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c1ee" w14:paraId="9c8c1ee" w:rsidRDefault="00F6215A" w:rsidR="00F6215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</w:t>
      </w:r>
      <w:r>
        <w:tab/>
      </w:r>
      <w:r>
        <w:tab/>
      </w:r>
      <w:r>
        <w:tab/>
      </w:r>
    </w:p>
    <w:p w:rsidRDefault="0084304C" w:rsidP="002873FF" w:rsidR="0084304C"/>
    <w:p w:rsidRDefault="005D0E65" w:rsidP="0084304C" w:rsidR="005D0E65">
      <w:pPr>
        <w:jc w:val="center"/>
      </w:pPr>
    </w:p>
    <w:p w:rsidRDefault="0084304C" w:rsidP="0084304C" w:rsidR="00352B7A">
      <w:pPr>
        <w:jc w:val="center"/>
      </w:pPr>
      <w:r w:rsidRPr="0084304C">
        <w:t>R</w:t>
      </w:r>
      <w:r w:rsidR="005D0E65">
        <w:t xml:space="preserve"> </w:t>
      </w:r>
      <w:r w:rsidRPr="0084304C">
        <w:t>E</w:t>
      </w:r>
      <w:r w:rsidR="005D0E65">
        <w:t xml:space="preserve"> </w:t>
      </w:r>
      <w:r w:rsidRPr="0084304C">
        <w:t>P</w:t>
      </w:r>
      <w:r w:rsidR="005D0E65">
        <w:t xml:space="preserve"> </w:t>
      </w:r>
      <w:r w:rsidRPr="0084304C">
        <w:t>U</w:t>
      </w:r>
      <w:r w:rsidR="005D0E65">
        <w:t xml:space="preserve"> </w:t>
      </w:r>
      <w:r w:rsidRPr="0084304C">
        <w:t>B</w:t>
      </w:r>
      <w:r w:rsidR="005D0E65">
        <w:t xml:space="preserve"> </w:t>
      </w:r>
      <w:r w:rsidRPr="0084304C">
        <w:t>L</w:t>
      </w:r>
      <w:r w:rsidR="005D0E65">
        <w:t xml:space="preserve"> </w:t>
      </w:r>
      <w:r w:rsidRPr="0084304C">
        <w:t>I</w:t>
      </w:r>
      <w:r w:rsidR="005D0E65">
        <w:t xml:space="preserve"> </w:t>
      </w:r>
      <w:r w:rsidRPr="0084304C">
        <w:t>K</w:t>
      </w:r>
      <w:r w:rsidR="005D0E65">
        <w:t xml:space="preserve"> </w:t>
      </w:r>
      <w:r w:rsidRPr="0084304C">
        <w:t>A</w:t>
      </w:r>
      <w:r w:rsidR="005D0E65">
        <w:t xml:space="preserve"> </w:t>
      </w:r>
      <w:r w:rsidRPr="0084304C">
        <w:t xml:space="preserve"> H</w:t>
      </w:r>
      <w:r w:rsidR="005D0E65">
        <w:t xml:space="preserve"> </w:t>
      </w:r>
      <w:r w:rsidRPr="0084304C">
        <w:t>R</w:t>
      </w:r>
      <w:r w:rsidR="005D0E65">
        <w:t xml:space="preserve"> </w:t>
      </w:r>
      <w:r w:rsidRPr="0084304C">
        <w:t>V</w:t>
      </w:r>
      <w:r w:rsidR="005D0E65">
        <w:t xml:space="preserve"> </w:t>
      </w:r>
      <w:r w:rsidRPr="0084304C">
        <w:t>A</w:t>
      </w:r>
      <w:r w:rsidR="005D0E65">
        <w:t xml:space="preserve"> </w:t>
      </w:r>
      <w:r w:rsidRPr="0084304C">
        <w:t>T</w:t>
      </w:r>
      <w:r w:rsidR="005D0E65">
        <w:t xml:space="preserve"> </w:t>
      </w:r>
      <w:r w:rsidRPr="0084304C">
        <w:t>S</w:t>
      </w:r>
      <w:r w:rsidR="005D0E65">
        <w:t xml:space="preserve"> </w:t>
      </w:r>
      <w:r w:rsidRPr="0084304C">
        <w:t>K</w:t>
      </w:r>
      <w:r w:rsidR="005D0E65">
        <w:t xml:space="preserve"> </w:t>
      </w:r>
      <w:r w:rsidRPr="0084304C">
        <w:t>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2873FF" w:rsidP="00F3343C" w:rsidR="00F3343C">
      <w:pPr>
        <w:jc w:val="both"/>
      </w:pPr>
      <w:r w:rsidRPr="00083106">
        <w:t xml:space="preserve">                </w:t>
      </w:r>
      <w:r w:rsidR="00F3343C">
        <w:t xml:space="preserve">Trgovački sud u Zagrebu, po sucu Nikoli Ribariću, u stečajnom predmetu u povodu zahtjeva </w:t>
      </w:r>
      <w:proofErr w:type="spellStart"/>
      <w:r w:rsidR="00F3343C">
        <w:t>RIMLJAN</w:t>
      </w:r>
      <w:proofErr w:type="spellEnd"/>
      <w:r w:rsidR="00F3343C">
        <w:t xml:space="preserve"> </w:t>
      </w:r>
      <w:proofErr w:type="spellStart"/>
      <w:r w:rsidR="00F3343C">
        <w:t>TUJ</w:t>
      </w:r>
      <w:proofErr w:type="spellEnd"/>
      <w:r w:rsidR="00F3343C">
        <w:t xml:space="preserve"> d.o.o. </w:t>
      </w:r>
      <w:proofErr w:type="spellStart"/>
      <w:r w:rsidR="00F3343C">
        <w:t>Đurmanec</w:t>
      </w:r>
      <w:proofErr w:type="spellEnd"/>
      <w:r w:rsidR="00F3343C">
        <w:t xml:space="preserve">, </w:t>
      </w:r>
      <w:proofErr w:type="spellStart"/>
      <w:r w:rsidR="00F3343C">
        <w:t>Hromec</w:t>
      </w:r>
      <w:proofErr w:type="spellEnd"/>
      <w:r w:rsidR="00F3343C">
        <w:t xml:space="preserve"> </w:t>
      </w:r>
      <w:proofErr w:type="spellStart"/>
      <w:r w:rsidR="00F3343C">
        <w:t>10</w:t>
      </w:r>
      <w:proofErr w:type="spellEnd"/>
      <w:r w:rsidR="00F3343C">
        <w:t xml:space="preserve">, </w:t>
      </w:r>
      <w:proofErr w:type="spellStart"/>
      <w:r w:rsidR="00F3343C">
        <w:t>OIB</w:t>
      </w:r>
      <w:proofErr w:type="spellEnd"/>
      <w:r w:rsidR="00F3343C">
        <w:t xml:space="preserve">: 45590286880, za provedbu stečajnog postupka nad dužnikom </w:t>
      </w:r>
      <w:proofErr w:type="spellStart"/>
      <w:r w:rsidR="00F3343C">
        <w:t>RIMLJAN</w:t>
      </w:r>
      <w:proofErr w:type="spellEnd"/>
      <w:r w:rsidR="00F3343C">
        <w:t xml:space="preserve"> </w:t>
      </w:r>
      <w:proofErr w:type="spellStart"/>
      <w:r w:rsidR="00F3343C">
        <w:t>TUJ</w:t>
      </w:r>
      <w:proofErr w:type="spellEnd"/>
      <w:r w:rsidR="00F3343C">
        <w:t xml:space="preserve"> d.o.o. </w:t>
      </w:r>
      <w:proofErr w:type="spellStart"/>
      <w:r w:rsidR="00F3343C">
        <w:t>Đurmanec</w:t>
      </w:r>
      <w:proofErr w:type="spellEnd"/>
      <w:r w:rsidR="00F3343C">
        <w:t xml:space="preserve">, </w:t>
      </w:r>
      <w:proofErr w:type="spellStart"/>
      <w:r w:rsidR="00F3343C">
        <w:t>Hromec</w:t>
      </w:r>
      <w:proofErr w:type="spellEnd"/>
      <w:r w:rsidR="00F3343C">
        <w:t xml:space="preserve"> </w:t>
      </w:r>
      <w:proofErr w:type="spellStart"/>
      <w:r w:rsidR="00F3343C">
        <w:t>10</w:t>
      </w:r>
      <w:proofErr w:type="spellEnd"/>
      <w:r w:rsidR="00F3343C">
        <w:t xml:space="preserve">, </w:t>
      </w:r>
      <w:proofErr w:type="spellStart"/>
      <w:r w:rsidR="00F3343C">
        <w:t>OIB</w:t>
      </w:r>
      <w:proofErr w:type="spellEnd"/>
      <w:r w:rsidR="00F3343C">
        <w:t>: 45590286880, dana 3. siječnja 2019.</w:t>
      </w:r>
    </w:p>
    <w:p w:rsidRDefault="00F3343C" w:rsidP="00F3343C" w:rsidR="00F3343C">
      <w:pPr>
        <w:jc w:val="both"/>
      </w:pPr>
    </w:p>
    <w:p w:rsidRDefault="005D0E65" w:rsidP="00F3343C" w:rsidR="005D0E65">
      <w:pPr>
        <w:jc w:val="both"/>
      </w:pPr>
    </w:p>
    <w:p w:rsidRDefault="002873FF" w:rsidP="00F3343C" w:rsidR="002873FF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   j   e</w:t>
      </w:r>
    </w:p>
    <w:p w:rsidRDefault="002873FF" w:rsidP="002873FF" w:rsidR="002873FF">
      <w:pPr>
        <w:jc w:val="center"/>
      </w:pPr>
    </w:p>
    <w:p w:rsidRDefault="00BB093B" w:rsidP="005D0E65" w:rsidR="00B37841">
      <w:pPr>
        <w:ind w:firstLine="696" w:left="12"/>
        <w:jc w:val="both"/>
      </w:pPr>
      <w:r>
        <w:t>Nalaže se Financijskoj agenciji, Zagreb, Vrtni put 1, dostaviti ovom sudu</w:t>
      </w:r>
      <w:r w:rsidR="00F3343C">
        <w:t xml:space="preserve"> podatak  o broju dana blokade predloženog stečajnog dužnika </w:t>
      </w:r>
      <w:proofErr w:type="spellStart"/>
      <w:r w:rsidR="00F3343C">
        <w:t>RIMLJAN</w:t>
      </w:r>
      <w:proofErr w:type="spellEnd"/>
      <w:r w:rsidR="00F3343C">
        <w:t xml:space="preserve"> </w:t>
      </w:r>
      <w:proofErr w:type="spellStart"/>
      <w:r w:rsidR="00F3343C">
        <w:t>TUJ</w:t>
      </w:r>
      <w:proofErr w:type="spellEnd"/>
      <w:r w:rsidR="00F3343C">
        <w:t xml:space="preserve"> d.o.o. </w:t>
      </w:r>
      <w:proofErr w:type="spellStart"/>
      <w:r w:rsidR="00F3343C">
        <w:t>Đurmanec</w:t>
      </w:r>
      <w:proofErr w:type="spellEnd"/>
      <w:r w:rsidR="00F3343C">
        <w:t xml:space="preserve">, </w:t>
      </w:r>
      <w:proofErr w:type="spellStart"/>
      <w:r w:rsidR="00F3343C">
        <w:t>Hromec</w:t>
      </w:r>
      <w:proofErr w:type="spellEnd"/>
      <w:r w:rsidR="00F3343C">
        <w:t xml:space="preserve"> </w:t>
      </w:r>
      <w:proofErr w:type="spellStart"/>
      <w:r w:rsidR="00F3343C">
        <w:t>10</w:t>
      </w:r>
      <w:proofErr w:type="spellEnd"/>
      <w:r w:rsidR="00F3343C">
        <w:t xml:space="preserve">, </w:t>
      </w:r>
      <w:proofErr w:type="spellStart"/>
      <w:r w:rsidR="00F3343C">
        <w:t>OIB</w:t>
      </w:r>
      <w:proofErr w:type="spellEnd"/>
      <w:r w:rsidR="00F3343C">
        <w:t xml:space="preserve">: </w:t>
      </w:r>
      <w:proofErr w:type="spellStart"/>
      <w:r w:rsidR="00F3343C">
        <w:t>45590286880</w:t>
      </w:r>
      <w:proofErr w:type="spellEnd"/>
      <w:r w:rsidR="005D0E65">
        <w:t>,</w:t>
      </w:r>
    </w:p>
    <w:p w:rsidRDefault="008A611B" w:rsidP="00352B7A" w:rsidR="00BB093B">
      <w:pPr>
        <w:ind w:firstLine="696" w:left="12"/>
        <w:jc w:val="both"/>
      </w:pPr>
      <w:r w:rsidRPr="008A611B">
        <w:t>a sve u roku od 8 dana od dana primitka ovog zaključka</w:t>
      </w:r>
      <w:r w:rsidRPr="008A611B">
        <w:tab/>
      </w:r>
      <w:r w:rsidR="00BB093B">
        <w:tab/>
      </w:r>
    </w:p>
    <w:p w:rsidRDefault="002873FF" w:rsidP="002873FF" w:rsidR="002873FF">
      <w:pPr>
        <w:jc w:val="center"/>
      </w:pPr>
    </w:p>
    <w:p w:rsidRDefault="00BB093B" w:rsidP="00EA4A59" w:rsidR="00BB093B">
      <w:pPr>
        <w:jc w:val="both"/>
      </w:pPr>
    </w:p>
    <w:p w:rsidRDefault="0093632C" w:rsidP="002873FF" w:rsidR="002873FF">
      <w:pPr>
        <w:jc w:val="center"/>
      </w:pPr>
      <w:r>
        <w:t xml:space="preserve">U Zagrebu, </w:t>
      </w:r>
      <w:r w:rsidR="0004557C">
        <w:t>3</w:t>
      </w:r>
      <w:r w:rsidR="00BB093B">
        <w:t>.</w:t>
      </w:r>
      <w:r w:rsidR="0004557C">
        <w:t xml:space="preserve"> siječnja</w:t>
      </w:r>
      <w:r w:rsidR="002873FF">
        <w:t xml:space="preserve"> 201</w:t>
      </w:r>
      <w:r w:rsidR="0004557C">
        <w:t>9</w:t>
      </w:r>
      <w:r w:rsidR="002873FF">
        <w:t>. godine</w:t>
      </w:r>
    </w:p>
    <w:p w:rsidRDefault="002873FF" w:rsidP="002873FF" w:rsidR="002873FF">
      <w:pPr>
        <w:jc w:val="center"/>
      </w:pPr>
    </w:p>
    <w:p w:rsidRDefault="00EA4A59" w:rsidP="002873FF" w:rsidR="00EA4A59">
      <w:pPr>
        <w:jc w:val="center"/>
      </w:pPr>
    </w:p>
    <w:p w:rsidRDefault="002873FF" w:rsidP="005D0E65" w:rsidR="00506446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50644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D0E65" w:rsidP="005D0E65" w:rsidR="002E2A61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506446">
        <w:rPr>
          <w:rFonts w:hAnsi="Times New Roman" w:ascii="Times New Roman"/>
          <w:b w:val="false"/>
          <w:color w:val="auto"/>
          <w:szCs w:val="24"/>
        </w:rPr>
        <w:t>Nikola Ribarić</w:t>
      </w:r>
      <w:r w:rsidR="002E2A6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2E2A61" w:rsidP="005D0E65" w:rsidR="002E2A61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2E2A61" w:rsidP="002E2A61" w:rsidR="002E2A61">
      <w:pPr>
        <w:pStyle w:val="Podnaslov"/>
        <w:ind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2E2A61" w:rsidP="005D0E65" w:rsidR="00F6215A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Maja Hajtek</w:t>
      </w:r>
      <w:r w:rsidR="0050644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6215A" w:rsidP="00F6215A" w:rsidR="00F6215A" w:rsidRPr="00FC135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2873FF" w:rsidP="00F6215A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352B7A"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F6215A" w:rsidP="002873FF" w:rsidR="00F6215A"/>
    <w:p w:rsidRDefault="005D0E65" w:rsidP="002873FF" w:rsidR="005D0E65"/>
    <w:p w:rsidRDefault="00081ED1" w:rsidP="005D0E65" w:rsidR="00081ED1">
      <w:pPr>
        <w:ind w:left="840"/>
      </w:pPr>
    </w:p>
    <w:sectPr w:rsidR="00081ED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E65" w:rsidP="005D0E65" w:rsidR="005D0E65">
      <w:r>
        <w:separator/>
      </w:r>
    </w:p>
  </w:endnote>
  <w:endnote w:id="0" w:type="continuationSeparator">
    <w:p w:rsidRDefault="005D0E65" w:rsidP="005D0E65" w:rsidR="005D0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E65" w:rsidP="005D0E65" w:rsidR="005D0E65">
      <w:r>
        <w:separator/>
      </w:r>
    </w:p>
  </w:footnote>
  <w:footnote w:id="0" w:type="continuationSeparator">
    <w:p w:rsidRDefault="005D0E65" w:rsidP="005D0E65" w:rsidR="005D0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0E65" w:rsidP="005D0E65" w:rsidR="005D0E65">
    <w:pPr>
      <w:pStyle w:val="Zaglavlje"/>
      <w:jc w:val="right"/>
    </w:pPr>
    <w:proofErr w:type="spellStart"/>
    <w:r>
      <w:t>72</w:t>
    </w:r>
    <w:proofErr w:type="spellEnd"/>
    <w:r>
      <w:t>.  St-</w:t>
    </w:r>
    <w:proofErr w:type="spellStart"/>
    <w:r>
      <w:t>705</w:t>
    </w:r>
    <w:proofErr w:type="spellEnd"/>
    <w:r>
      <w:t>/</w:t>
    </w:r>
    <w:proofErr w:type="spellStart"/>
    <w:r>
      <w:t>2018</w:t>
    </w:r>
    <w:proofErr w:type="spellEnd"/>
    <w:r>
      <w:t>-</w:t>
    </w:r>
    <w:proofErr w:type="spellStart"/>
    <w:r>
      <w:t>30</w:t>
    </w:r>
    <w:proofErr w:type="spellEnd"/>
  </w:p>
  <w:p w:rsidRDefault="005D0E65" w:rsidR="005D0E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3637D7"/>
    <w:multiLevelType w:val="hybridMultilevel"/>
    <w:tmpl w:val="9BEAE7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2">
    <w:nsid w:val="7FC875EF"/>
    <w:multiLevelType w:val="hybridMultilevel"/>
    <w:tmpl w:val="C8305BB0"/>
    <w:lvl w:tplc="41C807B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4557C"/>
    <w:rsid w:val="00081ED1"/>
    <w:rsid w:val="000E6C0D"/>
    <w:rsid w:val="00110194"/>
    <w:rsid w:val="00141D9D"/>
    <w:rsid w:val="002716E4"/>
    <w:rsid w:val="0027666E"/>
    <w:rsid w:val="002873FF"/>
    <w:rsid w:val="002C2774"/>
    <w:rsid w:val="002E2A61"/>
    <w:rsid w:val="00332C09"/>
    <w:rsid w:val="0033451E"/>
    <w:rsid w:val="00352B7A"/>
    <w:rsid w:val="00506446"/>
    <w:rsid w:val="005D0E65"/>
    <w:rsid w:val="0061395A"/>
    <w:rsid w:val="00631D79"/>
    <w:rsid w:val="00674394"/>
    <w:rsid w:val="006B2FDB"/>
    <w:rsid w:val="007873B8"/>
    <w:rsid w:val="0084304C"/>
    <w:rsid w:val="008A611B"/>
    <w:rsid w:val="009314D3"/>
    <w:rsid w:val="0093632C"/>
    <w:rsid w:val="00982611"/>
    <w:rsid w:val="00B35B6D"/>
    <w:rsid w:val="00B37841"/>
    <w:rsid w:val="00BB093B"/>
    <w:rsid w:val="00D808B9"/>
    <w:rsid w:val="00E678DC"/>
    <w:rsid w:val="00EA4A59"/>
    <w:rsid w:val="00F3343C"/>
    <w:rsid w:val="00F62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6215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6215A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37841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8A611B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8A611B"/>
    <w:rPr>
      <w:rFonts w:cs="Segoe UI" w:hAnsi="Segoe UI" w:asci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5D0E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D0E6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5D0E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D0E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2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A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A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A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A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6215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6215A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37841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8A611B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semiHidden/>
    <w:rsid w:val="008A611B"/>
    <w:rPr>
      <w:rFonts w:ascii="Segoe UI" w:cs="Segoe UI" w:hAns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5D0E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D0E6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5D0E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D0E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2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A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A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A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A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2781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St-705/2018</izvorni_sadrzaj>
    <derivirana_varijabla naziv="DomainObject.Predmet.OznakaBroj_1">St-705/2018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RIMLJAN TUJ d.o.o. za turizam, ugostiteljstvo i jedrenje zastupanog po punomoćniku Anton Hlupič</izvorni_sadrzaj>
    <derivirana_varijabla naziv="DomainObject.Predmet.ProtustrankaFormated_1">  RIMLJAN TUJ d.o.o. za turizam, ugostiteljstvo i jedrenje zastupanog po punomoćniku Anton Hlupič</derivirana_varijabla>
  </DomainObject.Predmet.ProtustrankaFormated>
  <DomainObject.Predmet.ProtustrankaFormatedOIB>
    <izvorni_sadrzaj>  RIMLJAN TUJ d.o.o. za turizam, ugostiteljstvo i jedrenje, OIB 45590286880 zastupanog po punomoćniku Anton Hlupič</izvorni_sadrzaj>
    <derivirana_varijabla naziv="DomainObject.Predmet.ProtustrankaFormatedOIB_1">  RIMLJAN TUJ d.o.o. za turizam, ugostiteljstvo i jedrenje, OIB 45590286880 zastupanog po punomoćniku Anton Hlupič</derivirana_varijabla>
  </DomainObject.Predmet.ProtustrankaFormatedOIB>
  <DomainObject.Predmet.ProtustrankaFormatedWithAdress>
    <izvorni_sadrzaj> RIMLJAN TUJ d.o.o. za turizam, ugostiteljstvo i jedrenje, Hromec 10, 49225 Đurmanec zastupanog po punomoćniku Anton Hlupič</izvorni_sadrzaj>
    <derivirana_varijabla naziv="DomainObject.Predmet.ProtustrankaFormatedWithAdress_1"> RIMLJAN TUJ d.o.o. za turizam, ugostiteljstvo i jedrenje, Hromec 10, 49225 Đurmanec zastupanog po punomoćniku Anton Hlupič</derivirana_varijabla>
  </DomainObject.Predmet.ProtustrankaFormatedWithAdress>
  <DomainObject.Predmet.ProtustrankaFormatedWithAdressOIB>
    <izvorni_sadrzaj> RIMLJAN TUJ d.o.o. za turizam, ugostiteljstvo i jedrenje, OIB 45590286880, Hromec 10, 49225 Đurmanec zastupanog po punomoćniku Anton Hlupič</izvorni_sadrzaj>
    <derivirana_varijabla naziv="DomainObject.Predmet.ProtustrankaFormatedWithAdressOIB_1"> RIMLJAN TUJ d.o.o. za turizam, ugostiteljstvo i jedrenje, OIB 45590286880, Hromec 10, 49225 Đurmanec zastupanog po punomoćniku Anton Hlupič</derivirana_varijabla>
  </DomainObject.Predmet.ProtustrankaFormatedWithAdressOIB>
  <DomainObject.Predmet.ProtustrankaWithAdress>
    <izvorni_sadrzaj>RIMLJAN TUJ d.o.o. za turizam, ugostiteljstvo i jedrenje Hromec 10, 49225 Đurmanec</izvorni_sadrzaj>
    <derivirana_varijabla naziv="DomainObject.Predmet.ProtustrankaWithAdress_1">RIMLJAN TUJ d.o.o. za turizam, ugostiteljstvo i jedrenje Hromec 10, 49225 Đurmanec</derivirana_varijabla>
  </DomainObject.Predmet.ProtustrankaWithAdress>
  <DomainObject.Predmet.ProtustrankaWithAdressOIB>
    <izvorni_sadrzaj>RIMLJAN TUJ d.o.o. za turizam, ugostiteljstvo i jedrenje, OIB 45590286880, Hromec 10, 49225 Đurmanec</izvorni_sadrzaj>
    <derivirana_varijabla naziv="DomainObject.Predmet.ProtustrankaWithAdressOIB_1">RIMLJAN TUJ d.o.o. za turizam, ugostiteljstvo i jedrenje, OIB 45590286880, Hromec 10, 49225 Đurmanec</derivirana_varijabla>
  </DomainObject.Predmet.ProtustrankaWithAdressOIB>
  <DomainObject.Predmet.ProtustrankaNazivFormated>
    <izvorni_sadrzaj>RIMLJAN TUJ d.o.o. za turizam, ugostiteljstvo i jedrenje</izvorni_sadrzaj>
    <derivirana_varijabla naziv="DomainObject.Predmet.ProtustrankaNazivFormated_1">RIMLJAN TUJ d.o.o. za turizam, ugostiteljstvo i jedrenje</derivirana_varijabla>
  </DomainObject.Predmet.ProtustrankaNazivFormated>
  <DomainObject.Predmet.ProtustrankaNazivFormatedOIB>
    <izvorni_sadrzaj>RIMLJAN TUJ d.o.o. za turizam, ugostiteljstvo i jedrenje, OIB 45590286880</izvorni_sadrzaj>
    <derivirana_varijabla naziv="DomainObject.Predmet.ProtustrankaNazivFormatedOIB_1">RIMLJAN TUJ d.o.o. za turizam, ugostiteljstvo i jedrenje, OIB 45590286880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RIMLJAN TUJ d.o.o.</izvorni_sadrzaj>
    <derivirana_varijabla naziv="DomainObject.Predmet.StrankaFormated_1">  RIMLJAN TUJ d.o.o.</derivirana_varijabla>
  </DomainObject.Predmet.StrankaFormated>
  <DomainObject.Predmet.StrankaFormatedOIB>
    <izvorni_sadrzaj>  RIMLJAN TUJ d.o.o., OIB 45590286880</izvorni_sadrzaj>
    <derivirana_varijabla naziv="DomainObject.Predmet.StrankaFormatedOIB_1">  RIMLJAN TUJ d.o.o., OIB 45590286880</derivirana_varijabla>
  </DomainObject.Predmet.StrankaFormatedOIB>
  <DomainObject.Predmet.StrankaFormatedWithAdress>
    <izvorni_sadrzaj> RIMLJAN TUJ d.o.o., Hromec 10, 49225 Đurmanec</izvorni_sadrzaj>
    <derivirana_varijabla naziv="DomainObject.Predmet.StrankaFormatedWithAdress_1"> RIMLJAN TUJ d.o.o., Hromec 10, 49225 Đurmanec</derivirana_varijabla>
  </DomainObject.Predmet.StrankaFormatedWithAdress>
  <DomainObject.Predmet.StrankaFormatedWithAdressOIB>
    <izvorni_sadrzaj> RIMLJAN TUJ d.o.o., OIB 45590286880, Hromec 10, 49225 Đurmanec</izvorni_sadrzaj>
    <derivirana_varijabla naziv="DomainObject.Predmet.StrankaFormatedWithAdressOIB_1"> RIMLJAN TUJ d.o.o., OIB 45590286880, Hromec 10, 49225 Đurmanec</derivirana_varijabla>
  </DomainObject.Predmet.StrankaFormatedWithAdressOIB>
  <DomainObject.Predmet.StrankaWithAdress>
    <izvorni_sadrzaj>RIMLJAN TUJ d.o.o. Hromec 10,49225 Đurmanec</izvorni_sadrzaj>
    <derivirana_varijabla naziv="DomainObject.Predmet.StrankaWithAdress_1">RIMLJAN TUJ d.o.o. Hromec 10,49225 Đurmanec</derivirana_varijabla>
  </DomainObject.Predmet.StrankaWithAdress>
  <DomainObject.Predmet.StrankaWithAdressOIB>
    <izvorni_sadrzaj>RIMLJAN TUJ d.o.o., OIB 45590286880, Hromec 10,49225 Đurmanec</izvorni_sadrzaj>
    <derivirana_varijabla naziv="DomainObject.Predmet.StrankaWithAdressOIB_1">RIMLJAN TUJ d.o.o., OIB 45590286880, Hromec 10,49225 Đurmanec</derivirana_varijabla>
  </DomainObject.Predmet.StrankaWithAdressOIB>
  <DomainObject.Predmet.StrankaNazivFormated>
    <izvorni_sadrzaj>RIMLJAN TUJ d.o.o.</izvorni_sadrzaj>
    <derivirana_varijabla naziv="DomainObject.Predmet.StrankaNazivFormated_1">RIMLJAN TUJ d.o.o.</derivirana_varijabla>
  </DomainObject.Predmet.StrankaNazivFormated>
  <DomainObject.Predmet.StrankaNazivFormatedOIB>
    <izvorni_sadrzaj>RIMLJAN TUJ d.o.o., OIB 45590286880</izvorni_sadrzaj>
    <derivirana_varijabla naziv="DomainObject.Predmet.StrankaNazivFormatedOIB_1">RIMLJAN TUJ d.o.o., OIB 45590286880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RIMLJAN TUJ d.o.o.</item>
    </izvorni_sadrzaj>
    <derivirana_varijabla naziv="DomainObject.Predmet.StrankaListFormated_1">
      <item>RIMLJAN TUJ d.o.o.</item>
    </derivirana_varijabla>
  </DomainObject.Predmet.StrankaListFormated>
  <DomainObject.Predmet.StrankaListFormatedOIB>
    <izvorni_sadrzaj>
      <item>RIMLJAN TUJ d.o.o., OIB 45590286880</item>
    </izvorni_sadrzaj>
    <derivirana_varijabla naziv="DomainObject.Predmet.StrankaListFormatedOIB_1">
      <item>RIMLJAN TUJ d.o.o., OIB 45590286880</item>
    </derivirana_varijabla>
  </DomainObject.Predmet.StrankaListFormatedOIB>
  <DomainObject.Predmet.StrankaListFormatedWithAdress>
    <izvorni_sadrzaj>
      <item>RIMLJAN TUJ d.o.o., Hromec 10, 49225 Đurmanec</item>
    </izvorni_sadrzaj>
    <derivirana_varijabla naziv="DomainObject.Predmet.StrankaListFormatedWithAdress_1">
      <item>RIMLJAN TUJ d.o.o., Hromec 10, 49225 Đurmanec</item>
    </derivirana_varijabla>
  </DomainObject.Predmet.StrankaListFormatedWithAdress>
  <DomainObject.Predmet.StrankaListFormatedWithAdressOIB>
    <izvorni_sadrzaj>
      <item>RIMLJAN TUJ d.o.o., OIB 45590286880, Hromec 10, 49225 Đurmanec</item>
    </izvorni_sadrzaj>
    <derivirana_varijabla naziv="DomainObject.Predmet.StrankaListFormatedWithAdressOIB_1">
      <item>RIMLJAN TUJ d.o.o., OIB 45590286880, Hromec 10, 49225 Đurmanec</item>
    </derivirana_varijabla>
  </DomainObject.Predmet.StrankaListFormatedWithAdressOIB>
  <DomainObject.Predmet.StrankaListNazivFormated>
    <izvorni_sadrzaj>
      <item>RIMLJAN TUJ d.o.o.</item>
    </izvorni_sadrzaj>
    <derivirana_varijabla naziv="DomainObject.Predmet.StrankaListNazivFormated_1">
      <item>RIMLJAN TUJ d.o.o.</item>
    </derivirana_varijabla>
  </DomainObject.Predmet.StrankaListNazivFormated>
  <DomainObject.Predmet.StrankaListNazivFormatedOIB>
    <izvorni_sadrzaj>
      <item>RIMLJAN TUJ d.o.o., OIB 45590286880</item>
    </izvorni_sadrzaj>
    <derivirana_varijabla naziv="DomainObject.Predmet.StrankaListNazivFormatedOIB_1">
      <item>RIMLJAN TUJ d.o.o., OIB 45590286880</item>
    </derivirana_varijabla>
  </DomainObject.Predmet.StrankaListNazivFormatedOIB>
  <DomainObject.Predmet.ProtuStrankaListFormated>
    <izvorni_sadrzaj>
      <item>RIMLJAN TUJ d.o.o. za turizam, ugostiteljstvo i jedrenje zastupanog po punomoćniku Anton Hlupič</item>
    </izvorni_sadrzaj>
    <derivirana_varijabla naziv="DomainObject.Predmet.ProtuStrankaListFormated_1">
      <item>RIMLJAN TUJ d.o.o. za turizam, ugostiteljstvo i jedrenje zastupanog po punomoćniku Anton Hlupič</item>
    </derivirana_varijabla>
  </DomainObject.Predmet.ProtuStrankaListFormated>
  <DomainObject.Predmet.ProtuStrankaListFormatedOIB>
    <izvorni_sadrzaj>
      <item>RIMLJAN TUJ d.o.o. za turizam, ugostiteljstvo i jedrenje, OIB 45590286880 zastupanog po punomoćniku Anton Hlupič</item>
    </izvorni_sadrzaj>
    <derivirana_varijabla naziv="DomainObject.Predmet.ProtuStrankaListFormatedOIB_1">
      <item>RIMLJAN TUJ d.o.o. za turizam, ugostiteljstvo i jedrenje, OIB 45590286880 zastupanog po punomoćniku Anton Hlupič</item>
    </derivirana_varijabla>
  </DomainObject.Predmet.ProtuStrankaListFormatedOIB>
  <DomainObject.Predmet.ProtuStrankaListFormatedWithAdress>
    <izvorni_sadrzaj>
      <item>RIMLJAN TUJ d.o.o. za turizam, ugostiteljstvo i jedrenje, Hromec 10, 49225 Đurmanec zastupanog po punomoćniku Anton Hlupič</item>
    </izvorni_sadrzaj>
    <derivirana_varijabla naziv="DomainObject.Predmet.ProtuStrankaListFormatedWithAdress_1">
      <item>RIMLJAN TUJ d.o.o. za turizam, ugostiteljstvo i jedrenje, Hromec 10, 49225 Đurmanec zastupanog po punomoćniku Anton Hlupič</item>
    </derivirana_varijabla>
  </DomainObject.Predmet.ProtuStrankaListFormatedWithAdress>
  <DomainObject.Predmet.ProtuStrankaListFormatedWithAdressOIB>
    <izvorni_sadrzaj>
      <item>RIMLJAN TUJ d.o.o. za turizam, ugostiteljstvo i jedrenje, OIB 45590286880, Hromec 10, 49225 Đurmanec zastupanog po punomoćniku Anton Hlupič</item>
    </izvorni_sadrzaj>
    <derivirana_varijabla naziv="DomainObject.Predmet.ProtuStrankaListFormatedWithAdressOIB_1">
      <item>RIMLJAN TUJ d.o.o. za turizam, ugostiteljstvo i jedrenje, OIB 45590286880, Hromec 10, 49225 Đurmanec zastupanog po punomoćniku Anton Hlupič</item>
    </derivirana_varijabla>
  </DomainObject.Predmet.ProtuStrankaListFormatedWithAdressOIB>
  <DomainObject.Predmet.ProtuStrankaListNazivFormated>
    <izvorni_sadrzaj>
      <item>RIMLJAN TUJ d.o.o. za turizam, ugostiteljstvo i jedrenje</item>
    </izvorni_sadrzaj>
    <derivirana_varijabla naziv="DomainObject.Predmet.ProtuStrankaListNazivFormated_1">
      <item>RIMLJAN TUJ d.o.o. za turizam, ugostiteljstvo i jedrenje</item>
    </derivirana_varijabla>
  </DomainObject.Predmet.ProtuStrankaListNazivFormated>
  <DomainObject.Predmet.ProtuStrankaListNazivFormatedOIB>
    <izvorni_sadrzaj>
      <item>RIMLJAN TUJ d.o.o. za turizam, ugostiteljstvo i jedrenje, OIB 45590286880</item>
    </izvorni_sadrzaj>
    <derivirana_varijabla naziv="DomainObject.Predmet.ProtuStrankaListNazivFormatedOIB_1">
      <item>RIMLJAN TUJ d.o.o. za turizam, ugostiteljstvo i jedrenje, OIB 45590286880</item>
    </derivirana_varijabla>
  </DomainObject.Predmet.ProtuStrankaListNazivFormatedOIB>
  <DomainObject.Predmet.OstaliListFormated>
    <izvorni_sadrzaj>
      <item>Anton Hlupič punomoćnik sudionika u postupku RIMLJAN TUJ d.o.o. za turizam, ugostiteljstvo i jedrenje</item>
    </izvorni_sadrzaj>
    <derivirana_varijabla naziv="DomainObject.Predmet.OstaliListFormated_1">
      <item>Anton Hlupič punomoćnik sudionika u postupku RIMLJAN TUJ d.o.o. za turizam, ugostiteljstvo i jedrenje</item>
    </derivirana_varijabla>
  </DomainObject.Predmet.OstaliListFormated>
  <DomainObject.Predmet.OstaliListFormatedOIB>
    <izvorni_sadrzaj>
      <item>Anton Hlupič punomoćnik sudionika u postupku RIMLJAN TUJ d.o.o. za turizam, ugostiteljstvo i jedrenje</item>
    </izvorni_sadrzaj>
    <derivirana_varijabla naziv="DomainObject.Predmet.OstaliListFormatedOIB_1">
      <item>Anton Hlupič punomoćnik sudionika u postupku RIMLJAN TUJ d.o.o. za turizam, ugostiteljstvo i jedrenje</item>
    </derivirana_varijabla>
  </DomainObject.Predmet.OstaliListFormatedOIB>
  <DomainObject.Predmet.OstaliListFormatedWithAdress>
    <izvorni_sadrzaj>
      <item>Anton Hlupič, Ob Studenčnici 5, Ptuj punomoćnik sudionika u postupku RIMLJAN TUJ d.o.o. za turizam, ugostiteljstvo i jedrenje</item>
    </izvorni_sadrzaj>
    <derivirana_varijabla naziv="DomainObject.Predmet.OstaliListFormatedWithAdress_1">
      <item>Anton Hlupič, Ob Studenčnici 5, Ptuj punomoćnik sudionika u postupku RIMLJAN TUJ d.o.o. za turizam, ugostiteljstvo i jedrenje</item>
    </derivirana_varijabla>
  </DomainObject.Predmet.OstaliListFormatedWithAdress>
  <DomainObject.Predmet.OstaliListFormatedWithAdressOIB>
    <izvorni_sadrzaj>
      <item>Anton Hlupič, Ob Studenčnici 5, Ptuj punomoćnik sudionika u postupku RIMLJAN TUJ d.o.o. za turizam, ugostiteljstvo i jedrenje</item>
    </izvorni_sadrzaj>
    <derivirana_varijabla naziv="DomainObject.Predmet.OstaliListFormatedWithAdressOIB_1">
      <item>Anton Hlupič, Ob Studenčnici 5, Ptuj punomoćnik sudionika u postupku RIMLJAN TUJ d.o.o. za turizam, ugostiteljstvo i jedrenje</item>
    </derivirana_varijabla>
  </DomainObject.Predmet.OstaliListFormatedWithAdressOIB>
  <DomainObject.Predmet.OstaliListNazivFormated>
    <izvorni_sadrzaj>
      <item>Anton Hlupič</item>
    </izvorni_sadrzaj>
    <derivirana_varijabla naziv="DomainObject.Predmet.OstaliListNazivFormated_1">
      <item>Anton Hlupič</item>
    </derivirana_varijabla>
  </DomainObject.Predmet.OstaliListNazivFormated>
  <DomainObject.Predmet.OstaliListNazivFormatedOIB>
    <izvorni_sadrzaj>
      <item>Anton Hlupič</item>
    </izvorni_sadrzaj>
    <derivirana_varijabla naziv="DomainObject.Predmet.OstaliListNazivFormatedOIB_1">
      <item>Anton Hlupič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RIMLJAN TUJ d.o.o.</izvorni_sadrzaj>
    <derivirana_varijabla naziv="DomainObject.Predmet.StrankaIDrugi_1">RIMLJAN TUJ d.o.o.</derivirana_varijabla>
  </DomainObject.Predmet.StrankaIDrugi>
  <DomainObject.Predmet.ProtustrankaIDrugi>
    <izvorni_sadrzaj>RIMLJAN TUJ d.o.o. za turizam, ugostiteljstvo i jedrenje</izvorni_sadrzaj>
    <derivirana_varijabla naziv="DomainObject.Predmet.ProtustrankaIDrugi_1">RIMLJAN TUJ d.o.o. za turizam, ugostiteljstvo i jedrenje</derivirana_varijabla>
  </DomainObject.Predmet.ProtustrankaIDrugi>
  <DomainObject.Predmet.StrankaIDrugiAdressOIB>
    <izvorni_sadrzaj>RIMLJAN TUJ d.o.o., OIB 45590286880, Hromec 10, 49225 Đurmanec</izvorni_sadrzaj>
    <derivirana_varijabla naziv="DomainObject.Predmet.StrankaIDrugiAdressOIB_1">RIMLJAN TUJ d.o.o., OIB 45590286880, Hromec 10, 49225 Đurmanec</derivirana_varijabla>
  </DomainObject.Predmet.StrankaIDrugiAdressOIB>
  <DomainObject.Predmet.ProtustrankaIDrugiAdressOIB>
    <izvorni_sadrzaj>RIMLJAN TUJ d.o.o. za turizam, ugostiteljstvo i jedrenje, OIB 45590286880, Hromec 10, 49225 Đurmanec</izvorni_sadrzaj>
    <derivirana_varijabla naziv="DomainObject.Predmet.ProtustrankaIDrugiAdressOIB_1">RIMLJAN TUJ d.o.o. za turizam, ugostiteljstvo i jedrenje, OIB 45590286880, Hromec 10, 49225 Đurmanec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RIMLJAN TUJ d.o.o.</item>
      <item>RIMLJAN TUJ d.o.o. za turizam, ugostiteljstvo i jedrenje</item>
      <item>Anton Hlupič</item>
    </izvorni_sadrzaj>
    <derivirana_varijabla naziv="DomainObject.Predmet.SudioniciListNaziv_1">
      <item>RIMLJAN TUJ d.o.o.</item>
      <item>RIMLJAN TUJ d.o.o. za turizam, ugostiteljstvo i jedrenje</item>
      <item>Anton Hlupič</item>
    </derivirana_varijabla>
  </DomainObject.Predmet.SudioniciListNaziv>
  <DomainObject.Predmet.SudioniciListAdressOIB>
    <izvorni_sadrzaj>
      <item>RIMLJAN TUJ d.o.o., OIB 45590286880, Hromec 10,49225 Đurmanec</item>
      <item>RIMLJAN TUJ d.o.o. za turizam, ugostiteljstvo i jedrenje, OIB 45590286880, Hromec 10,49225 Đurmanec</item>
      <item>Anton Hlupič, Ob Studenčnici 5,Ptuj</item>
    </izvorni_sadrzaj>
    <derivirana_varijabla naziv="DomainObject.Predmet.SudioniciListAdressOIB_1">
      <item>RIMLJAN TUJ d.o.o., OIB 45590286880, Hromec 10,49225 Đurmanec</item>
      <item>RIMLJAN TUJ d.o.o. za turizam, ugostiteljstvo i jedrenje, OIB 45590286880, Hromec 10,49225 Đurmanec</item>
      <item>Anton Hlupič, Ob Studenčnici 5,Ptuj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45590286880</item>
      <item>, OIB 45590286880</item>
      <item>, OIB null</item>
    </izvorni_sadrzaj>
    <derivirana_varijabla naziv="DomainObject.Predmet.SudioniciListNazivOIB_1">
      <item>, OIB 45590286880</item>
      <item>, OIB 45590286880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725</properties:Characters>
  <properties:Lines>38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2019-01-03T10:48:00Z</dcterms:created>
  <dc:creator>nribaric</dc:creator>
  <cp:lastModifiedBy>Maja Hajtek</cp:lastModifiedBy>
  <cp:lastPrinted>2019-01-03T11:46:00Z</cp:lastPrinted>
  <dcterms:modified xmlns:xsi="http://www.w3.org/2001/XMLSchema-instance" xsi:type="dcterms:W3CDTF">2019-01-03T11:46:00Z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traženje podataka od FINA-e RIMLJAN TUI 3.1.2019.  -30.docx)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