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3701" w14:paraId="ea73701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830116" w:rsidP="001C2B71" w:rsidR="00AC3604" w:rsidRPr="000A115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Regionalni centar Osijek, L. </w:t>
      </w:r>
      <w:proofErr w:type="spellStart"/>
      <w:r w:rsidR="00A32B37">
        <w:t>Jägera</w:t>
      </w:r>
      <w:proofErr w:type="spellEnd"/>
      <w:r w:rsidR="00A32B37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0A1158">
        <w:t xml:space="preserve">MILEA j.d.o.o., </w:t>
      </w:r>
      <w:proofErr w:type="spellStart"/>
      <w:r w:rsidR="000A1158">
        <w:t>Briješće</w:t>
      </w:r>
      <w:proofErr w:type="spellEnd"/>
      <w:r w:rsidR="000A1158">
        <w:t>, Duga ulica 85/A, MBS: 030194088, OIB: 59864348649</w:t>
      </w:r>
      <w:r w:rsidR="00A16C5A">
        <w:rPr>
          <w:color w:val="000000"/>
        </w:rPr>
        <w:t xml:space="preserve">, dana </w:t>
      </w:r>
      <w:r w:rsidR="00AF53A9">
        <w:rPr>
          <w:color w:val="000000"/>
        </w:rPr>
        <w:t>9</w:t>
      </w:r>
      <w:r w:rsidR="00A32B37">
        <w:rPr>
          <w:color w:val="000000"/>
        </w:rPr>
        <w:t>. svibnja</w:t>
      </w:r>
      <w:r w:rsidR="00A16C5A">
        <w:rPr>
          <w:color w:val="000000"/>
        </w:rPr>
        <w:t xml:space="preserve"> 2018. godine</w:t>
      </w:r>
    </w:p>
    <w:p w:rsidRDefault="00D07F68" w:rsidP="00EA232D" w:rsidR="00D07F68">
      <w:pPr>
        <w:ind w:firstLine="708"/>
        <w:jc w:val="both"/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2C0FE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0A1158">
        <w:t xml:space="preserve">MILEA j.d.o.o., </w:t>
      </w:r>
      <w:proofErr w:type="spellStart"/>
      <w:r w:rsidR="000A1158">
        <w:t>Briješće</w:t>
      </w:r>
      <w:proofErr w:type="spellEnd"/>
      <w:r w:rsidR="000A1158">
        <w:t>, Duga ulica 85/A, MBS: 030194088, OIB: 59864348649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F23A0A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7. lipanj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D07F68"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0A1158">
        <w:rPr>
          <w:b/>
          <w:u w:val="single"/>
        </w:rPr>
        <w:t>4</w:t>
      </w:r>
      <w:r w:rsidR="00C11680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204A80" w:rsidP="00204A80" w:rsidR="00204A80">
      <w:pPr>
        <w:jc w:val="both"/>
      </w:pPr>
      <w:r>
        <w:t>-FINA</w:t>
      </w:r>
    </w:p>
    <w:p w:rsidRDefault="00204A80" w:rsidP="00204A80" w:rsidR="00204A80">
      <w:pPr>
        <w:jc w:val="both"/>
      </w:pPr>
      <w:r>
        <w:t xml:space="preserve">-ŽDO GUO Osijek </w:t>
      </w:r>
    </w:p>
    <w:p w:rsidRDefault="00204A80" w:rsidP="00204A80" w:rsidR="00204A80">
      <w:pPr>
        <w:jc w:val="both"/>
      </w:pPr>
      <w:r>
        <w:t>-</w:t>
      </w:r>
      <w:r w:rsidR="00CC3303">
        <w:t>zakonski zastupnik</w:t>
      </w:r>
      <w:r>
        <w:t xml:space="preserve"> dužnika</w:t>
      </w:r>
      <w:r w:rsidR="00021750" w:rsidRPr="00021750">
        <w:t xml:space="preserve"> Hrvoje </w:t>
      </w:r>
      <w:proofErr w:type="spellStart"/>
      <w:r w:rsidR="00021750" w:rsidRPr="00021750">
        <w:t>Garić</w:t>
      </w:r>
      <w:proofErr w:type="spellEnd"/>
      <w:r w:rsidR="00021750" w:rsidRPr="00021750">
        <w:t>, OIB: 60136597110</w:t>
      </w:r>
      <w:r w:rsidR="00021750">
        <w:t xml:space="preserve">, </w:t>
      </w:r>
      <w:proofErr w:type="spellStart"/>
      <w:r w:rsidR="00021750" w:rsidRPr="00021750">
        <w:t>Drenovci</w:t>
      </w:r>
      <w:proofErr w:type="spellEnd"/>
      <w:r w:rsidR="00021750" w:rsidRPr="00021750">
        <w:t>, Matije Gupca 19</w:t>
      </w:r>
    </w:p>
    <w:p w:rsidRDefault="00021750" w:rsidP="00204A80" w:rsidR="00021750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B23ED5">
        <w:t>9</w:t>
      </w:r>
      <w:r w:rsidR="00A170A4">
        <w:t>. svibnja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204A80" w:rsidP="00204A80" w:rsidR="00204A80" w:rsidRPr="00204A8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204A80">
        <w:rPr>
          <w:color w:val="000000"/>
        </w:rPr>
        <w:t>FINA</w:t>
      </w:r>
    </w:p>
    <w:p w:rsidRDefault="00204A80" w:rsidP="00204A80" w:rsidR="00204A80" w:rsidRPr="00204A8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204A80">
        <w:rPr>
          <w:color w:val="000000"/>
        </w:rPr>
        <w:t xml:space="preserve">ŽDO GUO Osijek </w:t>
      </w:r>
    </w:p>
    <w:p w:rsidRDefault="00204A80" w:rsidP="00204A80" w:rsidR="00204A80" w:rsidRPr="00204A8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204A80">
        <w:rPr>
          <w:color w:val="000000"/>
        </w:rPr>
        <w:t>eOgl</w:t>
      </w:r>
      <w:proofErr w:type="spellEnd"/>
      <w:r w:rsidRPr="00204A80">
        <w:rPr>
          <w:color w:val="000000"/>
        </w:rPr>
        <w:t>. ploča uz prijedlog</w:t>
      </w:r>
    </w:p>
    <w:p w:rsidRDefault="00204A80" w:rsidP="006D0059" w:rsidR="006D0059">
      <w:pPr>
        <w:pStyle w:val="Odlomakpopisa"/>
        <w:numPr>
          <w:ilvl w:val="0"/>
          <w:numId w:val="10"/>
        </w:numPr>
        <w:jc w:val="both"/>
      </w:pPr>
      <w:proofErr w:type="spellStart"/>
      <w:r w:rsidRPr="006D0059">
        <w:rPr>
          <w:color w:val="000000"/>
        </w:rPr>
        <w:t>zz</w:t>
      </w:r>
      <w:proofErr w:type="spellEnd"/>
      <w:r w:rsidRPr="006D0059">
        <w:rPr>
          <w:color w:val="000000"/>
        </w:rPr>
        <w:t xml:space="preserve"> dužnika</w:t>
      </w:r>
      <w:r w:rsidR="006D0059" w:rsidRPr="006D0059">
        <w:t xml:space="preserve"> </w:t>
      </w:r>
      <w:r w:rsidR="006D0059" w:rsidRPr="006D0059">
        <w:rPr>
          <w:color w:val="000000"/>
        </w:rPr>
        <w:t xml:space="preserve">Hrvoje </w:t>
      </w:r>
      <w:proofErr w:type="spellStart"/>
      <w:r w:rsidR="006D0059" w:rsidRPr="006D0059">
        <w:rPr>
          <w:color w:val="000000"/>
        </w:rPr>
        <w:t>Garić</w:t>
      </w:r>
      <w:proofErr w:type="spellEnd"/>
      <w:r w:rsidR="006D0059" w:rsidRPr="006D0059">
        <w:rPr>
          <w:color w:val="000000"/>
        </w:rPr>
        <w:t>,</w:t>
      </w:r>
      <w:r w:rsidR="006D0059" w:rsidRPr="006D0059">
        <w:t xml:space="preserve"> </w:t>
      </w:r>
      <w:proofErr w:type="spellStart"/>
      <w:r w:rsidR="006D0059" w:rsidRPr="00021750">
        <w:t>Drenovci</w:t>
      </w:r>
      <w:proofErr w:type="spellEnd"/>
      <w:r w:rsidR="006D0059" w:rsidRPr="00021750">
        <w:t>, Matije Gupca 19</w:t>
      </w:r>
    </w:p>
    <w:p w:rsidRDefault="00204A80" w:rsidP="00204A80" w:rsidR="0033460E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204A80">
        <w:rPr>
          <w:color w:val="000000"/>
        </w:rPr>
        <w:t xml:space="preserve">R </w:t>
      </w:r>
      <w:r>
        <w:rPr>
          <w:color w:val="000000"/>
        </w:rPr>
        <w:t>0</w:t>
      </w:r>
      <w:r w:rsidRPr="00204A80">
        <w:rPr>
          <w:color w:val="000000"/>
        </w:rPr>
        <w:t>7.</w:t>
      </w:r>
      <w:r>
        <w:rPr>
          <w:color w:val="000000"/>
        </w:rPr>
        <w:t>0</w:t>
      </w:r>
      <w:r w:rsidRPr="00204A80">
        <w:rPr>
          <w:color w:val="000000"/>
        </w:rPr>
        <w:t>6.</w:t>
      </w:r>
      <w:r>
        <w:rPr>
          <w:color w:val="000000"/>
        </w:rPr>
        <w:t>20</w:t>
      </w:r>
      <w:r w:rsidRPr="00204A80">
        <w:rPr>
          <w:color w:val="000000"/>
        </w:rPr>
        <w:t>18. u 9,40</w:t>
      </w:r>
    </w:p>
    <w:sectPr w:rsidR="0033460E" w:rsidRPr="003A37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D2C" w:rsidR="00D33D2C">
      <w:r>
        <w:separator/>
      </w:r>
    </w:p>
  </w:endnote>
  <w:endnote w:id="0" w:type="continuationSeparator">
    <w:p w:rsidRDefault="00D33D2C" w:rsidR="00D33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D2C" w:rsidR="00D33D2C">
      <w:r>
        <w:separator/>
      </w:r>
    </w:p>
  </w:footnote>
  <w:footnote w:id="0" w:type="continuationSeparator">
    <w:p w:rsidRDefault="00D33D2C" w:rsidR="00D33D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11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2E7" w:rsidP="006462E7" w:rsidR="006462E7">
    <w:pPr>
      <w:jc w:val="right"/>
    </w:pPr>
    <w:r>
      <w:t>7 St-</w:t>
    </w:r>
    <w:r w:rsidR="00AF53A9">
      <w:t>78</w:t>
    </w:r>
    <w:r w:rsidR="00106F4C">
      <w:t>1</w:t>
    </w:r>
    <w:r>
      <w:t>/18-</w:t>
    </w:r>
    <w:r w:rsidR="00AF53A9">
      <w:t>6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1750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158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6F4C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A88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2B71"/>
    <w:rsid w:val="001C77A9"/>
    <w:rsid w:val="001C7E7F"/>
    <w:rsid w:val="001D462B"/>
    <w:rsid w:val="001D6CC5"/>
    <w:rsid w:val="001D7366"/>
    <w:rsid w:val="001E2CBA"/>
    <w:rsid w:val="001E554E"/>
    <w:rsid w:val="0020063F"/>
    <w:rsid w:val="00204A80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0FE4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17FBC"/>
    <w:rsid w:val="0033460E"/>
    <w:rsid w:val="00335551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62E7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0059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1920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210B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53A9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3ED5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3303"/>
    <w:rsid w:val="00CC6036"/>
    <w:rsid w:val="00CD6314"/>
    <w:rsid w:val="00CF3132"/>
    <w:rsid w:val="00CF4B7E"/>
    <w:rsid w:val="00CF5BF2"/>
    <w:rsid w:val="00CF77A6"/>
    <w:rsid w:val="00D000CC"/>
    <w:rsid w:val="00D022C2"/>
    <w:rsid w:val="00D076F7"/>
    <w:rsid w:val="00D07F68"/>
    <w:rsid w:val="00D10E71"/>
    <w:rsid w:val="00D15484"/>
    <w:rsid w:val="00D17AB8"/>
    <w:rsid w:val="00D33D2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22F8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005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5A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5A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A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A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A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005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5A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5A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A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A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A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2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8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0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80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St-781/2018</izvorni_sadrzaj>
    <derivirana_varijabla naziv="DomainObject.Predmet.OznakaBroj_1">St-781/2018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MILEA jednostavno društvo s ograničenom odgovornošću za ugostiteljstvo i turizam</izvorni_sadrzaj>
    <derivirana_varijabla naziv="DomainObject.Predmet.ProtustrankaFormated_1">  MILEA jednostavno društvo s ograničenom odgovornošću za ugostiteljstvo i turizam</derivirana_varijabla>
  </DomainObject.Predmet.ProtustrankaFormated>
  <DomainObject.Predmet.ProtustrankaFormatedOIB>
    <izvorni_sadrzaj>  MILEA jednostavno društvo s ograničenom odgovornošću za ugostiteljstvo i turizam, OIB 59864348649</izvorni_sadrzaj>
    <derivirana_varijabla naziv="DomainObject.Predmet.ProtustrankaFormatedOIB_1">  MILEA jednostavno društvo s ograničenom odgovornošću za ugostiteljstvo i turizam, OIB 59864348649</derivirana_varijabla>
  </DomainObject.Predmet.ProtustrankaFormatedOIB>
  <DomainObject.Predmet.ProtustrankaFormatedWithAdress>
    <izvorni_sadrzaj> MILEA jednostavno društvo s ograničenom odgovornošću za ugostiteljstvo i turizam, Duga ulica 85A, 31000 Briješće</izvorni_sadrzaj>
    <derivirana_varijabla naziv="DomainObject.Predmet.ProtustrankaFormatedWithAdress_1"> MILEA jednostavno društvo s ograničenom odgovornošću za ugostiteljstvo i turizam, Duga ulica 85A, 31000 Briješće</derivirana_varijabla>
  </DomainObject.Predmet.ProtustrankaFormatedWithAdress>
  <DomainObject.Predmet.ProtustrankaFormatedWithAdressOIB>
    <izvorni_sadrzaj> MILEA jednostavno društvo s ograničenom odgovornošću za ugostiteljstvo i turizam, OIB 59864348649, Duga ulica 85A, 31000 Briješće</izvorni_sadrzaj>
    <derivirana_varijabla naziv="DomainObject.Predmet.ProtustrankaFormatedWithAdressOIB_1"> MILEA jednostavno društvo s ograničenom odgovornošću za ugostiteljstvo i turizam, OIB 59864348649, Duga ulica 85A, 31000 Briješće</derivirana_varijabla>
  </DomainObject.Predmet.ProtustrankaFormatedWithAdressOIB>
  <DomainObject.Predmet.ProtustrankaWithAdress>
    <izvorni_sadrzaj>MILEA jednostavno društvo s ograničenom odgovornošću za ugostiteljstvo i turizam Duga ulica 85A, 31000 Briješće</izvorni_sadrzaj>
    <derivirana_varijabla naziv="DomainObject.Predmet.ProtustrankaWithAdress_1">MILEA jednostavno društvo s ograničenom odgovornošću za ugostiteljstvo i turizam Duga ulica 85A, 31000 Briješće</derivirana_varijabla>
  </DomainObject.Predmet.ProtustrankaWithAdress>
  <DomainObject.Predmet.ProtustrankaWithAdressOIB>
    <izvorni_sadrzaj>MILEA jednostavno društvo s ograničenom odgovornošću za ugostiteljstvo i turizam, OIB 59864348649, Duga ulica 85A, 31000 Briješće</izvorni_sadrzaj>
    <derivirana_varijabla naziv="DomainObject.Predmet.ProtustrankaWithAdressOIB_1">MILEA jednostavno društvo s ograničenom odgovornošću za ugostiteljstvo i turizam, OIB 59864348649, Duga ulica 85A, 31000 Briješće</derivirana_varijabla>
  </DomainObject.Predmet.ProtustrankaWithAdressOIB>
  <DomainObject.Predmet.ProtustrankaNazivFormated>
    <izvorni_sadrzaj>MILEA jednostavno društvo s ograničenom odgovornošću za ugostiteljstvo i turizam</izvorni_sadrzaj>
    <derivirana_varijabla naziv="DomainObject.Predmet.ProtustrankaNazivFormated_1">MILEA jednostavno društvo s ograničenom odgovornošću za ugostiteljstvo i turizam</derivirana_varijabla>
  </DomainObject.Predmet.ProtustrankaNazivFormated>
  <DomainObject.Predmet.ProtustrankaNazivFormatedOIB>
    <izvorni_sadrzaj>MILEA jednostavno društvo s ograničenom odgovornošću za ugostiteljstvo i turizam, OIB 59864348649</izvorni_sadrzaj>
    <derivirana_varijabla naziv="DomainObject.Predmet.ProtustrankaNazivFormatedOIB_1">MILEA jednostavno društvo s ograničenom odgovornošću za ugostiteljstvo i turizam, OIB 59864348649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MILEA jednostavno društvo s ograničenom odgovornošću za ugostiteljstvo i turizam</item>
    </izvorni_sadrzaj>
    <derivirana_varijabla naziv="DomainObject.Predmet.ProtuStrankaListFormated_1">
      <item>MILEA jednostavno društvo s ograničenom odgovornošću za ugostiteljstvo i turizam</item>
    </derivirana_varijabla>
  </DomainObject.Predmet.ProtuStrankaListFormated>
  <DomainObject.Predmet.ProtuStrankaListFormatedOIB>
    <izvorni_sadrzaj>
      <item>MILEA jednostavno društvo s ograničenom odgovornošću za ugostiteljstvo i turizam, OIB 59864348649</item>
    </izvorni_sadrzaj>
    <derivirana_varijabla naziv="DomainObject.Predmet.ProtuStrankaListFormatedOIB_1">
      <item>MILEA jednostavno društvo s ograničenom odgovornošću za ugostiteljstvo i turizam, OIB 59864348649</item>
    </derivirana_varijabla>
  </DomainObject.Predmet.ProtuStrankaListFormatedOIB>
  <DomainObject.Predmet.ProtuStrankaListFormatedWithAdress>
    <izvorni_sadrzaj>
      <item>MILEA jednostavno društvo s ograničenom odgovornošću za ugostiteljstvo i turizam, Duga ulica 85A, 31000 Briješće</item>
    </izvorni_sadrzaj>
    <derivirana_varijabla naziv="DomainObject.Predmet.ProtuStrankaListFormatedWithAdress_1">
      <item>MILEA jednostavno društvo s ograničenom odgovornošću za ugostiteljstvo i turizam, Duga ulica 85A, 31000 Briješće</item>
    </derivirana_varijabla>
  </DomainObject.Predmet.ProtuStrankaListFormatedWithAdress>
  <DomainObject.Predmet.ProtuStrankaListFormatedWithAdressOIB>
    <izvorni_sadrzaj>
      <item>MILEA jednostavno društvo s ograničenom odgovornošću za ugostiteljstvo i turizam, OIB 59864348649, Duga ulica 85A, 31000 Briješće</item>
    </izvorni_sadrzaj>
    <derivirana_varijabla naziv="DomainObject.Predmet.ProtuStrankaListFormatedWithAdressOIB_1">
      <item>MILEA jednostavno društvo s ograničenom odgovornošću za ugostiteljstvo i turizam, OIB 59864348649, Duga ulica 85A, 31000 Briješće</item>
    </derivirana_varijabla>
  </DomainObject.Predmet.ProtuStrankaListFormatedWithAdressOIB>
  <DomainObject.Predmet.ProtuStrankaListNazivFormated>
    <izvorni_sadrzaj>
      <item>MILEA jednostavno društvo s ograničenom odgovornošću za ugostiteljstvo i turizam</item>
    </izvorni_sadrzaj>
    <derivirana_varijabla naziv="DomainObject.Predmet.ProtuStrankaListNazivFormated_1">
      <item>MILEA jednostavno društvo s ograničenom odgovornošću za ugostiteljstvo i turizam</item>
    </derivirana_varijabla>
  </DomainObject.Predmet.ProtuStrankaListNazivFormated>
  <DomainObject.Predmet.ProtuStrankaListNazivFormatedOIB>
    <izvorni_sadrzaj>
      <item>MILEA jednostavno društvo s ograničenom odgovornošću za ugostiteljstvo i turizam, OIB 59864348649</item>
    </izvorni_sadrzaj>
    <derivirana_varijabla naziv="DomainObject.Predmet.ProtuStrankaListNazivFormatedOIB_1">
      <item>MILEA jednostavno društvo s ograničenom odgovornošću za ugostiteljstvo i turizam, OIB 59864348649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MILEA jednostavno društvo s ograničenom odgovornošću za ugostiteljstvo i turizam</izvorni_sadrzaj>
    <derivirana_varijabla naziv="DomainObject.Predmet.ProtustrankaIDrugi_1">MILEA jednostavno društvo s ograničenom odgovornošću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MILEA jednostavno društvo s ograničenom odgovornošću za ugostiteljstvo i turizam, OIB 59864348649, Duga ulica 85A, 31000 Briješće</izvorni_sadrzaj>
    <derivirana_varijabla naziv="DomainObject.Predmet.ProtustrankaIDrugiAdressOIB_1">MILEA jednostavno društvo s ograničenom odgovornošću za ugostiteljstvo i turizam, OIB 59864348649, Duga ulica 85A,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MILEA jednostavno društvo s ograničenom odgovornošću za ugostiteljstvo i turizam</item>
    </izvorni_sadrzaj>
    <derivirana_varijabla naziv="DomainObject.Predmet.SudioniciListNaziv_1">
      <item>FINA RC OSIJEK</item>
      <item>MILEA jednostavno društvo s ograničenom odgovornošću za ugostiteljstvo i turizam</item>
    </derivirana_varijabla>
  </DomainObject.Predmet.SudioniciListNaziv>
  <DomainObject.Predmet.SudioniciListAdressOIB>
    <izvorni_sadrzaj>
      <item>FINA RC OSIJEK, OIB 85821130368</item>
      <item>MILEA jednostavno društvo s ograničenom odgovornošću za ugostiteljstvo i turizam, OIB 59864348649, Duga ulica 85A,31000 Briješće</item>
    </izvorni_sadrzaj>
    <derivirana_varijabla naziv="DomainObject.Predmet.SudioniciListAdressOIB_1">
      <item>FINA RC OSIJEK, OIB 85821130368</item>
      <item>MILEA jednostavno društvo s ograničenom odgovornošću za ugostiteljstvo i turizam, OIB 59864348649, Duga ulica 85A,31000 Briješće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59864348649</item>
    </izvorni_sadrzaj>
    <derivirana_varijabla naziv="DomainObject.Predmet.SudioniciListNazivOIB_1">
      <item>, OIB 85821130368</item>
      <item>, OIB 59864348649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183</properties:Words>
  <properties:Characters>972</properties:Characters>
  <properties:Lines>45</properties:Lines>
  <properties:Paragraphs>23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2018-05-09T07:29:00Z</cp:lastPrinted>
  <dcterms:modified xmlns:xsi="http://www.w3.org/2001/XMLSchema-instance" xsi:type="dcterms:W3CDTF">2018-05-09T11:15:00Z</dcterms:modified>
  <cp:revision>199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(-6).docx)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