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9c49" w14:paraId="6bf9c49" w:rsidRDefault="005A5AC6" w:rsidR="001411E1" w:rsidRPr="00816265">
      <w:pPr>
        <w15:collapsed w:val="false"/>
      </w:pPr>
      <w:bookmarkStart w:name="_GoBack" w:id="0"/>
      <w:bookmarkEnd w:id="0"/>
      <w:r w:rsidRPr="00816265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F43077" w:rsidRPr="00816265">
        <w:t xml:space="preserve">       </w:t>
      </w:r>
      <w:r w:rsidR="00B73B8C" w:rsidRPr="00816265">
        <w:t xml:space="preserve">    </w:t>
      </w:r>
      <w:r w:rsidR="00951044">
        <w:t>4 St-3415/2017-100</w:t>
      </w:r>
    </w:p>
    <w:p w:rsidRDefault="00B73B8C" w:rsidR="001411E1" w:rsidRPr="00816265">
      <w:r w:rsidRPr="00816265">
        <w:t xml:space="preserve">REPUBLIKA HRVATSKA </w:t>
      </w:r>
    </w:p>
    <w:p w:rsidRDefault="00B73B8C" w:rsidR="00B73B8C" w:rsidRPr="00816265">
      <w:r w:rsidRPr="00816265">
        <w:t xml:space="preserve">TRGOVAČKI SUD U ZAGREBU </w:t>
      </w:r>
    </w:p>
    <w:p w:rsidRDefault="00B73B8C" w:rsidR="00B73B8C" w:rsidRPr="00816265">
      <w:r w:rsidRPr="00816265">
        <w:t xml:space="preserve">STALNA SLUŽBA </w:t>
      </w:r>
      <w:r w:rsidR="00951044">
        <w:t>U KARLOVCU</w:t>
      </w:r>
    </w:p>
    <w:p w:rsidRDefault="000A2AAB" w:rsidR="000A2AAB" w:rsidRPr="00816265">
      <w:r w:rsidRPr="00816265">
        <w:t xml:space="preserve">Karlovac, </w:t>
      </w:r>
      <w:r w:rsidR="00B457B2">
        <w:t>Trg hrvatskih branitelja 1</w:t>
      </w:r>
    </w:p>
    <w:p w:rsidRDefault="000A2AAB" w:rsidR="000A2AAB" w:rsidRPr="00816265"/>
    <w:p w:rsidRDefault="000A2AAB" w:rsidP="000A2AAB" w:rsidR="001411E1" w:rsidRPr="00816265">
      <w:pPr>
        <w:jc w:val="center"/>
      </w:pPr>
      <w:r w:rsidRPr="00816265">
        <w:t>R</w:t>
      </w:r>
      <w:r w:rsidR="0021206B">
        <w:t xml:space="preserve"> </w:t>
      </w:r>
      <w:r w:rsidRPr="00816265">
        <w:t>E</w:t>
      </w:r>
      <w:r w:rsidR="0021206B">
        <w:t xml:space="preserve"> </w:t>
      </w:r>
      <w:r w:rsidRPr="00816265">
        <w:t>P</w:t>
      </w:r>
      <w:r w:rsidR="0021206B">
        <w:t xml:space="preserve"> </w:t>
      </w:r>
      <w:r w:rsidRPr="00816265">
        <w:t>U</w:t>
      </w:r>
      <w:r w:rsidR="0021206B">
        <w:t xml:space="preserve"> </w:t>
      </w:r>
      <w:r w:rsidRPr="00816265">
        <w:t>B</w:t>
      </w:r>
      <w:r w:rsidR="0021206B">
        <w:t xml:space="preserve"> </w:t>
      </w:r>
      <w:r w:rsidRPr="00816265">
        <w:t>L</w:t>
      </w:r>
      <w:r w:rsidR="0021206B">
        <w:t xml:space="preserve"> </w:t>
      </w:r>
      <w:r w:rsidRPr="00816265">
        <w:t>I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 xml:space="preserve"> H</w:t>
      </w:r>
      <w:r w:rsidR="0021206B">
        <w:t xml:space="preserve"> </w:t>
      </w:r>
      <w:r w:rsidRPr="00816265">
        <w:t>R</w:t>
      </w:r>
      <w:r w:rsidR="0021206B">
        <w:t xml:space="preserve"> </w:t>
      </w:r>
      <w:r w:rsidRPr="00816265">
        <w:t>V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>T</w:t>
      </w:r>
      <w:r w:rsidR="0021206B">
        <w:t xml:space="preserve"> </w:t>
      </w:r>
      <w:r w:rsidRPr="00816265">
        <w:t>S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 xml:space="preserve">A </w:t>
      </w:r>
    </w:p>
    <w:p w:rsidRDefault="00B73B8C" w:rsidP="00B73B8C" w:rsidR="001411E1" w:rsidRPr="00816265">
      <w:pPr>
        <w:jc w:val="center"/>
      </w:pPr>
      <w:r w:rsidRPr="00816265">
        <w:t xml:space="preserve">R J E Š E N J E </w:t>
      </w:r>
    </w:p>
    <w:p w:rsidRDefault="00212DFE" w:rsidR="00212DFE" w:rsidRPr="00816265"/>
    <w:p w:rsidRDefault="00EB487C" w:rsidP="00EB487C" w:rsidR="00EB487C">
      <w:pPr>
        <w:ind w:firstLine="708"/>
        <w:jc w:val="both"/>
      </w:pPr>
      <w:r>
        <w:t xml:space="preserve">   Trgovački sud u Zagrebu, Stalna služba</w:t>
      </w:r>
      <w:r w:rsidR="00951044">
        <w:t xml:space="preserve"> u Karlovcu</w:t>
      </w:r>
      <w:r>
        <w:t xml:space="preserve">, po sucu Goranki Boljkovac, kao stečajnom sucu, </w:t>
      </w:r>
      <w:r w:rsidR="00B457B2">
        <w:t>u stečajnom postupku</w:t>
      </w:r>
      <w:r>
        <w:t xml:space="preserve"> nad </w:t>
      </w:r>
      <w:r w:rsidR="00B457B2">
        <w:t xml:space="preserve">stečajnim </w:t>
      </w:r>
      <w:r>
        <w:t xml:space="preserve">dužnikom </w:t>
      </w:r>
      <w:r w:rsidR="00951044">
        <w:t>PAN - TVORNICA PAPIRA ZAGREB, d.o.o. u stečaju, Zagreb, Radnička cesta 173, OIB 48630586213</w:t>
      </w:r>
      <w:r w:rsidR="00514D7B">
        <w:t xml:space="preserve">, </w:t>
      </w:r>
      <w:r>
        <w:t xml:space="preserve">dana </w:t>
      </w:r>
      <w:r w:rsidR="00951044">
        <w:t>4. ožujka 2019.</w:t>
      </w:r>
      <w:r>
        <w:t xml:space="preserve">  </w:t>
      </w:r>
    </w:p>
    <w:p w:rsidRDefault="00F23AE3" w:rsidP="00212DFE" w:rsidR="00F23AE3" w:rsidRPr="00816265">
      <w:pPr>
        <w:jc w:val="both"/>
      </w:pPr>
    </w:p>
    <w:p w:rsidRDefault="00212DFE" w:rsidP="00316968" w:rsidR="00212DFE" w:rsidRPr="00816265">
      <w:pPr>
        <w:jc w:val="center"/>
      </w:pPr>
      <w:r w:rsidRPr="00816265">
        <w:t>r</w:t>
      </w:r>
      <w:r w:rsidR="006800A4" w:rsidRPr="00816265">
        <w:t xml:space="preserve"> i j e š i o    j e</w:t>
      </w:r>
    </w:p>
    <w:p w:rsidRDefault="00212DFE" w:rsidR="00212DFE" w:rsidRPr="00816265"/>
    <w:p w:rsidRDefault="00A649EC" w:rsidP="00514D7B" w:rsidR="00EB487C">
      <w:pPr>
        <w:ind w:firstLine="708"/>
        <w:jc w:val="both"/>
      </w:pPr>
      <w:r w:rsidRPr="00816265">
        <w:t xml:space="preserve">Ispravlja se </w:t>
      </w:r>
      <w:r w:rsidR="00816265">
        <w:t xml:space="preserve">rješenje ovog suda </w:t>
      </w:r>
      <w:proofErr w:type="spellStart"/>
      <w:r w:rsidR="00816265">
        <w:t>posl.br</w:t>
      </w:r>
      <w:proofErr w:type="spellEnd"/>
      <w:r w:rsidR="00816265">
        <w:t xml:space="preserve">. </w:t>
      </w:r>
      <w:r w:rsidR="00F1451A">
        <w:t xml:space="preserve">4 St-3415/2017-98 </w:t>
      </w:r>
      <w:r w:rsidR="00816265">
        <w:t xml:space="preserve">od </w:t>
      </w:r>
      <w:r w:rsidR="00F1451A">
        <w:t>1. ožujka 2019.</w:t>
      </w:r>
      <w:r w:rsidR="00816265">
        <w:t xml:space="preserve">, </w:t>
      </w:r>
      <w:r w:rsidR="00D346EB">
        <w:t>u</w:t>
      </w:r>
      <w:r w:rsidR="00F1451A">
        <w:t xml:space="preserve"> </w:t>
      </w:r>
      <w:r w:rsidR="00816265">
        <w:t xml:space="preserve">pogledu </w:t>
      </w:r>
      <w:r w:rsidR="00F1451A">
        <w:t>poslovnog broja spisa</w:t>
      </w:r>
      <w:r w:rsidR="00816265">
        <w:t>,</w:t>
      </w:r>
      <w:r w:rsidR="00F1451A">
        <w:t xml:space="preserve"> tako da na stranici 1., u gornjem desnom uglu stranice, umjesto "4 St-34152017-98", i na stranici 2. i 3., u gornjem desnom uglu stranica, umjesto "4 St-4191/16-58"</w:t>
      </w:r>
    </w:p>
    <w:p w:rsidRDefault="00816265" w:rsidP="00514D7B" w:rsidR="00444BEC" w:rsidRPr="00816265">
      <w:pPr>
        <w:jc w:val="both"/>
      </w:pPr>
      <w:r>
        <w:t>ima pisati:</w:t>
      </w:r>
    </w:p>
    <w:p w:rsidRDefault="00444BEC" w:rsidP="00514D7B" w:rsidR="00444BEC">
      <w:pPr>
        <w:jc w:val="both"/>
      </w:pPr>
      <w:r w:rsidRPr="00816265">
        <w:t>"</w:t>
      </w:r>
      <w:r w:rsidR="00F1451A">
        <w:t>4 St-3415/2017-98</w:t>
      </w:r>
      <w:r w:rsidRPr="00816265">
        <w:t>"</w:t>
      </w:r>
      <w:r w:rsidR="00816265">
        <w:t>.</w:t>
      </w:r>
      <w:r w:rsidR="00D346EB">
        <w:t xml:space="preserve"> </w:t>
      </w:r>
    </w:p>
    <w:p w:rsidRDefault="00514D7B" w:rsidP="00514D7B" w:rsidR="00514D7B">
      <w:pPr>
        <w:jc w:val="both"/>
      </w:pPr>
    </w:p>
    <w:p w:rsidRDefault="006800A4" w:rsidP="00BC6A54" w:rsidR="00800477" w:rsidRPr="00816265">
      <w:pPr>
        <w:jc w:val="center"/>
      </w:pPr>
      <w:r w:rsidRPr="00816265">
        <w:t>Obrazloženje</w:t>
      </w:r>
      <w:r w:rsidR="003158BD" w:rsidRPr="00816265">
        <w:t xml:space="preserve">    </w:t>
      </w:r>
    </w:p>
    <w:p w:rsidRDefault="00FB0DC3" w:rsidP="003158BD" w:rsidR="00FB0DC3" w:rsidRPr="00816265">
      <w:pPr>
        <w:jc w:val="both"/>
      </w:pPr>
      <w:r w:rsidRPr="00816265">
        <w:tab/>
      </w:r>
      <w:r w:rsidR="00800477" w:rsidRPr="00816265">
        <w:tab/>
      </w:r>
    </w:p>
    <w:p w:rsidRDefault="00D346EB" w:rsidP="00FB0DC3" w:rsidR="00FB0DC3" w:rsidRPr="00816265">
      <w:pPr>
        <w:ind w:firstLine="708"/>
        <w:jc w:val="both"/>
      </w:pPr>
      <w:r>
        <w:t>Uvidom u rješenje ovog s</w:t>
      </w:r>
      <w:r w:rsidR="00816265">
        <w:t xml:space="preserve">uda </w:t>
      </w:r>
      <w:proofErr w:type="spellStart"/>
      <w:r w:rsidR="00816265">
        <w:t>posl.br</w:t>
      </w:r>
      <w:proofErr w:type="spellEnd"/>
      <w:r w:rsidR="00816265">
        <w:t xml:space="preserve">. </w:t>
      </w:r>
      <w:r w:rsidR="00F1451A">
        <w:t xml:space="preserve">4 St-34152017-98 </w:t>
      </w:r>
      <w:r w:rsidR="00EB487C">
        <w:t xml:space="preserve">od </w:t>
      </w:r>
      <w:r w:rsidR="00F1451A">
        <w:t>1. ožujka 2019.</w:t>
      </w:r>
      <w:r>
        <w:t xml:space="preserve"> sud je utvrdio da je </w:t>
      </w:r>
      <w:r w:rsidR="00F1451A">
        <w:t>u istom</w:t>
      </w:r>
      <w:r>
        <w:t xml:space="preserve"> </w:t>
      </w:r>
      <w:r w:rsidR="00512D25" w:rsidRPr="00816265">
        <w:t>nastala očita pogreška u pisanju</w:t>
      </w:r>
      <w:r w:rsidR="00514D7B">
        <w:t xml:space="preserve"> </w:t>
      </w:r>
      <w:r w:rsidR="00F1451A">
        <w:t>poslovnog broja spisa</w:t>
      </w:r>
      <w:r w:rsidR="00816265">
        <w:t>, slijedom čega je sud</w:t>
      </w:r>
      <w:r w:rsidR="005362C9">
        <w:t xml:space="preserve"> </w:t>
      </w:r>
      <w:r w:rsidR="00F1451A">
        <w:t>po službenoj dužnosti</w:t>
      </w:r>
      <w:r w:rsidR="00F8325E" w:rsidRPr="00816265">
        <w:t xml:space="preserve"> donio ovo rješenje o ispravku</w:t>
      </w:r>
      <w:r w:rsidR="00BC6A54" w:rsidRPr="00816265">
        <w:t xml:space="preserve">, </w:t>
      </w:r>
      <w:r w:rsidR="00816265">
        <w:t xml:space="preserve">a </w:t>
      </w:r>
      <w:r w:rsidR="00BC6A54" w:rsidRPr="00816265">
        <w:t>temeljem čl. 342. Zakona o parničnom postupku</w:t>
      </w:r>
      <w:r w:rsidR="000836FA" w:rsidRPr="00816265">
        <w:t xml:space="preserve"> </w:t>
      </w:r>
      <w:r w:rsidR="00816265">
        <w:t xml:space="preserve">(Narodne novine broj 148/11-pročišćeni tekst, 25/13) </w:t>
      </w:r>
      <w:r w:rsidR="000836FA" w:rsidRPr="00816265">
        <w:t xml:space="preserve">u vezi s čl. </w:t>
      </w:r>
      <w:r w:rsidR="00816265">
        <w:t>10. Stečajnog zakona (Narodne novine broj 71/15</w:t>
      </w:r>
      <w:r>
        <w:t>, 104/17</w:t>
      </w:r>
      <w:r w:rsidR="00816265">
        <w:t>).</w:t>
      </w:r>
    </w:p>
    <w:p w:rsidRDefault="00FB0DC3" w:rsidP="00FB0DC3" w:rsidR="00FB0DC3" w:rsidRPr="00816265">
      <w:pPr>
        <w:ind w:firstLine="708"/>
        <w:jc w:val="both"/>
      </w:pPr>
    </w:p>
    <w:p w:rsidRDefault="00FB0DC3" w:rsidP="00FB0DC3" w:rsidR="005A4DD9" w:rsidRPr="00816265">
      <w:pPr>
        <w:jc w:val="center"/>
      </w:pPr>
      <w:r w:rsidRPr="00816265">
        <w:t xml:space="preserve">U Karlovcu </w:t>
      </w:r>
      <w:r w:rsidR="00F1451A">
        <w:t>4. ožujka 2019.</w:t>
      </w:r>
      <w:r w:rsidR="00BE26B2">
        <w:t xml:space="preserve"> </w:t>
      </w:r>
    </w:p>
    <w:p w:rsidRDefault="00333CAD" w:rsidP="00212DFE" w:rsidR="00212DFE" w:rsidRPr="00816265">
      <w:pPr>
        <w:ind w:left="6372"/>
      </w:pPr>
      <w:r w:rsidRPr="00816265">
        <w:t xml:space="preserve">               </w:t>
      </w:r>
      <w:r w:rsidR="00212DFE" w:rsidRPr="00816265">
        <w:t>Sudac:</w:t>
      </w:r>
    </w:p>
    <w:p w:rsidRDefault="007B22C6" w:rsidP="00D346EB" w:rsidR="00EB487C">
      <w:pPr>
        <w:jc w:val="center"/>
      </w:pPr>
      <w:r w:rsidRPr="00816265">
        <w:t xml:space="preserve"> </w:t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="00475BEA" w:rsidRPr="00816265">
        <w:t xml:space="preserve">    Goranka Boljkovac</w:t>
      </w:r>
      <w:r w:rsidR="00BE26B2">
        <w:t>, v.r.</w:t>
      </w:r>
      <w:r w:rsidR="00094D87" w:rsidRPr="00816265">
        <w:t xml:space="preserve"> </w:t>
      </w:r>
    </w:p>
    <w:p w:rsidRDefault="00FA58F9" w:rsidP="00D346EB" w:rsidR="00FA58F9">
      <w:pPr>
        <w:jc w:val="center"/>
      </w:pPr>
    </w:p>
    <w:p w:rsidRDefault="00FA58F9" w:rsidP="00FA58F9" w:rsidR="00F1451A">
      <w:pPr>
        <w:tabs>
          <w:tab w:pos="6831" w:val="left"/>
        </w:tabs>
      </w:pPr>
      <w:r>
        <w:tab/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FA58F9" w:rsidP="00FA58F9" w:rsidR="00F1451A">
      <w:pPr>
        <w:tabs>
          <w:tab w:pos="6849" w:val="left"/>
        </w:tabs>
      </w:pPr>
      <w:r>
        <w:tab/>
        <w:t>ovlašteni službenik:</w:t>
      </w:r>
    </w:p>
    <w:p w:rsidRDefault="00FA58F9" w:rsidP="00FA58F9" w:rsidR="00FA58F9">
      <w:pPr>
        <w:tabs>
          <w:tab w:pos="6858" w:val="left"/>
        </w:tabs>
      </w:pPr>
      <w:r>
        <w:tab/>
        <w:t>Renata Klokočki</w:t>
      </w:r>
    </w:p>
    <w:p w:rsidRDefault="00EB487C" w:rsidP="00EB487C" w:rsidR="00EB487C">
      <w:pPr>
        <w:tabs>
          <w:tab w:pos="6794" w:val="left"/>
        </w:tabs>
      </w:pPr>
      <w:r>
        <w:t>Uputa o pravnom lijeku:</w:t>
      </w:r>
      <w:r>
        <w:tab/>
      </w:r>
    </w:p>
    <w:p w:rsidRDefault="00EB487C" w:rsidP="00F1451A" w:rsidR="00EB487C">
      <w:pPr>
        <w:tabs>
          <w:tab w:pos="6794" w:val="left"/>
        </w:tabs>
        <w:jc w:val="both"/>
      </w:pPr>
      <w:r>
        <w:t xml:space="preserve">Protiv ovog rješenja dopuštena je žalba u roku od </w:t>
      </w:r>
      <w:r w:rsidR="00F1451A">
        <w:t>osam</w:t>
      </w:r>
      <w:r>
        <w:t xml:space="preserve"> dana, </w:t>
      </w:r>
      <w:r w:rsidR="00F1451A">
        <w:t>od isteka osmog dana od dana objave ovog rješenja na mrežnoj stranici e-Oglasna ploča suda koja se podnosi u tri</w:t>
      </w:r>
      <w:r>
        <w:t xml:space="preserve"> primjerka,</w:t>
      </w:r>
    </w:p>
    <w:p w:rsidRDefault="00EB487C" w:rsidP="00F1451A" w:rsidR="00EB487C">
      <w:pPr>
        <w:tabs>
          <w:tab w:pos="6794" w:val="left"/>
        </w:tabs>
        <w:jc w:val="both"/>
      </w:pPr>
      <w:r>
        <w:t>Visokom trgovačkom sudu Republike Hrvatske,</w:t>
      </w:r>
      <w:r w:rsidR="00F1451A">
        <w:t xml:space="preserve"> </w:t>
      </w:r>
      <w:r>
        <w:t>putem ovog suda.</w:t>
      </w:r>
    </w:p>
    <w:sectPr w:rsidSect="005A4DD9" w:rsidR="00EB487C">
      <w:headerReference w:type="even" r:id="rId11"/>
      <w:headerReference w:type="default" r:id="rId12"/>
      <w:pgSz w:h="16838" w:w="11906"/>
      <w:pgMar w:gutter="0" w:footer="708" w:header="708" w:left="1417" w:bottom="1985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C1F" w:rsidR="00544C1F">
      <w:r>
        <w:separator/>
      </w:r>
    </w:p>
  </w:endnote>
  <w:endnote w:id="0" w:type="continuationSeparator">
    <w:p w:rsidRDefault="00544C1F" w:rsidR="00544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C1F" w:rsidR="00544C1F">
      <w:r>
        <w:separator/>
      </w:r>
    </w:p>
  </w:footnote>
  <w:footnote w:id="0" w:type="continuationSeparator">
    <w:p w:rsidRDefault="00544C1F" w:rsidR="00544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6A54" w:rsidR="00BC6A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58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1044" w:rsidP="00951044" w:rsidR="00BC6A54">
    <w:pPr>
      <w:pStyle w:val="Zaglavlje"/>
      <w:jc w:val="right"/>
    </w:pPr>
    <w:r w:rsidRPr="00951044">
      <w:t>4 St-3415/2017-100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A5A47"/>
    <w:multiLevelType w:val="hybridMultilevel"/>
    <w:tmpl w:val="30A0E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CA3186"/>
    <w:multiLevelType w:val="hybridMultilevel"/>
    <w:tmpl w:val="48487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B60173"/>
    <w:multiLevelType w:val="hybridMultilevel"/>
    <w:tmpl w:val="67AEDE6A"/>
    <w:lvl w:tplc="EE76B286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E7E56F2"/>
    <w:multiLevelType w:val="hybridMultilevel"/>
    <w:tmpl w:val="002049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25B69F6"/>
    <w:multiLevelType w:val="hybridMultilevel"/>
    <w:tmpl w:val="8D0462FC"/>
    <w:lvl w:tplc="3CF25FEE" w:ilvl="0">
      <w:start w:val="1"/>
      <w:numFmt w:val="upperRoman"/>
      <w:lvlText w:val="%1."/>
      <w:lvlJc w:val="left"/>
      <w:pPr>
        <w:tabs>
          <w:tab w:pos="960" w:val="num"/>
        </w:tabs>
        <w:ind w:hanging="72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AB307D"/>
    <w:multiLevelType w:val="hybridMultilevel"/>
    <w:tmpl w:val="74BCB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420AD"/>
    <w:rsid w:val="000836FA"/>
    <w:rsid w:val="00094D87"/>
    <w:rsid w:val="000A2AAB"/>
    <w:rsid w:val="001177B7"/>
    <w:rsid w:val="001411E1"/>
    <w:rsid w:val="001622E8"/>
    <w:rsid w:val="0019487A"/>
    <w:rsid w:val="001B70BC"/>
    <w:rsid w:val="0021206B"/>
    <w:rsid w:val="00212DFE"/>
    <w:rsid w:val="0026792F"/>
    <w:rsid w:val="002E4033"/>
    <w:rsid w:val="003158BD"/>
    <w:rsid w:val="00316068"/>
    <w:rsid w:val="00316968"/>
    <w:rsid w:val="00333CAD"/>
    <w:rsid w:val="003606D0"/>
    <w:rsid w:val="0039043D"/>
    <w:rsid w:val="003B18DE"/>
    <w:rsid w:val="003B4D5F"/>
    <w:rsid w:val="00407929"/>
    <w:rsid w:val="004333B9"/>
    <w:rsid w:val="00444BEC"/>
    <w:rsid w:val="004718DB"/>
    <w:rsid w:val="00475BEA"/>
    <w:rsid w:val="0048662B"/>
    <w:rsid w:val="00512D25"/>
    <w:rsid w:val="00514D7B"/>
    <w:rsid w:val="00521C0A"/>
    <w:rsid w:val="005362C9"/>
    <w:rsid w:val="00544C1F"/>
    <w:rsid w:val="00581B9E"/>
    <w:rsid w:val="00585533"/>
    <w:rsid w:val="005A4DD9"/>
    <w:rsid w:val="005A5AC6"/>
    <w:rsid w:val="005C71C1"/>
    <w:rsid w:val="00661BA2"/>
    <w:rsid w:val="006800A4"/>
    <w:rsid w:val="0069774E"/>
    <w:rsid w:val="006A3365"/>
    <w:rsid w:val="006C3E1B"/>
    <w:rsid w:val="006D51EC"/>
    <w:rsid w:val="00741D5E"/>
    <w:rsid w:val="007721CC"/>
    <w:rsid w:val="007A0690"/>
    <w:rsid w:val="007B22C6"/>
    <w:rsid w:val="007C3A07"/>
    <w:rsid w:val="00800477"/>
    <w:rsid w:val="00816265"/>
    <w:rsid w:val="00821FAE"/>
    <w:rsid w:val="008606AE"/>
    <w:rsid w:val="008C57B0"/>
    <w:rsid w:val="009012E5"/>
    <w:rsid w:val="00951044"/>
    <w:rsid w:val="00970FFF"/>
    <w:rsid w:val="00A166AF"/>
    <w:rsid w:val="00A33D12"/>
    <w:rsid w:val="00A649EC"/>
    <w:rsid w:val="00A73933"/>
    <w:rsid w:val="00AA3E60"/>
    <w:rsid w:val="00AF691B"/>
    <w:rsid w:val="00B457B2"/>
    <w:rsid w:val="00B73B8C"/>
    <w:rsid w:val="00B74DA8"/>
    <w:rsid w:val="00B81753"/>
    <w:rsid w:val="00B82C81"/>
    <w:rsid w:val="00B90885"/>
    <w:rsid w:val="00BB0081"/>
    <w:rsid w:val="00BC6A54"/>
    <w:rsid w:val="00BE26B2"/>
    <w:rsid w:val="00C05653"/>
    <w:rsid w:val="00C13D83"/>
    <w:rsid w:val="00C8174A"/>
    <w:rsid w:val="00CE25AD"/>
    <w:rsid w:val="00D346EB"/>
    <w:rsid w:val="00D961D1"/>
    <w:rsid w:val="00E66A93"/>
    <w:rsid w:val="00E73E3F"/>
    <w:rsid w:val="00EB171E"/>
    <w:rsid w:val="00EB487C"/>
    <w:rsid w:val="00ED1E25"/>
    <w:rsid w:val="00F112BF"/>
    <w:rsid w:val="00F1451A"/>
    <w:rsid w:val="00F23AE3"/>
    <w:rsid w:val="00F43077"/>
    <w:rsid w:val="00F440F1"/>
    <w:rsid w:val="00F5523B"/>
    <w:rsid w:val="00F8325E"/>
    <w:rsid w:val="00FA58F9"/>
    <w:rsid w:val="00FB0DC3"/>
    <w:rsid w:val="00F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836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3E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E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E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E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E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836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3E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E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E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E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E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541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92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208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63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51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3415</izvorni_sadrzaj>
    <derivirana_varijabla naziv="DomainObject.Predmet.Broj_1">3415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Pomoćni omot u pisarnici SSKA, u ref. poslan 29.11.18.</izvorni_sadrzaj>
    <derivirana_varijabla naziv="DomainObject.Predmet.Opis_1">Pomoćni omot u pisarnici SSKA, u ref. poslan 29.11.18.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St-3415/2017</izvorni_sadrzaj>
    <derivirana_varijabla naziv="DomainObject.Predmet.OznakaBroj_1">St-3415/2017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- PAPIRNA INDUSTRIJA - TVORNICA PAPIRA ZAGREB, d.o.o. u stečaju zastupanog po punomoćniku Danica Krenek; Marina Tolj</izvorni_sadrzaj>
    <derivirana_varijabla naziv="DomainObject.Predmet.ProtustrankaFormated_1">  PAN - PAPIRNA INDUSTRIJA - TVORNICA PAPIRA ZAGREB, d.o.o. u stečaju zastupanog po punomoćniku Danica Krenek; Marina Tolj</derivirana_varijabla>
  </DomainObject.Predmet.ProtustrankaFormated>
  <DomainObject.Predmet.ProtustrankaFormatedOIB>
    <izvorni_sadrzaj>  PAN - PAPIRNA INDUSTRIJA - TVORNICA PAPIRA ZAGREB, d.o.o. u stečaju, OIB 48630586213 zastupanog po punomoćniku Danica Krenek; Marina Tolj</izvorni_sadrzaj>
    <derivirana_varijabla naziv="DomainObject.Predmet.ProtustrankaFormatedOIB_1">  PAN - PAPIRNA INDUSTRIJA - TVORNICA PAPIRA ZAGREB, d.o.o. u stečaju, OIB 48630586213 zastupanog po punomoćniku Danica Krenek; Marina Tolj</derivirana_varijabla>
  </DomainObject.Predmet.ProtustrankaFormatedOIB>
  <DomainObject.Predmet.ProtustrankaFormatedWithAdress>
    <izvorni_sadrzaj> PAN - PAPIRNA INDUSTRIJA - TVORNICA PAPIRA ZAGREB, d.o.o. u stečaju, Radnička cesta 173, 10000 Zagreb zastupanog po punomoćniku Danica Krenek; Marina Tolj</izvorni_sadrzaj>
    <derivirana_varijabla naziv="DomainObject.Predmet.ProtustrankaFormatedWithAdress_1"> PAN - PAPIRNA INDUSTRIJA - TVORNICA PAPIRA ZAGREB, d.o.o. u stečaju, Radnička cesta 173, 10000 Zagreb zastupanog po punomoćniku Danica Krenek; Marina Tolj</derivirana_varijabla>
  </DomainObject.Predmet.ProtustrankaFormatedWithAdress>
  <DomainObject.Predmet.ProtustrankaFormatedWithAdressOIB>
    <izvorni_sadrzaj> PAN - PAPIRNA INDUSTRIJA - TVORNICA PAPIRA ZAGREB, d.o.o. u stečaju, OIB 48630586213, Radnička cesta 173, 10000 Zagreb zastupanog po punomoćniku Danica Krenek; Marina Tolj</izvorni_sadrzaj>
    <derivirana_varijabla naziv="DomainObject.Predmet.ProtustrankaFormatedWithAdressOIB_1"> PAN - PAPIRNA INDUSTRIJA - TVORNICA PAPIRA ZAGREB, d.o.o. u stečaju, OIB 48630586213, Radnička cesta 173, 10000 Zagreb zastupanog po punomoćniku Danica Krenek; Marina Tolj</derivirana_varijabla>
  </DomainObject.Predmet.ProtustrankaFormatedWithAdressOIB>
  <DomainObject.Predmet.ProtustrankaWithAdress>
    <izvorni_sadrzaj>PAN - PAPIRNA INDUSTRIJA - TVORNICA PAPIRA ZAGREB, d.o.o. u stečaju Radnička cesta 173, 10000 Zagreb</izvorni_sadrzaj>
    <derivirana_varijabla naziv="DomainObject.Predmet.ProtustrankaWithAdress_1">PAN - PAPIRNA INDUSTRIJA - TVORNICA PAPIRA ZAGREB, d.o.o. u stečaju Radnička cesta 173, 10000 Zagreb</derivirana_varijabla>
  </DomainObject.Predmet.ProtustrankaWithAdress>
  <DomainObject.Predmet.ProtustrankaWithAdressOIB>
    <izvorni_sadrzaj>PAN - PAPIRNA INDUSTRIJA - TVORNICA PAPIRA ZAGREB, d.o.o. u stečaju, OIB 48630586213, Radnička cesta 173, 10000 Zagreb</izvorni_sadrzaj>
    <derivirana_varijabla naziv="DomainObject.Predmet.ProtustrankaWithAdressOIB_1">PAN - PAPIRNA INDUSTRIJA - TVORNICA PAPIRA ZAGREB, d.o.o. u stečaju, OIB 48630586213, Radnička cesta 173, 10000 Zagreb</derivirana_varijabla>
  </DomainObject.Predmet.ProtustrankaWithAdressOIB>
  <DomainObject.Predmet.ProtustrankaNazivFormated>
    <izvorni_sadrzaj>PAN - PAPIRNA INDUSTRIJA - TVORNICA PAPIRA ZAGREB, d.o.o. u stečaju</izvorni_sadrzaj>
    <derivirana_varijabla naziv="DomainObject.Predmet.ProtustrankaNazivFormated_1">PAN - PAPIRNA INDUSTRIJA - TVORNICA PAPIRA ZAGREB, d.o.o. u stečaju</derivirana_varijabla>
  </DomainObject.Predmet.ProtustrankaNazivFormated>
  <DomainObject.Predmet.ProtustrankaNazivFormatedOIB>
    <izvorni_sadrzaj>PAN - PAPIRNA INDUSTRIJA - TVORNICA PAPIRA ZAGREB, d.o.o. u stečaju, OIB 48630586213</izvorni_sadrzaj>
    <derivirana_varijabla naziv="DomainObject.Predmet.ProtustrankaNazivFormatedOIB_1">PAN - PAPIRNA INDUSTRIJA - TVORNICA PAPIRA ZAGREB, d.o.o. u stečaju, OIB 48630586213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VODOVOD društvo s ograničenom odgovornošću za vodoopskrbu i odvodnju; APIOS d.o.o. za trgovinu naftnim derivatima i plinovima</izvorni_sadrzaj>
    <derivirana_varijabla naziv="DomainObject.Predmet.StrankaFormated_1">  FINA Regionalni centar Zagreb; VODOVOD društvo s ograničenom odgovornošću za vodoopskrbu i odvodnju; APIOS d.o.o. za trgovinu naftnim derivatima i plinovima</derivirana_varijabla>
  </DomainObject.Predmet.StrankaFormated>
  <DomainObject.Predmet.StrankaFormatedOIB>
    <izvorni_sadrzaj>  FINA Regionalni centar Zagreb, OIB 85821130368; VODOVOD društvo s ograničenom odgovornošću za vodoopskrbu i odvodnju, OIB 80535169523; APIOS d.o.o. za trgovinu naftnim derivatima i plinovima, OIB 72594208197</izvorni_sadrzaj>
    <derivirana_varijabla naziv="DomainObject.Predmet.StrankaFormatedOIB_1">  FINA Regionalni centar Zagreb, OIB 85821130368; VODOVOD društvo s ograničenom odgovornošću za vodoopskrbu i odvodnju, OIB 80535169523; APIOS d.o.o. za trgovinu naftnim derivatima i plinovima, OIB 72594208197</derivirana_varijabla>
  </DomainObject.Predmet.StrankaFormatedOIB>
  <DomainObject.Predmet.StrankaFormatedWithAdress>
    <izvorni_sadrzaj> FINA Regionalni centar Zagreb, Trg svibanjskih žrtava 1995. br. 1, 10000 Zagreb; VODOVOD društvo s ograničenom odgovornošću za vodoopskrbu i odvodnju, Nikole Zrinskog 25, 35000 Slavonski Brod; APIOS d.o.o. za trgovinu naftnim derivatima i plinovima, Budmanijeva 5, 10000 Zagreb</izvorni_sadrzaj>
    <derivirana_varijabla naziv="DomainObject.Predmet.StrankaFormatedWithAdress_1"> FINA Regionalni centar Zagreb, Trg svibanjskih žrtava 1995. br. 1, 10000 Zagreb; VODOVOD društvo s ograničenom odgovornošću za vodoopskrbu i odvodnju, Nikole Zrinskog 25, 35000 Slavonski Brod; APIOS d.o.o. za trgovinu naftnim derivatima i plinovima, Budmanijeva 5, 10000 Zagreb</derivirana_varijabla>
  </DomainObject.Predmet.StrankaFormatedWithAdress>
  <DomainObject.Predmet.StrankaFormatedWithAdressOIB>
    <izvorni_sadrzaj> FINA Regionalni centar Zagreb, OIB 85821130368, Trg svibanjskih žrtava 1995. br. 1, 10000 Zagreb; VODOVOD društvo s ograničenom odgovornošću za vodoopskrbu i odvodnju, OIB 80535169523, Nikole Zrinskog 25, 35000 Slavonski Brod; APIOS d.o.o. za trgovinu naftnim derivatima i plinovima, OIB 72594208197, Budmanijeva 5, 10000 Zagreb</izvorni_sadrzaj>
    <derivirana_varijabla naziv="DomainObject.Predmet.StrankaFormatedWithAdressOIB_1"> FINA Regionalni centar Zagreb, OIB 85821130368, Trg svibanjskih žrtava 1995. br. 1, 10000 Zagreb; VODOVOD društvo s ograničenom odgovornošću za vodoopskrbu i odvodnju, OIB 80535169523, Nikole Zrinskog 25, 35000 Slavonski Brod; APIOS d.o.o. za trgovinu naftnim derivatima i plinovima, OIB 72594208197, Budmanijeva 5, 10000 Zagreb</derivirana_varijabla>
  </DomainObject.Predmet.StrankaFormatedWithAdressOIB>
  <DomainObject.Predmet.StrankaWithAdress>
    <izvorni_sadrzaj>FINA Regionalni centar Zagreb Trg svibanjskih žrtava 1995. br. 1,10000 Zagreb,VODOVOD društvo s ograničenom odgovornošću za vodoopskrbu i odvodnju Nikole Zrinskog 25,35000 Slavonski Brod,APIOS d.o.o. za trgovinu naftnim derivatima i plinovima Budmanijeva 5,10000 Zagreb</izvorni_sadrzaj>
    <derivirana_varijabla naziv="DomainObject.Predmet.StrankaWithAdress_1">FINA Regionalni centar Zagreb Trg svibanjskih žrtava 1995. br. 1,10000 Zagreb,VODOVOD društvo s ograničenom odgovornošću za vodoopskrbu i odvodnju Nikole Zrinskog 25,35000 Slavonski Brod,APIOS d.o.o. za trgovinu naftnim derivatima i plinovima Budmanijeva 5,10000 Zagreb</derivirana_varijabla>
  </DomainObject.Predmet.StrankaWithAdress>
  <DomainObject.Predmet.StrankaWithAdressOIB>
    <izvorni_sadrzaj>FINA Regionalni centar Zagreb, OIB 85821130368, Trg svibanjskih žrtava 1995. br. 1,10000 Zagreb,VODOVOD društvo s ograničenom odgovornošću za vodoopskrbu i odvodnju, OIB 80535169523, Nikole Zrinskog 25,35000 Slavonski Brod,APIOS d.o.o. za trgovinu naftnim derivatima i plinovima, OIB 72594208197, Budmanijeva 5,10000 Zagreb</izvorni_sadrzaj>
    <derivirana_varijabla naziv="DomainObject.Predmet.StrankaWithAdressOIB_1">FINA Regionalni centar Zagreb, OIB 85821130368, Trg svibanjskih žrtava 1995. br. 1,10000 Zagreb,VODOVOD društvo s ograničenom odgovornošću za vodoopskrbu i odvodnju, OIB 80535169523, Nikole Zrinskog 25,35000 Slavonski Brod,APIOS d.o.o. za trgovinu naftnim derivatima i plinovima, OIB 72594208197, Budmanijeva 5,10000 Zagreb</derivirana_varijabla>
  </DomainObject.Predmet.StrankaWithAdressOIB>
  <DomainObject.Predmet.StrankaNazivFormated>
    <izvorni_sadrzaj>FINA Regionalni centar Zagreb,VODOVOD društvo s ograničenom odgovornošću za vodoopskrbu i odvodnju,APIOS d.o.o. za trgovinu naftnim derivatima i plinovima</izvorni_sadrzaj>
    <derivirana_varijabla naziv="DomainObject.Predmet.StrankaNazivFormated_1">FINA Regionalni centar Zagreb,VODOVOD društvo s ograničenom odgovornošću za vodoopskrbu i odvodnju,APIOS d.o.o. za trgovinu naftnim derivatima i plinovima</derivirana_varijabla>
  </DomainObject.Predmet.StrankaNazivFormated>
  <DomainObject.Predmet.StrankaNazivFormatedOIB>
    <izvorni_sadrzaj>FINA Regionalni centar Zagreb, OIB 85821130368,VODOVOD društvo s ograničenom odgovornošću za vodoopskrbu i odvodnju, OIB 80535169523,APIOS d.o.o. za trgovinu naftnim derivatima i plinovima, OIB 72594208197</izvorni_sadrzaj>
    <derivirana_varijabla naziv="DomainObject.Predmet.StrankaNazivFormatedOIB_1">FINA Regionalni centar Zagreb, OIB 85821130368,VODOVOD društvo s ograničenom odgovornošću za vodoopskrbu i odvodnju, OIB 80535169523,APIOS d.o.o. za trgovinu naftnim derivatima i plinovima, OIB 72594208197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VODOVOD društvo s ograničenom odgovornošću za vodoopskrbu i odvodnju</item>
      <item>APIOS d.o.o. za trgovinu naftnim derivatima i plinovima</item>
    </izvorni_sadrzaj>
    <derivirana_varijabla naziv="DomainObject.Predmet.StrankaListFormated_1">
      <item>FINA Regionalni centar Zagreb</item>
      <item>VODOVOD društvo s ograničenom odgovornošću za vodoopskrbu i odvodnju</item>
      <item>APIOS d.o.o. za trgovinu naftnim derivatima i plinovima</item>
    </derivirana_varijabla>
  </DomainObject.Predmet.StrankaListFormated>
  <DomainObject.Predmet.StrankaListFormatedOIB>
    <izvorni_sadrzaj>
      <item>FINA Regionalni centar Zagreb, OIB 85821130368</item>
      <item>VODOVOD društvo s ograničenom odgovornošću za vodoopskrbu i odvodnju, OIB 80535169523</item>
      <item>APIOS d.o.o. za trgovinu naftnim derivatima i plinovima, OIB 72594208197</item>
    </izvorni_sadrzaj>
    <derivirana_varijabla naziv="DomainObject.Predmet.StrankaListFormatedOIB_1">
      <item>FINA Regionalni centar Zagreb, OIB 85821130368</item>
      <item>VODOVOD društvo s ograničenom odgovornošću za vodoopskrbu i odvodnju, OIB 80535169523</item>
      <item>APIOS d.o.o. za trgovinu naftnim derivatima i plinovima, OIB 72594208197</item>
    </derivirana_varijabla>
  </DomainObject.Predmet.StrankaListFormatedOIB>
  <DomainObject.Predmet.StrankaListFormatedWithAdress>
    <izvorni_sadrzaj>
      <item>FINA Regionalni centar Zagreb, Trg svibanjskih žrtava 1995. br. 1, 10000 Zagreb</item>
      <item>VODOVOD društvo s ograničenom odgovornošću za vodoopskrbu i odvodnju, Nikole Zrinskog 25, 35000 Slavonski Brod</item>
      <item>APIOS d.o.o. za trgovinu naftnim derivatima i plinovima, Budmanijeva 5, 10000 Zagreb</item>
    </izvorni_sadrzaj>
    <derivirana_varijabla naziv="DomainObject.Predmet.StrankaListFormatedWithAdress_1">
      <item>FINA Regionalni centar Zagreb, Trg svibanjskih žrtava 1995. br. 1, 10000 Zagreb</item>
      <item>VODOVOD društvo s ograničenom odgovornošću za vodoopskrbu i odvodnju, Nikole Zrinskog 25, 35000 Slavonski Brod</item>
      <item>APIOS d.o.o. za trgovinu naftnim derivatima i plinovima, Budmanijeva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VODOVOD društvo s ograničenom odgovornošću za vodoopskrbu i odvodnju, OIB 80535169523, Nikole Zrinskog 25, 35000 Slavonski Brod</item>
      <item>APIOS d.o.o. za trgovinu naftnim derivatima i plinovima, OIB 72594208197, Budmanijeva 5, 10000 Zagreb</item>
    </izvorni_sadrzaj>
    <derivirana_varijabla naziv="DomainObject.Predmet.StrankaListFormatedWithAdressOIB_1">
      <item>FINA Regionalni centar Zagreb, OIB 85821130368, Trg svibanjskih žrtava 1995. br. 1, 10000 Zagreb</item>
      <item>VODOVOD društvo s ograničenom odgovornošću za vodoopskrbu i odvodnju, OIB 80535169523, Nikole Zrinskog 25, 35000 Slavonski Brod</item>
      <item>APIOS d.o.o. za trgovinu naftnim derivatima i plinovima, OIB 72594208197, Budmanijeva 5, 10000 Zagreb</item>
    </derivirana_varijabla>
  </DomainObject.Predmet.StrankaListFormatedWithAdressOIB>
  <DomainObject.Predmet.StrankaListNazivFormated>
    <izvorni_sadrzaj>
      <item>FINA Regionalni centar Zagreb</item>
      <item>VODOVOD društvo s ograničenom odgovornošću za vodoopskrbu i odvodnju</item>
      <item>APIOS d.o.o. za trgovinu naftnim derivatima i plinovima</item>
    </izvorni_sadrzaj>
    <derivirana_varijabla naziv="DomainObject.Predmet.StrankaListNazivFormated_1">
      <item>FINA Regionalni centar Zagreb</item>
      <item>VODOVOD društvo s ograničenom odgovornošću za vodoopskrbu i odvodnju</item>
      <item>APIOS d.o.o. za trgovinu naftnim derivatima i plinovima</item>
    </derivirana_varijabla>
  </DomainObject.Predmet.StrankaListNazivFormated>
  <DomainObject.Predmet.StrankaListNazivFormatedOIB>
    <izvorni_sadrzaj>
      <item>FINA Regionalni centar Zagreb, OIB 85821130368</item>
      <item>VODOVOD društvo s ograničenom odgovornošću za vodoopskrbu i odvodnju, OIB 80535169523</item>
      <item>APIOS d.o.o. za trgovinu naftnim derivatima i plinovima, OIB 72594208197</item>
    </izvorni_sadrzaj>
    <derivirana_varijabla naziv="DomainObject.Predmet.StrankaListNazivFormatedOIB_1">
      <item>FINA Regionalni centar Zagreb, OIB 85821130368</item>
      <item>VODOVOD društvo s ograničenom odgovornošću za vodoopskrbu i odvodnju, OIB 80535169523</item>
      <item>APIOS d.o.o. za trgovinu naftnim derivatima i plinovima, OIB 72594208197</item>
    </derivirana_varijabla>
  </DomainObject.Predmet.StrankaListNazivFormatedOIB>
  <DomainObject.Predmet.ProtuStrankaListFormated>
    <izvorni_sadrzaj>
      <item>PAN - PAPIRNA INDUSTRIJA - TVORNICA PAPIRA ZAGREB, d.o.o. u stečaju zastupanog po punomoćniku Danica Krenek; Marina Tolj</item>
    </izvorni_sadrzaj>
    <derivirana_varijabla naziv="DomainObject.Predmet.ProtuStrankaListFormated_1">
      <item>PAN - PAPIRNA INDUSTRIJA - TVORNICA PAPIRA ZAGREB, d.o.o. u stečaju zastupanog po punomoćniku Danica Krenek; Marina Tolj</item>
    </derivirana_varijabla>
  </DomainObject.Predmet.ProtuStrankaListFormated>
  <DomainObject.Predmet.ProtuStrankaListFormatedOIB>
    <izvorni_sadrzaj>
      <item>PAN - PAPIRNA INDUSTRIJA - TVORNICA PAPIRA ZAGREB, d.o.o. u stečaju, OIB 48630586213 zastupanog po punomoćniku Danica Krenek; Marina Tolj</item>
    </izvorni_sadrzaj>
    <derivirana_varijabla naziv="DomainObject.Predmet.ProtuStrankaListFormatedOIB_1">
      <item>PAN - PAPIRNA INDUSTRIJA - TVORNICA PAPIRA ZAGREB, d.o.o. u stečaju, OIB 48630586213 zastupanog po punomoćniku Danica Krenek; Marina Tolj</item>
    </derivirana_varijabla>
  </DomainObject.Predmet.ProtuStrankaListFormatedOIB>
  <DomainObject.Predmet.ProtuStrankaListFormatedWithAdress>
    <izvorni_sadrzaj>
      <item>PAN - PAPIRNA INDUSTRIJA - TVORNICA PAPIRA ZAGREB, d.o.o. u stečaju, Radnička cesta 173, 10000 Zagreb zastupanog po punomoćniku Danica Krenek; Marina Tolj</item>
    </izvorni_sadrzaj>
    <derivirana_varijabla naziv="DomainObject.Predmet.ProtuStrankaListFormatedWithAdress_1">
      <item>PAN - PAPIRNA INDUSTRIJA - TVORNICA PAPIRA ZAGREB, d.o.o. u stečaju, Radnička cesta 173, 10000 Zagreb zastupanog po punomoćniku Danica Krenek; Marina Tolj</item>
    </derivirana_varijabla>
  </DomainObject.Predmet.ProtuStrankaListFormatedWithAdress>
  <DomainObject.Predmet.ProtuStrankaListFormatedWithAdressOIB>
    <izvorni_sadrzaj>
      <item>PAN - PAPIRNA INDUSTRIJA - TVORNICA PAPIRA ZAGREB, d.o.o. u stečaju, OIB 48630586213, Radnička cesta 173, 10000 Zagreb zastupanog po punomoćniku Danica Krenek; Marina Tolj</item>
    </izvorni_sadrzaj>
    <derivirana_varijabla naziv="DomainObject.Predmet.ProtuStrankaListFormatedWithAdressOIB_1">
      <item>PAN - PAPIRNA INDUSTRIJA - TVORNICA PAPIRA ZAGREB, d.o.o. u stečaju, OIB 48630586213, Radnička cesta 173, 10000 Zagreb zastupanog po punomoćniku Danica Krenek; Marina Tolj</item>
    </derivirana_varijabla>
  </DomainObject.Predmet.ProtuStrankaListFormatedWithAdressOIB>
  <DomainObject.Predmet.ProtuStrankaListNazivFormated>
    <izvorni_sadrzaj>
      <item>PAN - PAPIRNA INDUSTRIJA - TVORNICA PAPIRA ZAGREB, d.o.o. u stečaju</item>
    </izvorni_sadrzaj>
    <derivirana_varijabla naziv="DomainObject.Predmet.ProtuStrankaListNazivFormated_1">
      <item>PAN - PAPIRNA INDUSTRIJA - TVORNICA PAPIRA ZAGREB, d.o.o. u stečaju</item>
    </derivirana_varijabla>
  </DomainObject.Predmet.ProtuStrankaListNazivFormated>
  <DomainObject.Predmet.ProtuStrankaListNazivFormatedOIB>
    <izvorni_sadrzaj>
      <item>PAN - PAPIRNA INDUSTRIJA - TVORNICA PAPIRA ZAGREB, d.o.o. u stečaju, OIB 48630586213</item>
    </izvorni_sadrzaj>
    <derivirana_varijabla naziv="DomainObject.Predmet.ProtuStrankaListNazivFormatedOIB_1">
      <item>PAN - PAPIRNA INDUSTRIJA - TVORNICA PAPIRA ZAGREB, d.o.o. u stečaju, OIB 48630586213</item>
    </derivirana_varijabla>
  </DomainObject.Predmet.ProtuStrankaListNazivFormatedOIB>
  <DomainObject.Predmet.OstaliListFormated>
    <izvorni_sadrzaj>
      <item>Danica Krenek punomoćnica sudionika u postupku PAN - PAPIRNA INDUSTRIJA - TVORNICA PAPIRA ZAGREB, d.o.o. u stečaju</item>
      <item>Marina Tolj punomoćnik sudionika u postupku PAN - PAPIRNA INDUSTRIJA - TVORNICA PAPIRA ZAGREB, d.o.o. u stečaju</item>
      <item>Tomislav Turčić</item>
      <item>Darko Mundweil</item>
      <item>Studenka Prka</item>
      <item>Mirjana Dujmović</item>
      <item>Martina Strukić Šarić</item>
      <item>Dragomir Urban</item>
      <item>Dubravka Borevković-Šajer</item>
      <item>Marko Kezunović</item>
    </izvorni_sadrzaj>
    <derivirana_varijabla naziv="DomainObject.Predmet.OstaliListFormated_1">
      <item>Danica Krenek punomoćnica sudionika u postupku PAN - PAPIRNA INDUSTRIJA - TVORNICA PAPIRA ZAGREB, d.o.o. u stečaju</item>
      <item>Marina Tolj punomoćnik sudionika u postupku PAN - PAPIRNA INDUSTRIJA - TVORNICA PAPIRA ZAGREB, d.o.o. u stečaju</item>
      <item>Tomislav Turčić</item>
      <item>Darko Mundweil</item>
      <item>Studenka Prka</item>
      <item>Mirjana Dujmović</item>
      <item>Martina Strukić Šarić</item>
      <item>Dragomir Urban</item>
      <item>Dubravka Borevković-Šajer</item>
      <item>Marko Kezunović</item>
    </derivirana_varijabla>
  </DomainObject.Predmet.OstaliListFormated>
  <DomainObject.Predmet.OstaliListFormatedOIB>
    <izvorni_sadrzaj>
      <item>Danica Krenek, OIB 35060153900 punomoćnica sudionika u postupku PAN - PAPIRNA INDUSTRIJA - TVORNICA PAPIRA ZAGREB, d.o.o. u stečaju</item>
      <item>Marina Tolj punomoćnik sudionika u postupku PAN - PAPIRNA INDUSTRIJA - TVORNICA PAPIRA ZAGREB, d.o.o. u stečaju</item>
      <item>Tomislav Turčić, OIB 81455329972</item>
      <item>Darko Mundweil</item>
      <item>Studenka Prka, OIB 49079266414</item>
      <item>Mirjana Dujmović, OIB 30711927799</item>
      <item>Martina Strukić Šarić, OIB 02621096403</item>
      <item>Dragomir Urban, OIB 20300240486</item>
      <item>Dubravka Borevković-Šajer, OIB 72888603998</item>
      <item>Marko Kezunović, OIB 86490526026</item>
    </izvorni_sadrzaj>
    <derivirana_varijabla naziv="DomainObject.Predmet.OstaliListFormatedOIB_1">
      <item>Danica Krenek, OIB 35060153900 punomoćnica sudionika u postupku PAN - PAPIRNA INDUSTRIJA - TVORNICA PAPIRA ZAGREB, d.o.o. u stečaju</item>
      <item>Marina Tolj punomoćnik sudionika u postupku PAN - PAPIRNA INDUSTRIJA - TVORNICA PAPIRA ZAGREB, d.o.o. u stečaju</item>
      <item>Tomislav Turčić, OIB 81455329972</item>
      <item>Darko Mundweil</item>
      <item>Studenka Prka, OIB 49079266414</item>
      <item>Mirjana Dujmović, OIB 30711927799</item>
      <item>Martina Strukić Šarić, OIB 02621096403</item>
      <item>Dragomir Urban, OIB 20300240486</item>
      <item>Dubravka Borevković-Šajer, OIB 72888603998</item>
      <item>Marko Kezunović, OIB 86490526026</item>
    </derivirana_varijabla>
  </DomainObject.Predmet.OstaliListFormatedOIB>
  <DomainObject.Predmet.OstaliListFormatedWithAdress>
    <izvorni_sadrzaj>
      <item>Danica Krenek, Naselje Grbavica 41, 35000 Slavonski Brod punomoćnica sudionika u postupku PAN - PAPIRNA INDUSTRIJA - TVORNICA PAPIRA ZAGREB, d.o.o. u stečaju</item>
      <item>Marina Tolj, Jurjevska 20, 10000 Zagreb punomoćnik sudionika u postupku PAN - PAPIRNA INDUSTRIJA - TVORNICA PAPIRA ZAGREB, d.o.o. u stečaju</item>
      <item>Tomislav Turčić, Stjepana Radića 113a, 35214 Vrpolje</item>
      <item>Darko Mundweil, Šetalište kardinala F.Šepera 2, 31000 Osijek</item>
      <item>Studenka Prka, Albrechtova 42, 10000 Zagreb</item>
      <item>Mirjana Dujmović, Ulica grada Vukovara 220, 10000 Zagreb</item>
      <item>Martina Strukić Šarić, Ivana Lučića 2A, 10000 Zagreb</item>
      <item>Dragomir Urban, Cvjetni trg 12 b/I, 35400 Nova Gradiška</item>
      <item>Dubravka Borevković-Šajer, Josipa Muravića 5, 35000 Slavonski Brod</item>
      <item>Marko Kezunović, Kombolova Ulica 3, 10000 Zagreb</item>
    </izvorni_sadrzaj>
    <derivirana_varijabla naziv="DomainObject.Predmet.OstaliListFormatedWithAdress_1">
      <item>Danica Krenek, Naselje Grbavica 41, 35000 Slavonski Brod punomoćnica sudionika u postupku PAN - PAPIRNA INDUSTRIJA - TVORNICA PAPIRA ZAGREB, d.o.o. u stečaju</item>
      <item>Marina Tolj, Jurjevska 20, 10000 Zagreb punomoćnik sudionika u postupku PAN - PAPIRNA INDUSTRIJA - TVORNICA PAPIRA ZAGREB, d.o.o. u stečaju</item>
      <item>Tomislav Turčić, Stjepana Radića 113a, 35214 Vrpolje</item>
      <item>Darko Mundweil, Šetalište kardinala F.Šepera 2, 31000 Osijek</item>
      <item>Studenka Prka, Albrechtova 42, 10000 Zagreb</item>
      <item>Mirjana Dujmović, Ulica grada Vukovara 220, 10000 Zagreb</item>
      <item>Martina Strukić Šarić, Ivana Lučića 2A, 10000 Zagreb</item>
      <item>Dragomir Urban, Cvjetni trg 12 b/I, 35400 Nova Gradiška</item>
      <item>Dubravka Borevković-Šajer, Josipa Muravića 5, 35000 Slavonski Brod</item>
      <item>Marko Kezunović, Kombolova Ulica 3, 10000 Zagreb</item>
    </derivirana_varijabla>
  </DomainObject.Predmet.OstaliListFormatedWithAdress>
  <DomainObject.Predmet.OstaliListFormatedWithAdressOIB>
    <izvorni_sadrzaj>
      <item>Danica Krenek, OIB 35060153900, Naselje Grbavica 41, 35000 Slavonski Brod punomoćnica sudionika u postupku PAN - PAPIRNA INDUSTRIJA - TVORNICA PAPIRA ZAGREB, d.o.o. u stečaju</item>
      <item>Marina Tolj, Jurjevska 20, 10000 Zagreb punomoćnik sudionika u postupku PAN - PAPIRNA INDUSTRIJA - TVORNICA PAPIRA ZAGREB, d.o.o. u stečaju</item>
      <item>Tomislav Turčić, OIB 81455329972, Stjepana Radića 113a, 35214 Vrpolje</item>
      <item>Darko Mundweil, Šetalište kardinala F.Šepera 2, 31000 Osijek</item>
      <item>Studenka Prka, OIB 49079266414, Albrechtova 42, 10000 Zagreb</item>
      <item>Mirjana Dujmović, OIB 30711927799, Ulica grada Vukovara 220, 10000 Zagreb</item>
      <item>Martina Strukić Šarić, OIB 02621096403, Ivana Lučića 2A, 10000 Zagreb</item>
      <item>Dragomir Urban, OIB 20300240486, Cvjetni trg 12 b/I, 35400 Nova Gradiška</item>
      <item>Dubravka Borevković-Šajer, OIB 72888603998, Josipa Muravića 5, 35000 Slavonski Brod</item>
      <item>Marko Kezunović, OIB 86490526026, Kombolova Ulica 3, 10000 Zagreb</item>
    </izvorni_sadrzaj>
    <derivirana_varijabla naziv="DomainObject.Predmet.OstaliListFormatedWithAdressOIB_1">
      <item>Danica Krenek, OIB 35060153900, Naselje Grbavica 41, 35000 Slavonski Brod punomoćnica sudionika u postupku PAN - PAPIRNA INDUSTRIJA - TVORNICA PAPIRA ZAGREB, d.o.o. u stečaju</item>
      <item>Marina Tolj, Jurjevska 20, 10000 Zagreb punomoćnik sudionika u postupku PAN - PAPIRNA INDUSTRIJA - TVORNICA PAPIRA ZAGREB, d.o.o. u stečaju</item>
      <item>Tomislav Turčić, OIB 81455329972, Stjepana Radića 113a, 35214 Vrpolje</item>
      <item>Darko Mundweil, Šetalište kardinala F.Šepera 2, 31000 Osijek</item>
      <item>Studenka Prka, OIB 49079266414, Albrechtova 42, 10000 Zagreb</item>
      <item>Mirjana Dujmović, OIB 30711927799, Ulica grada Vukovara 220, 10000 Zagreb</item>
      <item>Martina Strukić Šarić, OIB 02621096403, Ivana Lučića 2A, 10000 Zagreb</item>
      <item>Dragomir Urban, OIB 20300240486, Cvjetni trg 12 b/I, 35400 Nova Gradiška</item>
      <item>Dubravka Borevković-Šajer, OIB 72888603998, Josipa Muravića 5, 35000 Slavonski Brod</item>
      <item>Marko Kezunović, OIB 86490526026, Kombolova Ulica 3, 10000 Zagreb</item>
    </derivirana_varijabla>
  </DomainObject.Predmet.OstaliListFormatedWithAdressOIB>
  <DomainObject.Predmet.OstaliListNazivFormated>
    <izvorni_sadrzaj>
      <item>Danica Krenek</item>
      <item>Marina Tolj</item>
      <item>Tomislav Turčić</item>
      <item>Darko Mundweil</item>
      <item>Studenka Prka</item>
      <item>Mirjana Dujmović</item>
      <item>Martina Strukić Šarić</item>
      <item>Dragomir Urban</item>
      <item>Dubravka Borevković-Šajer</item>
      <item>Marko Kezunović</item>
    </izvorni_sadrzaj>
    <derivirana_varijabla naziv="DomainObject.Predmet.OstaliListNazivFormated_1">
      <item>Danica Krenek</item>
      <item>Marina Tolj</item>
      <item>Tomislav Turčić</item>
      <item>Darko Mundweil</item>
      <item>Studenka Prka</item>
      <item>Mirjana Dujmović</item>
      <item>Martina Strukić Šarić</item>
      <item>Dragomir Urban</item>
      <item>Dubravka Borevković-Šajer</item>
      <item>Marko Kezunović</item>
    </derivirana_varijabla>
  </DomainObject.Predmet.OstaliListNazivFormated>
  <DomainObject.Predmet.OstaliListNazivFormatedOIB>
    <izvorni_sadrzaj>
      <item>Danica Krenek, OIB 35060153900</item>
      <item>Marina Tolj</item>
      <item>Tomislav Turčić, OIB 81455329972</item>
      <item>Darko Mundweil</item>
      <item>Studenka Prka, OIB 49079266414</item>
      <item>Mirjana Dujmović, OIB 30711927799</item>
      <item>Martina Strukić Šarić, OIB 02621096403</item>
      <item>Dragomir Urban, OIB 20300240486</item>
      <item>Dubravka Borevković-Šajer, OIB 72888603998</item>
      <item>Marko Kezunović, OIB 86490526026</item>
    </izvorni_sadrzaj>
    <derivirana_varijabla naziv="DomainObject.Predmet.OstaliListNazivFormatedOIB_1">
      <item>Danica Krenek, OIB 35060153900</item>
      <item>Marina Tolj</item>
      <item>Tomislav Turčić, OIB 81455329972</item>
      <item>Darko Mundweil</item>
      <item>Studenka Prka, OIB 49079266414</item>
      <item>Mirjana Dujmović, OIB 30711927799</item>
      <item>Martina Strukić Šarić, OIB 02621096403</item>
      <item>Dragomir Urban, OIB 20300240486</item>
      <item>Dubravka Borevković-Šajer, OIB 72888603998</item>
      <item>Marko Kezunović, OIB 86490526026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PAN - PAPIRNA INDUSTRIJA - TVORNICA PAPIRA ZAGREB, d.o.o. u stečaju</izvorni_sadrzaj>
    <derivirana_varijabla naziv="DomainObject.Predmet.ProtustrankaIDrugi_1">PAN - PAPIRNA INDUSTRIJA - TVORNICA PAPIRA ZAGREB,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PAN - PAPIRNA INDUSTRIJA - TVORNICA PAPIRA ZAGREB, d.o.o. u stečaju, OIB 48630586213, Radnička cesta 173, 10000 Zagreb</izvorni_sadrzaj>
    <derivirana_varijabla naziv="DomainObject.Predmet.ProtustrankaIDrugiAdressOIB_1">PAN - PAPIRNA INDUSTRIJA - TVORNICA PAPIRA ZAGREB, d.o.o. u stečaju, OIB 48630586213, Radnička cesta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 - PAPIRNA INDUSTRIJA - TVORNICA PAPIRA ZAGREB, d.o.o. u stečaju</item>
      <item>Danica Krenek</item>
      <item>Marina Tolj</item>
      <item>VODOVOD društvo s ograničenom odgovornošću za vodoopskrbu i odvodnju</item>
      <item>APIOS d.o.o. za trgovinu naftnim derivatima i plinovima</item>
      <item>Tomislav Turčić</item>
      <item>Darko Mundweil</item>
      <item>Studenka Prka</item>
      <item>Mirjana Dujmović</item>
      <item>Martina Strukić Šarić</item>
      <item>Dragomir Urban</item>
      <item>Dubravka Borevković-Šajer</item>
      <item>Marko Kezunović</item>
    </izvorni_sadrzaj>
    <derivirana_varijabla naziv="DomainObject.Predmet.SudioniciListNaziv_1">
      <item>FINA Regionalni centar Zagreb</item>
      <item>PAN - PAPIRNA INDUSTRIJA - TVORNICA PAPIRA ZAGREB, d.o.o. u stečaju</item>
      <item>Danica Krenek</item>
      <item>Marina Tolj</item>
      <item>VODOVOD društvo s ograničenom odgovornošću za vodoopskrbu i odvodnju</item>
      <item>APIOS d.o.o. za trgovinu naftnim derivatima i plinovima</item>
      <item>Tomislav Turčić</item>
      <item>Darko Mundweil</item>
      <item>Studenka Prka</item>
      <item>Mirjana Dujmović</item>
      <item>Martina Strukić Šarić</item>
      <item>Dragomir Urban</item>
      <item>Dubravka Borevković-Šajer</item>
      <item>Marko Kezunović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 - PAPIRNA INDUSTRIJA - TVORNICA PAPIRA ZAGREB, d.o.o. u stečaju, OIB 48630586213, Radnička cesta 173,10000 Zagreb</item>
      <item>Danica Krenek, OIB 35060153900, Naselje Grbavica 41,35000 Slavonski Brod</item>
      <item>Marina Tolj, Jurjevska 20,10000 Zagreb</item>
      <item>VODOVOD društvo s ograničenom odgovornošću za vodoopskrbu i odvodnju, OIB 80535169523, Nikole Zrinskog 25,35000 Slavonski Brod</item>
      <item>APIOS d.o.o. za trgovinu naftnim derivatima i plinovima, OIB 72594208197, Budmanijeva 5,10000 Zagreb</item>
      <item>Tomislav Turčić, OIB 81455329972, Stjepana Radića 113a,35214 Vrpolje</item>
      <item>Darko Mundweil, Šetalište kardinala F.Šepera 2,31000 Osijek</item>
      <item>Studenka Prka, OIB 49079266414, Albrechtova 42,10000 Zagreb</item>
      <item>Mirjana Dujmović, OIB 30711927799, Ulica grada Vukovara 220,10000 Zagreb</item>
      <item>Martina Strukić Šarić, OIB 02621096403, Ivana Lučića 2A,10000 Zagreb</item>
      <item>Dragomir Urban, OIB 20300240486, Cvjetni trg 12 b/I,35400 Nova Gradiška</item>
      <item>Dubravka Borevković-Šajer, OIB 72888603998, Josipa Muravića 5,35000 Slavonski Brod</item>
      <item>Marko Kezunović, OIB 86490526026, Kombolova Ulica 3,10000 Zagreb</item>
    </izvorni_sadrzaj>
    <derivirana_varijabla naziv="DomainObject.Predmet.SudioniciListAdressOIB_1">
      <item>FINA Regionalni centar Zagreb, OIB 85821130368, Trg svibanjskih žrtava 1995. br. 1,10000 Zagreb</item>
      <item>PAN - PAPIRNA INDUSTRIJA - TVORNICA PAPIRA ZAGREB, d.o.o. u stečaju, OIB 48630586213, Radnička cesta 173,10000 Zagreb</item>
      <item>Danica Krenek, OIB 35060153900, Naselje Grbavica 41,35000 Slavonski Brod</item>
      <item>Marina Tolj, Jurjevska 20,10000 Zagreb</item>
      <item>VODOVOD društvo s ograničenom odgovornošću za vodoopskrbu i odvodnju, OIB 80535169523, Nikole Zrinskog 25,35000 Slavonski Brod</item>
      <item>APIOS d.o.o. za trgovinu naftnim derivatima i plinovima, OIB 72594208197, Budmanijeva 5,10000 Zagreb</item>
      <item>Tomislav Turčić, OIB 81455329972, Stjepana Radića 113a,35214 Vrpolje</item>
      <item>Darko Mundweil, Šetalište kardinala F.Šepera 2,31000 Osijek</item>
      <item>Studenka Prka, OIB 49079266414, Albrechtova 42,10000 Zagreb</item>
      <item>Mirjana Dujmović, OIB 30711927799, Ulica grada Vukovara 220,10000 Zagreb</item>
      <item>Martina Strukić Šarić, OIB 02621096403, Ivana Lučića 2A,10000 Zagreb</item>
      <item>Dragomir Urban, OIB 20300240486, Cvjetni trg 12 b/I,35400 Nova Gradiška</item>
      <item>Dubravka Borevković-Šajer, OIB 72888603998, Josipa Muravića 5,35000 Slavonski Brod</item>
      <item>Marko Kezunović, OIB 86490526026, Kombolova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48630586213</item>
      <item>, OIB 35060153900</item>
      <item>, OIB null</item>
      <item>, OIB 80535169523</item>
      <item>, OIB 72594208197</item>
      <item>, OIB 81455329972</item>
      <item>, OIB null</item>
      <item>, OIB 49079266414</item>
      <item>, OIB 30711927799</item>
      <item>, OIB 02621096403</item>
      <item>, OIB 20300240486</item>
      <item>, OIB 72888603998</item>
      <item>, OIB 86490526026</item>
    </izvorni_sadrzaj>
    <derivirana_varijabla naziv="DomainObject.Predmet.SudioniciListNazivOIB_1">
      <item>, OIB 85821130368</item>
      <item>, OIB 48630586213</item>
      <item>, OIB 35060153900</item>
      <item>, OIB null</item>
      <item>, OIB 80535169523</item>
      <item>, OIB 72594208197</item>
      <item>, OIB 81455329972</item>
      <item>, OIB null</item>
      <item>, OIB 49079266414</item>
      <item>, OIB 30711927799</item>
      <item>, OIB 02621096403</item>
      <item>, OIB 20300240486</item>
      <item>, OIB 72888603998</item>
      <item>, OIB 86490526026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St-3415/2017-98</izvorni_sadrzaj>
    <derivirana_varijabla naziv="DomainObject.PredzadnjaOdlukaIzPredmeta.Oznaka_1">St-3415/2017-98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7AC2C3-3488-4C43-BADB-3807887302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1297</properties:Characters>
  <properties:Lines>42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KARLOVCU po sucu Frani Prpiću, kao sucu pojedincu, u ovršnoj stvari  ovrhovoditelja KARLOVAČKA PIVOVAR</vt:lpstr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2019-03-04T11:05:00Z</dcterms:created>
  <dc:creator>Korisnik</dc:creator>
  <cp:lastModifiedBy>Renata Klokočki</cp:lastModifiedBy>
  <cp:lastPrinted>2019-03-04T11:17:00Z</cp:lastPrinted>
  <dcterms:modified xmlns:xsi="http://www.w3.org/2001/XMLSchema-instance" xsi:type="dcterms:W3CDTF">2019-03-04T11:21:00Z</dcterms:modified>
  <cp:revision>5</cp:revision>
  <dc:title>TRGOVAČKI SUD U KARLOVCU po sucu Frani Prpiću, kao sucu pojedincu, u ovršnoj stvari  ovrhovoditelja KARLOVAČKA PIVOVAR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o ispravku- -2019---ispravak broja spisa-.docx)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