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6446" w14:paraId="b6e6446" w:rsidRDefault="00B934B0" w:rsidP="00B934B0" w:rsidR="00B934B0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B934B0" w:rsidP="00B934B0" w:rsidR="00B934B0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2 St-637</w:t>
      </w:r>
      <w:r w:rsidRPr="00A83D5A">
        <w:t>/2</w:t>
      </w:r>
      <w:r w:rsidRPr="004F2AE6">
        <w:t>017-11</w:t>
      </w:r>
    </w:p>
    <w:p w:rsidRDefault="00B934B0" w:rsidP="00B934B0" w:rsidR="00B934B0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B934B0" w:rsidP="00B934B0" w:rsidR="00B934B0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B934B0" w:rsidP="00B934B0" w:rsidR="00B934B0" w:rsidRPr="00A83D5A">
      <w:pPr>
        <w:jc w:val="both"/>
      </w:pPr>
      <w:r w:rsidRPr="00A83D5A">
        <w:tab/>
      </w:r>
    </w:p>
    <w:p w:rsidRDefault="00B934B0" w:rsidP="00B934B0" w:rsidR="00B934B0" w:rsidRPr="00A83D5A">
      <w:pPr>
        <w:jc w:val="center"/>
      </w:pPr>
      <w:r w:rsidRPr="00A83D5A">
        <w:t>U  I M E  R E P U B L I K E  H R V A T S K E</w:t>
      </w:r>
    </w:p>
    <w:p w:rsidRDefault="00B934B0" w:rsidP="00B934B0" w:rsidR="00B934B0" w:rsidRPr="00A83D5A"/>
    <w:p w:rsidRDefault="00B934B0" w:rsidP="00B934B0" w:rsidR="00B934B0" w:rsidRPr="00A83D5A">
      <w:pPr>
        <w:jc w:val="center"/>
      </w:pPr>
      <w:r w:rsidRPr="00A83D5A">
        <w:t>R J E Š E NJ E</w:t>
      </w:r>
    </w:p>
    <w:p w:rsidRDefault="00B934B0" w:rsidP="00B934B0" w:rsidR="00B934B0" w:rsidRPr="00A83D5A"/>
    <w:p w:rsidRDefault="00B934B0" w:rsidP="00B934B0" w:rsidR="00B934B0" w:rsidRPr="004F2AE6">
      <w:pPr>
        <w:jc w:val="both"/>
      </w:pPr>
      <w:r w:rsidRPr="00A83D5A">
        <w:tab/>
        <w:t xml:space="preserve">Trgovački sud u Pazinu, po sucu Adrijani Labinjan Skok, po prijedlogu radi otvaranja stečajnog postupka nad dužnikom </w:t>
      </w:r>
      <w:r>
        <w:t>ADUT ALFA j.d.o.o., Rovinj, Trg na Križu 7, OIB: 162107619</w:t>
      </w:r>
      <w:r w:rsidRPr="004F2AE6">
        <w:t xml:space="preserve">10, </w:t>
      </w:r>
      <w:r w:rsidR="004F2AE6" w:rsidRPr="004F2AE6">
        <w:t>22</w:t>
      </w:r>
      <w:r w:rsidR="00423A8D" w:rsidRPr="004F2AE6">
        <w:t>. ožujka</w:t>
      </w:r>
      <w:r w:rsidRPr="004F2AE6">
        <w:t xml:space="preserve"> 2018.</w:t>
      </w:r>
    </w:p>
    <w:p w:rsidRDefault="00B934B0" w:rsidP="00B934B0" w:rsidR="00B934B0" w:rsidRPr="00A83D5A">
      <w:pPr>
        <w:jc w:val="both"/>
      </w:pPr>
    </w:p>
    <w:p w:rsidRDefault="00B934B0" w:rsidP="00B934B0" w:rsidR="00B934B0" w:rsidRPr="00A83D5A">
      <w:pPr>
        <w:jc w:val="center"/>
      </w:pPr>
      <w:r w:rsidRPr="00A83D5A">
        <w:t>r i j e š i o    j e</w:t>
      </w:r>
    </w:p>
    <w:p w:rsidRDefault="00B934B0" w:rsidP="00B934B0" w:rsidR="00B934B0" w:rsidRPr="00984BED">
      <w:pPr>
        <w:jc w:val="center"/>
      </w:pPr>
    </w:p>
    <w:p w:rsidRDefault="00B934B0" w:rsidP="00B934B0" w:rsidR="00B934B0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ADUT ALFA j.d.o.o., Rovinj, Trg na Križu 7, OIB: 16210761910</w:t>
      </w:r>
      <w:r w:rsidRPr="00984BED">
        <w:t>.</w:t>
      </w:r>
    </w:p>
    <w:p w:rsidRDefault="00B934B0" w:rsidP="00B934B0" w:rsidR="00B934B0" w:rsidRPr="00984BED">
      <w:pPr>
        <w:ind w:firstLine="720"/>
        <w:jc w:val="both"/>
      </w:pPr>
    </w:p>
    <w:p w:rsidRDefault="00B934B0" w:rsidP="00B934B0" w:rsidR="00B934B0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4F2AE6">
        <w:t xml:space="preserve">Jasmina Lichtenberg iz Pule, Ravenska 8, OIB: </w:t>
      </w:r>
      <w:r w:rsidR="004F2AE6" w:rsidRPr="00092185">
        <w:t>26338581935</w:t>
      </w:r>
      <w:r w:rsidRPr="001E1262">
        <w:t>.</w:t>
      </w:r>
    </w:p>
    <w:p w:rsidRDefault="00B934B0" w:rsidP="00B934B0" w:rsidR="00B934B0" w:rsidRPr="00984BED">
      <w:pPr>
        <w:ind w:firstLine="720"/>
        <w:jc w:val="both"/>
        <w:rPr>
          <w:bCs w:val="false"/>
        </w:rPr>
      </w:pPr>
    </w:p>
    <w:p w:rsidRDefault="00B934B0" w:rsidP="00B934B0" w:rsidR="00B934B0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ADUT ALFA j.d.o.o., Rovinj, Trg na Križu 7, OIB: 16210761910</w:t>
      </w:r>
      <w:r w:rsidRPr="00984BED">
        <w:t>.</w:t>
      </w:r>
    </w:p>
    <w:p w:rsidRDefault="00B934B0" w:rsidP="00B934B0" w:rsidR="00B934B0" w:rsidRPr="00984BED">
      <w:pPr>
        <w:ind w:firstLine="720"/>
        <w:jc w:val="both"/>
        <w:rPr>
          <w:bCs w:val="false"/>
        </w:rPr>
      </w:pPr>
    </w:p>
    <w:p w:rsidRDefault="00B934B0" w:rsidP="00B934B0" w:rsidR="00B934B0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B934B0" w:rsidP="00B934B0" w:rsidR="00B934B0" w:rsidRPr="00984BED">
      <w:pPr>
        <w:autoSpaceDE w:val="false"/>
        <w:autoSpaceDN w:val="false"/>
        <w:adjustRightInd w:val="false"/>
        <w:ind w:firstLine="720"/>
        <w:jc w:val="both"/>
      </w:pPr>
    </w:p>
    <w:p w:rsidRDefault="00B934B0" w:rsidP="00B934B0" w:rsidR="00B934B0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 w:rsidR="004F2AE6">
        <w:t>arodne novine</w:t>
      </w:r>
      <w:r w:rsidRPr="00984BED">
        <w:t xml:space="preserve"> broj 71/15</w:t>
      </w:r>
      <w:r>
        <w:t>, 104/17</w:t>
      </w:r>
      <w:r w:rsidRPr="00984BED">
        <w:t>).</w:t>
      </w:r>
    </w:p>
    <w:p w:rsidRDefault="00B934B0" w:rsidP="00B934B0" w:rsidR="00B934B0">
      <w:pPr>
        <w:autoSpaceDE w:val="false"/>
        <w:autoSpaceDN w:val="false"/>
        <w:adjustRightInd w:val="false"/>
        <w:ind w:firstLine="720"/>
        <w:jc w:val="both"/>
      </w:pPr>
    </w:p>
    <w:p w:rsidRDefault="00B934B0" w:rsidP="00B934B0" w:rsidR="00B934B0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ADUT ALFA j.d.o.o., Rovinj, Trg na Križu 7, OIB: 16210761910,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637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B934B0" w:rsidP="00B934B0" w:rsidR="00B934B0" w:rsidRPr="00984BED">
      <w:pPr>
        <w:jc w:val="both"/>
        <w:rPr>
          <w:bCs w:val="false"/>
        </w:rPr>
      </w:pPr>
    </w:p>
    <w:p w:rsidRDefault="00B934B0" w:rsidP="00B934B0" w:rsidR="00B934B0" w:rsidRPr="00984BED">
      <w:pPr>
        <w:jc w:val="center"/>
        <w:rPr>
          <w:bCs w:val="false"/>
        </w:rPr>
      </w:pPr>
      <w:r w:rsidRPr="00984BED">
        <w:t>Obrazloženje</w:t>
      </w:r>
    </w:p>
    <w:p w:rsidRDefault="00B934B0" w:rsidP="00B934B0" w:rsidR="00B934B0" w:rsidRPr="00984BED">
      <w:pPr>
        <w:rPr>
          <w:bCs w:val="false"/>
        </w:rPr>
      </w:pPr>
    </w:p>
    <w:p w:rsidRDefault="00B934B0" w:rsidP="00B934B0" w:rsidR="00B934B0" w:rsidRPr="00984BED">
      <w:pPr>
        <w:ind w:firstLine="708"/>
        <w:jc w:val="both"/>
      </w:pPr>
      <w:r w:rsidRPr="00984BED">
        <w:t>Rješen</w:t>
      </w:r>
      <w:r>
        <w:t>jem ovog suda 2 St-637</w:t>
      </w:r>
      <w:r w:rsidRPr="00984BED">
        <w:t>/</w:t>
      </w:r>
      <w:r>
        <w:t>2017</w:t>
      </w:r>
      <w:r w:rsidRPr="00984BED">
        <w:t>-</w:t>
      </w:r>
      <w:r>
        <w:t>3</w:t>
      </w:r>
      <w:r w:rsidRPr="00984BED">
        <w:t xml:space="preserve"> od </w:t>
      </w:r>
      <w:r>
        <w:t>12. prosinca 2017</w:t>
      </w:r>
      <w:r w:rsidRPr="00984BED">
        <w:t xml:space="preserve">. pokrenut je prethodni postupak radi utvrđivanja pretpostavki za otvaranje stečajnog postupka nad </w:t>
      </w:r>
      <w:r>
        <w:t>ADUT ALFA j.d.o.o., Rovinj, Trg na Križu 7, OIB: 16210761910</w:t>
      </w:r>
      <w:r w:rsidRPr="00984BED">
        <w:t>.</w:t>
      </w:r>
    </w:p>
    <w:p w:rsidRDefault="00B934B0" w:rsidP="00B934B0" w:rsidR="00B934B0" w:rsidRPr="00A21589">
      <w:pPr>
        <w:spacing w:lineRule="atLeast" w:line="240"/>
        <w:jc w:val="both"/>
      </w:pPr>
      <w:r w:rsidRPr="00984BED">
        <w:tab/>
        <w:t xml:space="preserve">Na ročište zakazano za </w:t>
      </w:r>
      <w:r>
        <w:t>9. siječnja 2018.</w:t>
      </w:r>
      <w:r w:rsidRPr="00984BED">
        <w:t xml:space="preserve"> nije pristup</w:t>
      </w:r>
      <w:r w:rsidRPr="00A21589">
        <w:t>io nitko niti je zakonski zastupnik dužnika dostavio popis imovine.</w:t>
      </w:r>
    </w:p>
    <w:p w:rsidRDefault="00B934B0" w:rsidP="00B934B0" w:rsidR="00B934B0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</w:t>
      </w:r>
      <w:r w:rsidR="004F2AE6">
        <w:t>132. st. 1. Stečajnog zakona (Narodne novine</w:t>
      </w:r>
      <w:r w:rsidRPr="00984BED">
        <w:t xml:space="preserve"> 71/15,</w:t>
      </w:r>
      <w:r>
        <w:t xml:space="preserve"> 104/17,</w:t>
      </w:r>
      <w:r w:rsidRPr="00984BED">
        <w:t xml:space="preserve"> dalje: SZ), ako prije otvaranja stečajnog postupka sud utvrdi da imovina dužnika koja bi ušla u </w:t>
      </w:r>
      <w:r w:rsidRPr="00984BED">
        <w:lastRenderedPageBreak/>
        <w:t>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B934B0" w:rsidP="00B934B0" w:rsidR="00B934B0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St-637</w:t>
      </w:r>
      <w:r w:rsidRPr="00984BED">
        <w:t>/</w:t>
      </w:r>
      <w:r>
        <w:t>20</w:t>
      </w:r>
      <w:r w:rsidRPr="00984BED">
        <w:t>1</w:t>
      </w:r>
      <w:r>
        <w:t>7</w:t>
      </w:r>
      <w:r w:rsidRPr="00984BED">
        <w:t>-</w:t>
      </w:r>
      <w:r>
        <w:t>9</w:t>
      </w:r>
      <w:r w:rsidRPr="00984BED">
        <w:t xml:space="preserve"> od </w:t>
      </w:r>
      <w:r>
        <w:t>10. siječnja 2018.</w:t>
      </w:r>
      <w:r w:rsidRPr="00984BED">
        <w:t xml:space="preserve"> pozvani vjerovnici dužnika, te druge osobe koje za to imaju interes, da u roku od 15 dana predujme</w:t>
      </w:r>
      <w:r>
        <w:t xml:space="preserve"> iznos od 10</w:t>
      </w:r>
      <w:r w:rsidRPr="00984BED">
        <w:t xml:space="preserve"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10. siječnja 2018</w:t>
      </w:r>
      <w:r w:rsidRPr="00984BED">
        <w:t xml:space="preserve">. </w:t>
      </w:r>
    </w:p>
    <w:p w:rsidRDefault="00B934B0" w:rsidP="00B934B0" w:rsidR="00B934B0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B934B0" w:rsidP="00B934B0" w:rsidR="00B934B0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B934B0" w:rsidP="00B934B0" w:rsidR="00B934B0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B934B0" w:rsidP="00B934B0" w:rsidR="00B934B0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B934B0" w:rsidP="00B934B0" w:rsidR="00B934B0" w:rsidRPr="00984BED"/>
    <w:p w:rsidRDefault="00B934B0" w:rsidP="00B934B0" w:rsidR="00B934B0" w:rsidRPr="00A83D5A">
      <w:pPr>
        <w:jc w:val="center"/>
      </w:pPr>
      <w:r w:rsidRPr="00A83D5A">
        <w:t>U Paz</w:t>
      </w:r>
      <w:r w:rsidRPr="004F2AE6">
        <w:t xml:space="preserve">inu </w:t>
      </w:r>
      <w:r w:rsidR="004F2AE6" w:rsidRPr="004F2AE6">
        <w:t>22</w:t>
      </w:r>
      <w:r w:rsidR="00423A8D" w:rsidRPr="004F2AE6">
        <w:t>. ožujka</w:t>
      </w:r>
      <w:r w:rsidRPr="004F2AE6">
        <w:t xml:space="preserve"> 20</w:t>
      </w:r>
      <w:r w:rsidRPr="00A83D5A">
        <w:t xml:space="preserve">18. </w:t>
      </w:r>
    </w:p>
    <w:p w:rsidRDefault="00B934B0" w:rsidP="00B934B0" w:rsidR="00B934B0" w:rsidRPr="00A83D5A">
      <w:pPr>
        <w:jc w:val="center"/>
      </w:pPr>
    </w:p>
    <w:p w:rsidRDefault="00B934B0" w:rsidP="00B934B0" w:rsidR="00B934B0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B934B0" w:rsidP="00B934B0" w:rsidR="00B934B0" w:rsidRPr="00A83D5A">
      <w:pPr>
        <w:ind w:left="5712"/>
        <w:jc w:val="both"/>
      </w:pPr>
      <w:r w:rsidRPr="00A83D5A">
        <w:t xml:space="preserve">          Adrijana Labinjan Skok, v.r.</w:t>
      </w:r>
    </w:p>
    <w:p w:rsidRDefault="00B934B0" w:rsidP="00B934B0" w:rsidR="00B934B0" w:rsidRPr="00A83D5A">
      <w:pPr>
        <w:jc w:val="both"/>
      </w:pPr>
    </w:p>
    <w:p w:rsidRDefault="00B934B0" w:rsidP="00B934B0" w:rsidR="00B934B0" w:rsidRPr="00A83D5A">
      <w:pPr>
        <w:jc w:val="both"/>
      </w:pPr>
    </w:p>
    <w:p w:rsidRDefault="00B934B0" w:rsidP="00B934B0" w:rsidR="00B934B0" w:rsidRPr="00A83D5A">
      <w:r w:rsidRPr="00A83D5A">
        <w:t xml:space="preserve">UPUTA O PRAVNOM LIJEKU: </w:t>
      </w:r>
    </w:p>
    <w:p w:rsidRDefault="00B934B0" w:rsidP="00B934B0" w:rsidR="00B934B0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B934B0" w:rsidP="00B934B0" w:rsidR="00B934B0" w:rsidRPr="00A83D5A">
      <w:pPr>
        <w:jc w:val="both"/>
      </w:pPr>
    </w:p>
    <w:p w:rsidRDefault="00B934B0" w:rsidP="00B934B0" w:rsidR="00B934B0" w:rsidRPr="00A83D5A">
      <w:pPr>
        <w:jc w:val="both"/>
      </w:pPr>
      <w:r w:rsidRPr="00A83D5A">
        <w:t>DNA:</w:t>
      </w:r>
    </w:p>
    <w:p w:rsidRDefault="00B934B0" w:rsidP="00B934B0" w:rsidR="00B934B0" w:rsidRPr="00A83D5A">
      <w:pPr>
        <w:jc w:val="both"/>
      </w:pPr>
      <w:r w:rsidRPr="00A83D5A">
        <w:t xml:space="preserve">- </w:t>
      </w:r>
      <w:r>
        <w:t>ADUT ALFA j.d.o.o., Rovinj, Trg na Križu 7</w:t>
      </w:r>
    </w:p>
    <w:p w:rsidRDefault="004F2AE6" w:rsidP="00B934B0" w:rsidR="00B934B0" w:rsidRPr="00A83D5A">
      <w:pPr>
        <w:jc w:val="both"/>
      </w:pPr>
      <w:r>
        <w:t>- stečajna</w:t>
      </w:r>
      <w:r w:rsidR="00B934B0" w:rsidRPr="00A83D5A">
        <w:t xml:space="preserve"> upravitelj</w:t>
      </w:r>
      <w:r>
        <w:t>ica</w:t>
      </w:r>
      <w:r w:rsidR="00B934B0" w:rsidRPr="00A83D5A">
        <w:t xml:space="preserve"> </w:t>
      </w:r>
      <w:r>
        <w:t>Jasmina Lichtenberg iz Pule, Ravenska 8</w:t>
      </w:r>
    </w:p>
    <w:p w:rsidRDefault="00B934B0" w:rsidP="00B934B0" w:rsidR="00B934B0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B934B0" w:rsidP="00B934B0" w:rsidR="00B934B0" w:rsidRPr="00A83D5A">
      <w:pPr>
        <w:jc w:val="both"/>
      </w:pPr>
      <w:r w:rsidRPr="00A83D5A">
        <w:t xml:space="preserve">- FINA, Regionalni centar Rijeka, Rijeka, F. Kurelca 8 </w:t>
      </w:r>
    </w:p>
    <w:p w:rsidRDefault="00B934B0" w:rsidP="00B934B0" w:rsidR="00B934B0" w:rsidRPr="00A83D5A">
      <w:pPr>
        <w:jc w:val="both"/>
      </w:pPr>
      <w:r w:rsidRPr="00A83D5A">
        <w:t>- ŽDO Pula, Pula, Rovinjska ul. 2</w:t>
      </w:r>
    </w:p>
    <w:p w:rsidRDefault="00B934B0" w:rsidP="00B934B0" w:rsidR="00B934B0" w:rsidRPr="00EC0467">
      <w:pPr>
        <w:jc w:val="both"/>
      </w:pPr>
      <w:r w:rsidRPr="00EC0467">
        <w:t>- mrežna stranica e-Oglasna ploča sudova – 8 dana</w:t>
      </w:r>
    </w:p>
    <w:p w:rsidRDefault="00B934B0" w:rsidP="00B934B0" w:rsidR="00B934B0" w:rsidRPr="00EC0467">
      <w:pPr>
        <w:jc w:val="both"/>
      </w:pPr>
      <w:r w:rsidRPr="00EC0467">
        <w:t>- sudski registar elektronskim putem radi zabilježbe otvaranja stečajnog postupka</w:t>
      </w:r>
    </w:p>
    <w:p w:rsidRDefault="00B934B0" w:rsidP="00B934B0" w:rsidR="00B934B0" w:rsidRPr="00EC0467">
      <w:pPr>
        <w:jc w:val="both"/>
      </w:pPr>
      <w:r w:rsidRPr="00EC0467">
        <w:t>Po pravomoćnosti:</w:t>
      </w:r>
    </w:p>
    <w:p w:rsidRDefault="00B934B0" w:rsidP="00B934B0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4B0" w:rsidP="00B934B0" w:rsidR="00B934B0">
      <w:r>
        <w:separator/>
      </w:r>
    </w:p>
  </w:endnote>
  <w:endnote w:id="0" w:type="continuationSeparator">
    <w:p w:rsidRDefault="00B934B0" w:rsidP="00B934B0" w:rsidR="00B9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4B0" w:rsidP="00B934B0" w:rsidR="00B934B0">
      <w:r>
        <w:separator/>
      </w:r>
    </w:p>
  </w:footnote>
  <w:footnote w:id="0" w:type="continuationSeparator">
    <w:p w:rsidRDefault="00B934B0" w:rsidP="00B934B0" w:rsidR="00B93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B934B0" w:rsidR="00ED131D" w:rsidRPr="004F2AE6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5A4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>2 St-63</w:t>
        </w:r>
        <w:r w:rsidRPr="004F2AE6">
          <w:t>7/2017-11</w:t>
        </w:r>
      </w:p>
    </w:sdtContent>
  </w:sdt>
  <w:p w:rsidRDefault="00BF5A4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4B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34B0"/>
    <w:rsid w:val="00423A8D"/>
    <w:rsid w:val="004F2AE6"/>
    <w:rsid w:val="00554328"/>
    <w:rsid w:val="00985388"/>
    <w:rsid w:val="00B934B0"/>
    <w:rsid w:val="00BF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34B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34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34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4B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34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34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A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34B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34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34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4B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34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34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A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ALFA j.d.o.o. ROVINJ</izvorni_sadrzaj>
    <derivirana_varijabla naziv="DomainObject.Predmet.ProtustrankaFormated_1">  ADUT ALFA j.d.o.o. ROVINJ</derivirana_varijabla>
  </DomainObject.Predmet.ProtustrankaFormated>
  <DomainObject.Predmet.ProtustrankaFormatedOIB>
    <izvorni_sadrzaj>  ADUT ALFA j.d.o.o. ROVINJ, OIB 16210761910</izvorni_sadrzaj>
    <derivirana_varijabla naziv="DomainObject.Predmet.ProtustrankaFormatedOIB_1">  ADUT ALFA j.d.o.o. ROVINJ, OIB 16210761910</derivirana_varijabla>
  </DomainObject.Predmet.ProtustrankaFormatedOIB>
  <DomainObject.Predmet.ProtustrankaFormatedWithAdress>
    <izvorni_sadrzaj> ADUT ALFA j.d.o.o. ROVINJ, Trg na Križu 7, 52210 Rovinj</izvorni_sadrzaj>
    <derivirana_varijabla naziv="DomainObject.Predmet.ProtustrankaFormatedWithAdress_1"> ADUT ALFA j.d.o.o. ROVINJ, Trg na Križu 7, 52210 Rovinj</derivirana_varijabla>
  </DomainObject.Predmet.ProtustrankaFormatedWithAdress>
  <DomainObject.Predmet.ProtustrankaFormatedWithAdressOIB>
    <izvorni_sadrzaj> ADUT ALFA j.d.o.o. ROVINJ, OIB 16210761910, Trg na Križu 7, 52210 Rovinj</izvorni_sadrzaj>
    <derivirana_varijabla naziv="DomainObject.Predmet.ProtustrankaFormatedWithAdressOIB_1"> ADUT ALFA j.d.o.o. ROVINJ, OIB 16210761910, Trg na Križu 7, 52210 Rovinj</derivirana_varijabla>
  </DomainObject.Predmet.ProtustrankaFormatedWithAdressOIB>
  <DomainObject.Predmet.ProtustrankaWithAdress>
    <izvorni_sadrzaj>ADUT ALFA j.d.o.o. ROVINJ Trg na Križu 7, 52210 Rovinj</izvorni_sadrzaj>
    <derivirana_varijabla naziv="DomainObject.Predmet.ProtustrankaWithAdress_1">ADUT ALFA j.d.o.o. ROVINJ Trg na Križu 7, 52210 Rovinj</derivirana_varijabla>
  </DomainObject.Predmet.ProtustrankaWithAdress>
  <DomainObject.Predmet.ProtustrankaWithAdressOIB>
    <izvorni_sadrzaj>ADUT ALFA j.d.o.o. ROVINJ, OIB 16210761910, Trg na Križu 7, 52210 Rovinj</izvorni_sadrzaj>
    <derivirana_varijabla naziv="DomainObject.Predmet.ProtustrankaWithAdressOIB_1">ADUT ALFA j.d.o.o. ROVINJ, OIB 16210761910, Trg na Križu 7, 52210 Rovinj</derivirana_varijabla>
  </DomainObject.Predmet.ProtustrankaWithAdressOIB>
  <DomainObject.Predmet.ProtustrankaNazivFormated>
    <izvorni_sadrzaj>ADUT ALFA j.d.o.o. ROVINJ</izvorni_sadrzaj>
    <derivirana_varijabla naziv="DomainObject.Predmet.ProtustrankaNazivFormated_1">ADUT ALFA j.d.o.o. ROVINJ</derivirana_varijabla>
  </DomainObject.Predmet.ProtustrankaNazivFormated>
  <DomainObject.Predmet.ProtustrankaNazivFormatedOIB>
    <izvorni_sadrzaj>ADUT ALFA j.d.o.o. ROVINJ, OIB 16210761910</izvorni_sadrzaj>
    <derivirana_varijabla naziv="DomainObject.Predmet.ProtustrankaNazivFormatedOIB_1">ADUT ALFA j.d.o.o. ROVINJ, OIB 16210761910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20344.24</izvorni_sadrzaj>
    <derivirana_varijabla naziv="DomainObject.Predmet.TrenutnaVrijednost_1">20344.24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ADUT ALFA j.d.o.o. ROVINJ</item>
    </izvorni_sadrzaj>
    <derivirana_varijabla naziv="DomainObject.Predmet.ProtuStrankaListFormated_1">
      <item>ADUT ALFA j.d.o.o. ROVINJ</item>
    </derivirana_varijabla>
  </DomainObject.Predmet.ProtuStrankaListFormated>
  <DomainObject.Predmet.ProtuStrankaListFormatedOIB>
    <izvorni_sadrzaj>
      <item>ADUT ALFA j.d.o.o. ROVINJ, OIB 16210761910</item>
    </izvorni_sadrzaj>
    <derivirana_varijabla naziv="DomainObject.Predmet.ProtuStrankaListFormatedOIB_1">
      <item>ADUT ALFA j.d.o.o. ROVINJ, OIB 16210761910</item>
    </derivirana_varijabla>
  </DomainObject.Predmet.ProtuStrankaListFormatedOIB>
  <DomainObject.Predmet.ProtuStrankaListFormatedWithAdress>
    <izvorni_sadrzaj>
      <item>ADUT ALFA j.d.o.o. ROVINJ, Trg na Križu 7, 52210 Rovinj</item>
    </izvorni_sadrzaj>
    <derivirana_varijabla naziv="DomainObject.Predmet.ProtuStrankaListFormatedWithAdress_1">
      <item>ADUT ALFA j.d.o.o. ROVINJ, Trg na Križu 7, 52210 Rovinj</item>
    </derivirana_varijabla>
  </DomainObject.Predmet.ProtuStrankaListFormatedWithAdress>
  <DomainObject.Predmet.ProtuStrankaListFormatedWithAdressOIB>
    <izvorni_sadrzaj>
      <item>ADUT ALFA j.d.o.o. ROVINJ, OIB 16210761910, Trg na Križu 7, 52210 Rovinj</item>
    </izvorni_sadrzaj>
    <derivirana_varijabla naziv="DomainObject.Predmet.ProtuStrankaListFormatedWithAdressOIB_1">
      <item>ADUT ALFA j.d.o.o. ROVINJ, OIB 16210761910, Trg na Križu 7, 52210 Rovinj</item>
    </derivirana_varijabla>
  </DomainObject.Predmet.ProtuStrankaListFormatedWithAdressOIB>
  <DomainObject.Predmet.ProtuStrankaListNazivFormated>
    <izvorni_sadrzaj>
      <item>ADUT ALFA j.d.o.o. ROVINJ</item>
    </izvorni_sadrzaj>
    <derivirana_varijabla naziv="DomainObject.Predmet.ProtuStrankaListNazivFormated_1">
      <item>ADUT ALFA j.d.o.o. ROVINJ</item>
    </derivirana_varijabla>
  </DomainObject.Predmet.ProtuStrankaListNazivFormated>
  <DomainObject.Predmet.ProtuStrankaListNazivFormatedOIB>
    <izvorni_sadrzaj>
      <item>ADUT ALFA j.d.o.o. ROVINJ, OIB 16210761910</item>
    </izvorni_sadrzaj>
    <derivirana_varijabla naziv="DomainObject.Predmet.ProtuStrankaListNazivFormatedOIB_1">
      <item>ADUT ALFA j.d.o.o. ROVINJ, OIB 16210761910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ADUT ALFA j.d.o.o. ROVINJ</izvorni_sadrzaj>
    <derivirana_varijabla naziv="DomainObject.Predmet.ProtustrankaIDrugi_1">ADUT ALFA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ADUT ALFA j.d.o.o. ROVINJ, OIB 16210761910, Trg na Križu 7, 52210 Rovinj</izvorni_sadrzaj>
    <derivirana_varijabla naziv="DomainObject.Predmet.ProtustrankaIDrugiAdressOIB_1">ADUT ALFA j.d.o.o. ROVINJ, OIB 16210761910, Trg na Križu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ADUT ALFA j.d.o.o. ROVINJ</item>
    </izvorni_sadrzaj>
    <derivirana_varijabla naziv="DomainObject.Predmet.SudioniciListNaziv_1">
      <item>FINANCIJSKA AGENCIJA, RC RIJEKA, PODRUŽNICA PULA, PULA</item>
      <item>ADUT ALFA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ADUT ALFA j.d.o.o. ROVINJ, OIB 16210761910, Trg na Križu 7,52210 Rovinj</item>
    </izvorni_sadrzaj>
    <derivirana_varijabla naziv="DomainObject.Predmet.SudioniciListAdressOIB_1">
      <item>FINANCIJSKA AGENCIJA, RC RIJEKA, PODRUŽNICA PULA, PULA, OIB 85821130368, F. Kurelca 8,51000 Rijeka</item>
      <item>ADUT ALFA j.d.o.o. ROVINJ, OIB 16210761910, Trg na Križu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16210761910</item>
    </izvorni_sadrzaj>
    <derivirana_varijabla naziv="DomainObject.Predmet.SudioniciListNazivOIB_1">
      <item>, OIB 85821130368</item>
      <item>, OIB 16210761910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4306</properties:Characters>
  <properties:Lines>97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2018-03-07T08:52:00Z</dcterms:created>
  <dc:creator>Jasmina Matika</dc:creator>
  <cp:lastModifiedBy>Jasmina Matika</cp:lastModifiedBy>
  <dcterms:modified xmlns:xsi="http://www.w3.org/2001/XMLSchema-instance" xsi:type="dcterms:W3CDTF">2018-03-22T11:36:00Z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(St-637-17 -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