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ab93" w14:paraId="54aab93" w:rsidRDefault="00D83597" w:rsidP="00D83597" w:rsidR="00D83597" w:rsidRPr="0024023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3597" w:rsidP="00D83597" w:rsidR="00D83597" w:rsidRPr="0024023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240236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D83597" w:rsidP="00D83597" w:rsidR="00D835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40236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D83597" w:rsidP="00D83597" w:rsidR="00D835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83597" w:rsidP="00D83597" w:rsidR="00D83597" w:rsidRPr="00240236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D83597" w:rsidP="00D83597" w:rsidR="00D8359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83597" w:rsidP="00D83597" w:rsidR="00D83597" w:rsidRPr="005D578C">
      <w:pPr>
        <w:jc w:val="center"/>
        <w:rPr>
          <w:rFonts w:cs="Times New Roman" w:eastAsia="Times New Roman"/>
          <w:szCs w:val="24"/>
        </w:rPr>
      </w:pPr>
    </w:p>
    <w:p w:rsidRDefault="00D83597" w:rsidP="00D83597" w:rsidR="00D835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83597" w:rsidP="00D83597" w:rsidR="00D83597" w:rsidRPr="005D578C">
      <w:pPr>
        <w:rPr>
          <w:rFonts w:cs="Times New Roman" w:eastAsia="Times New Roman"/>
          <w:szCs w:val="24"/>
        </w:rPr>
      </w:pPr>
    </w:p>
    <w:p w:rsidRDefault="00D83597" w:rsidP="00D83597" w:rsidR="00D8359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 DOMINO j. d. o. o. Pula, Tomasinijeva 23, OIB 49591630632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040322441,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40236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2016.</w:t>
      </w:r>
    </w:p>
    <w:p w:rsidRDefault="00D83597" w:rsidP="00D83597" w:rsidR="00D83597" w:rsidRPr="005D578C">
      <w:pPr>
        <w:rPr>
          <w:rFonts w:cs="Times New Roman" w:eastAsia="Times New Roman"/>
          <w:szCs w:val="24"/>
        </w:rPr>
      </w:pPr>
    </w:p>
    <w:p w:rsidRDefault="00D83597" w:rsidP="00D83597" w:rsidR="00D835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83597" w:rsidP="00D83597" w:rsidR="00D83597" w:rsidRPr="005D578C">
      <w:pPr>
        <w:rPr>
          <w:rFonts w:cs="Times New Roman" w:eastAsia="Times New Roman"/>
          <w:szCs w:val="24"/>
        </w:rPr>
      </w:pPr>
    </w:p>
    <w:p w:rsidRDefault="00D83597" w:rsidP="00D83597" w:rsidR="00D8359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 DOMINO j. d. o. o. Pula, Tomasinijeva 23, OIB 49591630632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040322441,</w:t>
      </w:r>
      <w:r w:rsidRPr="005D578C">
        <w:rPr>
          <w:rFonts w:cs="Times New Roman" w:eastAsia="Times New Roman"/>
          <w:szCs w:val="24"/>
        </w:rPr>
        <w:t xml:space="preserve"> s danom </w:t>
      </w:r>
      <w:r w:rsidR="00240236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83597" w:rsidP="00D83597" w:rsidR="00D83597" w:rsidRPr="005D578C">
      <w:pPr>
        <w:rPr>
          <w:rFonts w:cs="Times New Roman" w:eastAsia="Times New Roman"/>
          <w:szCs w:val="24"/>
        </w:rPr>
      </w:pPr>
    </w:p>
    <w:p w:rsidRDefault="00D83597" w:rsidP="00D83597" w:rsidR="00D8359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D83597" w:rsidP="00D83597" w:rsidR="00D83597">
      <w:pPr>
        <w:rPr>
          <w:rFonts w:cs="Times New Roman" w:eastAsia="Times New Roman"/>
          <w:szCs w:val="20"/>
        </w:rPr>
      </w:pPr>
    </w:p>
    <w:p w:rsidRDefault="00D83597" w:rsidP="00D83597" w:rsidR="00D835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 DOMINO j. d. o. o. Pula, Tomasinijeva 23, OIB 49591630632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040322441.</w:t>
      </w:r>
    </w:p>
    <w:p w:rsidRDefault="00D83597" w:rsidP="00D83597" w:rsidR="00D83597">
      <w:pPr>
        <w:ind w:firstLine="709"/>
        <w:rPr>
          <w:rFonts w:cs="Times New Roman" w:eastAsia="Times New Roman"/>
          <w:szCs w:val="24"/>
        </w:rPr>
      </w:pPr>
    </w:p>
    <w:p w:rsidRDefault="00D83597" w:rsidP="00D83597" w:rsidR="00D835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 DOMINO j. d. o. o. Pula, Tomasinijeva 23, OIB 49591630632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040322441.</w:t>
      </w:r>
    </w:p>
    <w:p w:rsidRDefault="00D83597" w:rsidP="00D83597" w:rsidR="00D83597">
      <w:pPr>
        <w:rPr>
          <w:rFonts w:cs="Times New Roman" w:eastAsia="Times New Roman"/>
          <w:szCs w:val="24"/>
        </w:rPr>
      </w:pPr>
    </w:p>
    <w:p w:rsidRDefault="00D83597" w:rsidP="00D83597" w:rsidR="00D83597" w:rsidRPr="005D578C">
      <w:pPr>
        <w:rPr>
          <w:rFonts w:cs="Times New Roman" w:eastAsia="Times New Roman"/>
          <w:szCs w:val="24"/>
        </w:rPr>
      </w:pPr>
    </w:p>
    <w:p w:rsidRDefault="00D83597" w:rsidP="00D83597" w:rsidR="00D8359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83597" w:rsidP="00D83597" w:rsidR="00D83597">
      <w:pPr>
        <w:ind w:firstLine="708"/>
        <w:rPr>
          <w:rFonts w:cs="Times New Roman" w:eastAsia="Times New Roman"/>
          <w:szCs w:val="24"/>
        </w:rPr>
      </w:pPr>
    </w:p>
    <w:p w:rsidRDefault="00D83597" w:rsidP="00D83597" w:rsidR="00D835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PRO DOMINO j.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St-1051/2015-3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83597" w:rsidP="00D83597" w:rsidR="00D8359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83597" w:rsidP="00D83597" w:rsidR="00D83597" w:rsidRPr="005D578C">
      <w:pPr>
        <w:rPr>
          <w:rFonts w:cs="Times New Roman" w:eastAsia="Times New Roman"/>
          <w:szCs w:val="24"/>
        </w:rPr>
      </w:pPr>
    </w:p>
    <w:p w:rsidRDefault="00D83597" w:rsidP="00D83597" w:rsidR="00D835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40236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83597" w:rsidP="00D83597" w:rsidR="00D83597">
      <w:pPr>
        <w:rPr>
          <w:rFonts w:cs="Times New Roman" w:eastAsia="Times New Roman"/>
          <w:szCs w:val="24"/>
        </w:rPr>
      </w:pPr>
    </w:p>
    <w:p w:rsidRDefault="00D83597" w:rsidP="00D83597" w:rsidR="00D835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83597" w:rsidP="00D83597" w:rsidR="00D835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D83597" w:rsidP="00D83597" w:rsidR="00D83597">
      <w:pPr>
        <w:jc w:val="left"/>
        <w:rPr>
          <w:rFonts w:cs="Times New Roman" w:eastAsia="Times New Roman"/>
          <w:szCs w:val="24"/>
        </w:rPr>
      </w:pPr>
    </w:p>
    <w:p w:rsidRDefault="00D83597" w:rsidP="00D83597" w:rsidR="00D83597" w:rsidRPr="005D578C">
      <w:pPr>
        <w:jc w:val="left"/>
        <w:rPr>
          <w:rFonts w:cs="Times New Roman" w:eastAsia="Times New Roman"/>
          <w:szCs w:val="24"/>
        </w:rPr>
      </w:pPr>
    </w:p>
    <w:p w:rsidRDefault="00D83597" w:rsidP="00D83597" w:rsidR="00D835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83597" w:rsidP="00D83597" w:rsidR="00D8359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83597" w:rsidP="00D83597" w:rsidR="00D835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83597" w:rsidP="00D83597" w:rsidR="00D83597">
      <w:pPr>
        <w:rPr>
          <w:rFonts w:cs="Times New Roman" w:eastAsia="Times New Roman"/>
          <w:szCs w:val="24"/>
        </w:rPr>
      </w:pPr>
    </w:p>
    <w:p w:rsidRDefault="00D83597" w:rsidP="00D83597" w:rsidR="00D83597" w:rsidRPr="005D578C">
      <w:pPr>
        <w:rPr>
          <w:rFonts w:cs="Times New Roman" w:eastAsia="Times New Roman"/>
          <w:szCs w:val="24"/>
        </w:rPr>
      </w:pPr>
    </w:p>
    <w:p w:rsidRDefault="00D83597" w:rsidP="00D83597" w:rsidR="00D835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83597" w:rsidP="00D83597" w:rsidR="00D835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83597" w:rsidP="00D83597" w:rsidR="00D835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 DOMINO j. d. o. o. Pula, Tomasinijeva 23,</w:t>
      </w:r>
    </w:p>
    <w:p w:rsidRDefault="00D83597" w:rsidP="00D83597" w:rsidR="00D835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Vedran Šarac, Pula, Banovčeva ulica 4, </w:t>
      </w:r>
    </w:p>
    <w:p w:rsidRDefault="00D83597" w:rsidP="00D83597" w:rsidR="00D8359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83597" w:rsidP="00D83597" w:rsidR="00D835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83597" w:rsidP="00D83597" w:rsidR="00D8359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D83597" w:rsidP="00D83597" w:rsidR="00D8359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83597" w:rsidP="00D83597" w:rsidR="00D835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83597" w:rsidP="00D83597" w:rsidR="00D835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83597" w:rsidP="00D83597" w:rsidR="00D83597"/>
    <w:p w:rsidRDefault="00D83597" w:rsidP="00D83597" w:rsidR="00D83597"/>
    <w:p w:rsidRDefault="00D83597" w:rsidP="00D83597" w:rsidR="00D83597"/>
    <w:p w:rsidRDefault="00D83597" w:rsidP="00D83597" w:rsidR="00D83597"/>
    <w:p w:rsidRDefault="00D83597" w:rsidP="00D83597" w:rsidR="00D83597"/>
    <w:p w:rsidRDefault="00D83597" w:rsidP="00D83597" w:rsidR="00D83597"/>
    <w:p w:rsidRDefault="008322AE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597" w:rsidP="00D83597" w:rsidR="00D83597">
      <w:r>
        <w:separator/>
      </w:r>
    </w:p>
  </w:endnote>
  <w:endnote w:id="0" w:type="continuationSeparator">
    <w:p w:rsidRDefault="00D83597" w:rsidP="00D83597" w:rsidR="00D83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597" w:rsidP="00D83597" w:rsidR="00D83597">
      <w:r>
        <w:separator/>
      </w:r>
    </w:p>
  </w:footnote>
  <w:footnote w:id="0" w:type="continuationSeparator">
    <w:p w:rsidRDefault="00D83597" w:rsidP="00D83597" w:rsidR="00D835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597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322A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St-1051/2015-5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597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St-1051/2015-5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333F"/>
    <w:rsid w:val="00240236"/>
    <w:rsid w:val="0075528E"/>
    <w:rsid w:val="0079403F"/>
    <w:rsid w:val="008322AE"/>
    <w:rsid w:val="009832DD"/>
    <w:rsid w:val="00D83597"/>
    <w:rsid w:val="00EF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359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35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8359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359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35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359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2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22A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22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22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359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35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8359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359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35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359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2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22A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22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22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St-1051/2015</izvorni_sadrzaj>
    <derivirana_varijabla naziv="DomainObject.Predmet.OznakaBroj_1">St-1051/2015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DOMINO j.d.o.o. PULA</izvorni_sadrzaj>
    <derivirana_varijabla naziv="DomainObject.Predmet.ProtustrankaFormated_1">  PRO DOMINO j.d.o.o. PULA</derivirana_varijabla>
  </DomainObject.Predmet.ProtustrankaFormated>
  <DomainObject.Predmet.ProtustrankaFormatedOIB>
    <izvorni_sadrzaj>  PRO DOMINO j.d.o.o. PULA, OIB 49591630632</izvorni_sadrzaj>
    <derivirana_varijabla naziv="DomainObject.Predmet.ProtustrankaFormatedOIB_1">  PRO DOMINO j.d.o.o. PULA, OIB 49591630632</derivirana_varijabla>
  </DomainObject.Predmet.ProtustrankaFormatedOIB>
  <DomainObject.Predmet.ProtustrankaFormatedWithAdress>
    <izvorni_sadrzaj> PRO DOMINO j.d.o.o. PULA, Tomasinijeva 23, 52100 Pula</izvorni_sadrzaj>
    <derivirana_varijabla naziv="DomainObject.Predmet.ProtustrankaFormatedWithAdress_1"> PRO DOMINO j.d.o.o. PULA, Tomasinijeva 23, 52100 Pula</derivirana_varijabla>
  </DomainObject.Predmet.ProtustrankaFormatedWithAdress>
  <DomainObject.Predmet.ProtustrankaFormatedWithAdressOIB>
    <izvorni_sadrzaj> PRO DOMINO j.d.o.o. PULA, OIB 49591630632, Tomasinijeva 23, 52100 Pula</izvorni_sadrzaj>
    <derivirana_varijabla naziv="DomainObject.Predmet.ProtustrankaFormatedWithAdressOIB_1"> PRO DOMINO j.d.o.o. PULA, OIB 49591630632, Tomasinijeva 23, 52100 Pula</derivirana_varijabla>
  </DomainObject.Predmet.ProtustrankaFormatedWithAdressOIB>
  <DomainObject.Predmet.ProtustrankaWithAdress>
    <izvorni_sadrzaj>PRO DOMINO j.d.o.o. PULA Tomasinijeva 23, 52100 Pula</izvorni_sadrzaj>
    <derivirana_varijabla naziv="DomainObject.Predmet.ProtustrankaWithAdress_1">PRO DOMINO j.d.o.o. PULA Tomasinijeva 23, 52100 Pula</derivirana_varijabla>
  </DomainObject.Predmet.ProtustrankaWithAdress>
  <DomainObject.Predmet.ProtustrankaWithAdressOIB>
    <izvorni_sadrzaj>PRO DOMINO j.d.o.o. PULA, OIB 49591630632, Tomasinijeva 23, 52100 Pula</izvorni_sadrzaj>
    <derivirana_varijabla naziv="DomainObject.Predmet.ProtustrankaWithAdressOIB_1">PRO DOMINO j.d.o.o. PULA, OIB 49591630632, Tomasinijeva 23, 52100 Pula</derivirana_varijabla>
  </DomainObject.Predmet.ProtustrankaWithAdressOIB>
  <DomainObject.Predmet.ProtustrankaNazivFormated>
    <izvorni_sadrzaj>PRO DOMINO j.d.o.o. PULA</izvorni_sadrzaj>
    <derivirana_varijabla naziv="DomainObject.Predmet.ProtustrankaNazivFormated_1">PRO DOMINO j.d.o.o. PULA</derivirana_varijabla>
  </DomainObject.Predmet.ProtustrankaNazivFormated>
  <DomainObject.Predmet.ProtustrankaNazivFormatedOIB>
    <izvorni_sadrzaj>PRO DOMINO j.d.o.o. PULA, OIB 49591630632</izvorni_sadrzaj>
    <derivirana_varijabla naziv="DomainObject.Predmet.ProtustrankaNazivFormatedOIB_1">PRO DOMINO j.d.o.o. PULA, OIB 49591630632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39982.91</izvorni_sadrzaj>
    <derivirana_varijabla naziv="DomainObject.Predmet.TrenutnaVrijednost_1">39982.91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 DOMINO j.d.o.o. PULA</item>
    </izvorni_sadrzaj>
    <derivirana_varijabla naziv="DomainObject.Predmet.ProtuStrankaListFormated_1">
      <item>PRO DOMINO j.d.o.o. PULA</item>
    </derivirana_varijabla>
  </DomainObject.Predmet.ProtuStrankaListFormated>
  <DomainObject.Predmet.ProtuStrankaListFormatedOIB>
    <izvorni_sadrzaj>
      <item>PRO DOMINO j.d.o.o. PULA, OIB 49591630632</item>
    </izvorni_sadrzaj>
    <derivirana_varijabla naziv="DomainObject.Predmet.ProtuStrankaListFormatedOIB_1">
      <item>PRO DOMINO j.d.o.o. PULA, OIB 49591630632</item>
    </derivirana_varijabla>
  </DomainObject.Predmet.ProtuStrankaListFormatedOIB>
  <DomainObject.Predmet.ProtuStrankaListFormatedWithAdress>
    <izvorni_sadrzaj>
      <item>PRO DOMINO j.d.o.o. PULA, Tomasinijeva 23, 52100 Pula</item>
    </izvorni_sadrzaj>
    <derivirana_varijabla naziv="DomainObject.Predmet.ProtuStrankaListFormatedWithAdress_1">
      <item>PRO DOMINO j.d.o.o. PULA, Tomasinijeva 23, 52100 Pula</item>
    </derivirana_varijabla>
  </DomainObject.Predmet.ProtuStrankaListFormatedWithAdress>
  <DomainObject.Predmet.ProtuStrankaListFormatedWithAdressOIB>
    <izvorni_sadrzaj>
      <item>PRO DOMINO j.d.o.o. PULA, OIB 49591630632, Tomasinijeva 23, 52100 Pula</item>
    </izvorni_sadrzaj>
    <derivirana_varijabla naziv="DomainObject.Predmet.ProtuStrankaListFormatedWithAdressOIB_1">
      <item>PRO DOMINO j.d.o.o. PULA, OIB 49591630632, Tomasinijeva 23, 52100 Pula</item>
    </derivirana_varijabla>
  </DomainObject.Predmet.ProtuStrankaListFormatedWithAdressOIB>
  <DomainObject.Predmet.ProtuStrankaListNazivFormated>
    <izvorni_sadrzaj>
      <item>PRO DOMINO j.d.o.o. PULA</item>
    </izvorni_sadrzaj>
    <derivirana_varijabla naziv="DomainObject.Predmet.ProtuStrankaListNazivFormated_1">
      <item>PRO DOMINO j.d.o.o. PULA</item>
    </derivirana_varijabla>
  </DomainObject.Predmet.ProtuStrankaListNazivFormated>
  <DomainObject.Predmet.ProtuStrankaListNazivFormatedOIB>
    <izvorni_sadrzaj>
      <item>PRO DOMINO j.d.o.o. PULA, OIB 49591630632</item>
    </izvorni_sadrzaj>
    <derivirana_varijabla naziv="DomainObject.Predmet.ProtuStrankaListNazivFormatedOIB_1">
      <item>PRO DOMINO j.d.o.o. PULA, OIB 49591630632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 DOMINO j.d.o.o. PULA</izvorni_sadrzaj>
    <derivirana_varijabla naziv="DomainObject.Predmet.ProtustrankaIDrugi_1">PRO DOMINO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 DOMINO j.d.o.o. PULA, OIB 49591630632, Tomasinijeva 23, 52100 Pula</izvorni_sadrzaj>
    <derivirana_varijabla naziv="DomainObject.Predmet.ProtustrankaIDrugiAdressOIB_1">PRO DOMINO j.d.o.o. PULA, OIB 49591630632, Tomasinijeva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 DOMINO j.d.o.o. PULA</item>
    </izvorni_sadrzaj>
    <derivirana_varijabla naziv="DomainObject.Predmet.SudioniciListNaziv_1">
      <item>FINANCIJSKA AGENCIJA, RC RIJEKA, PODRUŽNICA PULA, PULA</item>
      <item>PRO DOMINO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 DOMINO j.d.o.o. PULA, OIB 49591630632, Tomasinijeva 23,52100 Pula</item>
    </izvorni_sadrzaj>
    <derivirana_varijabla naziv="DomainObject.Predmet.SudioniciListAdressOIB_1">
      <item>FINANCIJSKA AGENCIJA, RC RIJEKA, PODRUŽNICA PULA, PULA, OIB 85821130368, Giardini 5,52100 Pula</item>
      <item>PRO DOMINO j.d.o.o. PULA, OIB 49591630632, Tomasinijeva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49591630632</item>
    </izvorni_sadrzaj>
    <derivirana_varijabla naziv="DomainObject.Predmet.SudioniciListNazivOIB_1">
      <item>, OIB 85821130368</item>
      <item>, OIB 49591630632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3028</properties:Characters>
  <properties:Lines>81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2016-03-18T09:29:00Z</dcterms:created>
  <dc:creator>Mihaela Kaligari</dc:creator>
  <dc:description/>
  <cp:keywords/>
  <cp:lastModifiedBy>Tamara Žgrablić Širol</cp:lastModifiedBy>
  <cp:lastPrinted>2016-03-31T12:38:00Z</cp:lastPrinted>
  <dcterms:modified xmlns:xsi="http://www.w3.org/2001/XMLSchema-instance" xsi:type="dcterms:W3CDTF">2016-04-01T08:39:00Z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