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94dc" w14:paraId="79b94dc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A6600">
        <w:t>STANDARD INŽENJERING j.d.o.o., OIB: 93804984784, Split, Vinka Draganje 32</w:t>
      </w:r>
      <w:r w:rsidR="00FD72BB">
        <w:t>,</w:t>
      </w:r>
      <w:r>
        <w:t xml:space="preserve"> dana </w:t>
      </w:r>
      <w:r w:rsidR="000C740D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A6600">
        <w:t>STANDARD INŽENJERING j.d.o.o., OIB: 93804984784, Split, Vinka Draganje 32</w:t>
      </w:r>
      <w:r>
        <w:t xml:space="preserve">, na dan </w:t>
      </w:r>
      <w:r w:rsidR="000C740D">
        <w:t>24.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0C740D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0C740D">
        <w:t>8.481,01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0C740D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EE8" w:rsidR="00127EE8">
      <w:r>
        <w:separator/>
      </w:r>
    </w:p>
  </w:endnote>
  <w:endnote w:id="0" w:type="continuationSeparator">
    <w:p w:rsidRDefault="00127EE8" w:rsidR="00127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EE8" w:rsidR="00127EE8">
      <w:r>
        <w:separator/>
      </w:r>
    </w:p>
  </w:footnote>
  <w:footnote w:id="0" w:type="continuationSeparator">
    <w:p w:rsidRDefault="00127EE8" w:rsidR="00127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42D0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7A6600">
      <w:t>460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37C6E"/>
    <w:rsid w:val="00066650"/>
    <w:rsid w:val="00085E7C"/>
    <w:rsid w:val="000B4D96"/>
    <w:rsid w:val="000C740D"/>
    <w:rsid w:val="000D5416"/>
    <w:rsid w:val="000E6D83"/>
    <w:rsid w:val="00127EE8"/>
    <w:rsid w:val="002369A7"/>
    <w:rsid w:val="0038214D"/>
    <w:rsid w:val="003C2F22"/>
    <w:rsid w:val="00417EA6"/>
    <w:rsid w:val="004527ED"/>
    <w:rsid w:val="00542D0C"/>
    <w:rsid w:val="005C7005"/>
    <w:rsid w:val="006C4FFF"/>
    <w:rsid w:val="006F2A25"/>
    <w:rsid w:val="0071519E"/>
    <w:rsid w:val="007A6600"/>
    <w:rsid w:val="007F7A84"/>
    <w:rsid w:val="00814EDB"/>
    <w:rsid w:val="00815142"/>
    <w:rsid w:val="00816867"/>
    <w:rsid w:val="00853B3E"/>
    <w:rsid w:val="008D4A38"/>
    <w:rsid w:val="00981D37"/>
    <w:rsid w:val="009C22CD"/>
    <w:rsid w:val="00A51DE9"/>
    <w:rsid w:val="00A52BEF"/>
    <w:rsid w:val="00AC22A4"/>
    <w:rsid w:val="00B46C21"/>
    <w:rsid w:val="00B7506F"/>
    <w:rsid w:val="00BD1274"/>
    <w:rsid w:val="00CF6EE7"/>
    <w:rsid w:val="00D8632A"/>
    <w:rsid w:val="00DD0D50"/>
    <w:rsid w:val="00DD5993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INŽENJERING jednostavno društvo s ograničenom odgovornošću za projektiranje i usluge</izvorni_sadrzaj>
    <derivirana_varijabla naziv="DomainObject.Predmet.ProtustrankaFormated_1">  STANDARD INŽENJERING jednostavno društvo s ograničenom odgovornošću za projektiranje i usluge</derivirana_varijabla>
  </DomainObject.Predmet.ProtustrankaFormated>
  <DomainObject.Predmet.ProtustrankaFormatedOIB>
    <izvorni_sadrzaj>  STANDARD INŽENJERING jednostavno društvo s ograničenom odgovornošću za projektiranje i usluge, OIB 93804984784</izvorni_sadrzaj>
    <derivirana_varijabla naziv="DomainObject.Predmet.ProtustrankaFormatedOIB_1">  STANDARD INŽENJERING jednostavno društvo s ograničenom odgovornošću za projektiranje i usluge, OIB 93804984784</derivirana_varijabla>
  </DomainObject.Predmet.ProtustrankaFormatedOIB>
  <DomainObject.Predmet.ProtustrankaFormatedWithAdress>
    <izvorni_sadrzaj> STANDARD INŽENJERING jednostavno društvo s ograničenom odgovornošću za projektiranje i usluge, Vinka Draganje 32, 21000 Split</izvorni_sadrzaj>
    <derivirana_varijabla naziv="DomainObject.Predmet.ProtustrankaFormatedWithAdress_1"> STANDARD INŽENJERING jednostavno društvo s ograničenom odgovornošću za projektiranje i usluge, Vinka Draganje 32, 21000 Split</derivirana_varijabla>
  </DomainObject.Predmet.ProtustrankaFormatedWithAdress>
  <DomainObject.Predmet.ProtustrankaFormatedWithAdressOIB>
    <izvorni_sadrzaj> STANDARD INŽENJERING jednostavno društvo s ograničenom odgovornošću za projektiranje i usluge, OIB 93804984784, Vinka Draganje 32, 21000 Split</izvorni_sadrzaj>
    <derivirana_varijabla naziv="DomainObject.Predmet.ProtustrankaFormatedWithAdressOIB_1"> STANDARD INŽENJERING jednostavno društvo s ograničenom odgovornošću za projektiranje i usluge, OIB 93804984784, Vinka Draganje 32, 21000 Split</derivirana_varijabla>
  </DomainObject.Predmet.ProtustrankaFormatedWithAdressOIB>
  <DomainObject.Predmet.ProtustrankaWithAdress>
    <izvorni_sadrzaj>STANDARD INŽENJERING jednostavno društvo s ograničenom odgovornošću za projektiranje i usluge Vinka Draganje 32, 21000 Split</izvorni_sadrzaj>
    <derivirana_varijabla naziv="DomainObject.Predmet.ProtustrankaWithAdress_1">STANDARD INŽENJERING jednostavno društvo s ograničenom odgovornošću za projektiranje i usluge Vinka Draganje 32, 21000 Split</derivirana_varijabla>
  </DomainObject.Predmet.ProtustrankaWithAdress>
  <DomainObject.Predmet.ProtustrankaWithAdressOIB>
    <izvorni_sadrzaj>STANDARD INŽENJERING jednostavno društvo s ograničenom odgovornošću za projektiranje i usluge, OIB 93804984784, Vinka Draganje 32, 21000 Split</izvorni_sadrzaj>
    <derivirana_varijabla naziv="DomainObject.Predmet.ProtustrankaWithAdressOIB_1">STANDARD INŽENJERING jednostavno društvo s ograničenom odgovornošću za projektiranje i usluge, OIB 93804984784, Vinka Draganje 32, 21000 Split</derivirana_varijabla>
  </DomainObject.Predmet.ProtustrankaWithAdressOIB>
  <DomainObject.Predmet.ProtustrankaNazivFormated>
    <izvorni_sadrzaj>STANDARD INŽENJERING jednostavno društvo s ograničenom odgovornošću za projektiranje i usluge</izvorni_sadrzaj>
    <derivirana_varijabla naziv="DomainObject.Predmet.ProtustrankaNazivFormated_1">STANDARD INŽENJERING jednostavno društvo s ograničenom odgovornošću za projektiranje i usluge</derivirana_varijabla>
  </DomainObject.Predmet.ProtustrankaNazivFormated>
  <DomainObject.Predmet.ProtustrankaNazivFormatedOIB>
    <izvorni_sadrzaj>STANDARD INŽENJERING jednostavno društvo s ograničenom odgovornošću za projektiranje i usluge, OIB 93804984784</izvorni_sadrzaj>
    <derivirana_varijabla naziv="DomainObject.Predmet.ProtustrankaNazivFormatedOIB_1">STANDARD INŽENJERING jednostavno društvo s ograničenom odgovornošću za projektiranje i usluge, OIB 93804984784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8481.01</izvorni_sadrzaj>
    <derivirana_varijabla naziv="DomainObject.Predmet.TrenutnaVrijednost_1">8481.01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STANDARD INŽENJERING jednostavno društvo s ograničenom odgovornošću za projektiranje i usluge</item>
    </izvorni_sadrzaj>
    <derivirana_varijabla naziv="DomainObject.Predmet.ProtuStrankaListFormated_1">
      <item>STANDARD INŽENJERING jednostavno društvo s ograničenom odgovornošću za projektiranje i usluge</item>
    </derivirana_varijabla>
  </DomainObject.Predmet.ProtuStrankaListFormated>
  <DomainObject.Predmet.ProtuStrankaListFormatedOIB>
    <izvorni_sadrzaj>
      <item>STANDARD INŽENJERING jednostavno društvo s ograničenom odgovornošću za projektiranje i usluge, OIB 93804984784</item>
    </izvorni_sadrzaj>
    <derivirana_varijabla naziv="DomainObject.Predmet.ProtuStrankaListFormatedOIB_1">
      <item>STANDARD INŽENJERING jednostavno društvo s ograničenom odgovornošću za projektiranje i usluge, OIB 93804984784</item>
    </derivirana_varijabla>
  </DomainObject.Predmet.ProtuStrankaListFormatedOIB>
  <DomainObject.Predmet.ProtuStrankaListFormatedWithAdress>
    <izvorni_sadrzaj>
      <item>STANDARD INŽENJERING jednostavno društvo s ograničenom odgovornošću za projektiranje i usluge, Vinka Draganje 32, 21000 Split</item>
    </izvorni_sadrzaj>
    <derivirana_varijabla naziv="DomainObject.Predmet.ProtuStrankaListFormatedWithAdress_1">
      <item>STANDARD INŽENJERING jednostavno društvo s ograničenom odgovornošću za projektiranje i usluge, Vinka Draganje 32, 21000 Split</item>
    </derivirana_varijabla>
  </DomainObject.Predmet.ProtuStrankaListFormatedWithAdress>
  <DomainObject.Predmet.ProtuStrankaListFormatedWithAdressOIB>
    <izvorni_sadrzaj>
      <item>STANDARD INŽENJERING jednostavno društvo s ograničenom odgovornošću za projektiranje i usluge, OIB 93804984784, Vinka Draganje 32, 21000 Split</item>
    </izvorni_sadrzaj>
    <derivirana_varijabla naziv="DomainObject.Predmet.ProtuStrankaListFormatedWithAdressOIB_1">
      <item>STANDARD INŽENJERING jednostavno društvo s ograničenom odgovornošću za projektiranje i usluge, OIB 93804984784, Vinka Draganje 32, 21000 Split</item>
    </derivirana_varijabla>
  </DomainObject.Predmet.ProtuStrankaListFormatedWithAdressOIB>
  <DomainObject.Predmet.ProtuStrankaListNazivFormated>
    <izvorni_sadrzaj>
      <item>STANDARD INŽENJERING jednostavno društvo s ograničenom odgovornošću za projektiranje i usluge</item>
    </izvorni_sadrzaj>
    <derivirana_varijabla naziv="DomainObject.Predmet.ProtuStrankaListNazivFormated_1">
      <item>STANDARD INŽENJERING jednostavno društvo s ograničenom odgovornošću za projektiranje i usluge</item>
    </derivirana_varijabla>
  </DomainObject.Predmet.ProtuStrankaListNazivFormated>
  <DomainObject.Predmet.ProtuStrankaListNazivFormatedOIB>
    <izvorni_sadrzaj>
      <item>STANDARD INŽENJERING jednostavno društvo s ograničenom odgovornošću za projektiranje i usluge, OIB 93804984784</item>
    </izvorni_sadrzaj>
    <derivirana_varijabla naziv="DomainObject.Predmet.ProtuStrankaListNazivFormatedOIB_1">
      <item>STANDARD INŽENJERING jednostavno društvo s ograničenom odgovornošću za projektiranje i usluge, OIB 93804984784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STANDARD INŽENJERING jednostavno društvo s ograničenom odgovornošću za projektiranje i usluge</izvorni_sadrzaj>
    <derivirana_varijabla naziv="DomainObject.Predmet.ProtustrankaIDrugi_1">STANDARD INŽENJERING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STANDARD INŽENJERING jednostavno društvo s ograničenom odgovornošću za projektiranje i usluge, OIB 93804984784, Vinka Draganje 32, 21000 Split</izvorni_sadrzaj>
    <derivirana_varijabla naziv="DomainObject.Predmet.ProtustrankaIDrugiAdressOIB_1">STANDARD INŽENJERING jednostavno društvo s ograničenom odgovornošću za projektiranje i usluge, OIB 93804984784, Vinka Draganje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INŽENJERING jednostavno društvo s ograničenom odgovornošću za projektiranje i usluge</item>
      <item>FINANCIJSKA AGENCIJA, RC SPLIT</item>
    </izvorni_sadrzaj>
    <derivirana_varijabla naziv="DomainObject.Predmet.SudioniciListNaziv_1">
      <item>STANDARD INŽENJERING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STANDARD INŽENJERING jednostavno društvo s ograničenom odgovornošću za projektiranje i usluge, OIB 93804984784, Vinka Draganje 32,21000 Split</item>
      <item>FINANCIJSKA AGENCIJA, RC SPLIT, OIB 85821130368, Mažuranićevo šetalište 24 b,21000 Split</item>
    </izvorni_sadrzaj>
    <derivirana_varijabla naziv="DomainObject.Predmet.SudioniciListAdressOIB_1">
      <item>STANDARD INŽENJERING jednostavno društvo s ograničenom odgovornošću za projektiranje i usluge, OIB 93804984784, Vinka Draganje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93804984784</item>
      <item>, OIB 85821130368</item>
    </izvorni_sadrzaj>
    <derivirana_varijabla naziv="DomainObject.Predmet.SudioniciListNazivOIB_1">
      <item>, OIB 93804984784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1839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2017-10-18T07:56:00Z</dcterms:created>
  <dc:creator>Katarina Mikulić</dc:creator>
  <cp:lastModifiedBy>Katarina Mikulić</cp:lastModifiedBy>
  <cp:lastPrinted>2017-10-20T12:20:00Z</cp:lastPrinted>
  <dcterms:modified xmlns:xsi="http://www.w3.org/2001/XMLSchema-instance" xsi:type="dcterms:W3CDTF">2017-10-23T05:45:00Z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