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f386" w14:paraId="f59f386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407C77" w:rsidP="005A3393" w:rsidR="00407C77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5A3393" w:rsidP="005A3393" w:rsidR="005A3393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407C77" w:rsidP="0065129A" w:rsidR="00407C77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967806">
        <w:t>ELBRAG d.o.o., Udarne Grupe 22, Žrnovnica</w:t>
      </w:r>
      <w:r w:rsidR="00851B35" w:rsidRPr="002A517D">
        <w:t>,</w:t>
      </w:r>
      <w:r w:rsidR="00967806">
        <w:t xml:space="preserve"> OIB: 07554120369,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407C77" w:rsidP="0065129A" w:rsidR="00407C77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>Odbacuje se zahtjev predlagatelja Financijske agencije, Regionalni centar Split, Podružnica Split, Mažuranićevo šetalište 24b, za provedbu skraćenog stečajnog postupka nad dužnikom ELBRAG d.o.o., Udarne Grupe 22, Žrnovnica</w:t>
      </w:r>
      <w:r w:rsidRPr="002A517D">
        <w:t>,</w:t>
      </w:r>
      <w:r>
        <w:t xml:space="preserve"> OIB: 07554120369, zaprimljen na ovom sudu 22.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407C77" w:rsidP="00967806" w:rsidR="00407C77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>Predlagatelj je dana 22. rujna 2015. godine podnio zahtjev za provedbu skraćenog stečajnog postupka nad dužnikom ELBRAG d.o.o., Udarne Grupe 22, Žrnovnica</w:t>
      </w:r>
      <w:r w:rsidRPr="002A517D">
        <w:t>,</w:t>
      </w:r>
      <w:r>
        <w:t xml:space="preserve"> OIB: 07554120369.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Tt-15/669-1 od 27. travnja 2015. godine  pokrenut postupak brisanja po čl. 7</w:t>
      </w:r>
      <w:r w:rsidR="00407C77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407C77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BE5" w:rsidR="003E6BE5">
      <w:r>
        <w:separator/>
      </w:r>
    </w:p>
  </w:endnote>
  <w:endnote w:id="0" w:type="continuationSeparator">
    <w:p w:rsidRDefault="003E6BE5" w:rsidR="003E6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BE5" w:rsidR="003E6BE5">
      <w:r>
        <w:separator/>
      </w:r>
    </w:p>
  </w:footnote>
  <w:footnote w:id="0" w:type="continuationSeparator">
    <w:p w:rsidRDefault="003E6BE5" w:rsidR="003E6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4F5554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967806">
      <w:t>319/2015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967806">
      <w:t>319/2015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1E"/>
    <w:rsid w:val="003C7143"/>
    <w:rsid w:val="003D2BC5"/>
    <w:rsid w:val="003D46DE"/>
    <w:rsid w:val="003D63E6"/>
    <w:rsid w:val="003D6E2A"/>
    <w:rsid w:val="003E6BE5"/>
    <w:rsid w:val="003F5BD7"/>
    <w:rsid w:val="00404A40"/>
    <w:rsid w:val="00407C77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5554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A3393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9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St-319/2015</izvorni_sadrzaj>
    <derivirana_varijabla naziv="DomainObject.Predmet.OznakaBroj_1">St-319/2015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ELBRAG d.o.o. za graditeljstvo, trgovinu i usluge</izvorni_sadrzaj>
    <derivirana_varijabla naziv="DomainObject.Predmet.ProtustrankaFormated_1">  ELBRAG d.o.o. za graditeljstvo, trgovinu i usluge</derivirana_varijabla>
  </DomainObject.Predmet.ProtustrankaFormated>
  <DomainObject.Predmet.ProtustrankaFormatedOIB>
    <izvorni_sadrzaj>  ELBRAG d.o.o. za graditeljstvo, trgovinu i usluge, OIB 07554120369</izvorni_sadrzaj>
    <derivirana_varijabla naziv="DomainObject.Predmet.ProtustrankaFormatedOIB_1">  ELBRAG d.o.o. za graditeljstvo, trgovinu i usluge, OIB 07554120369</derivirana_varijabla>
  </DomainObject.Predmet.ProtustrankaFormatedOIB>
  <DomainObject.Predmet.ProtustrankaFormatedWithAdress>
    <izvorni_sadrzaj> ELBRAG d.o.o. za graditeljstvo, trgovinu i usluge, Udarne Grupe 22, 21311 Žrnovnica</izvorni_sadrzaj>
    <derivirana_varijabla naziv="DomainObject.Predmet.ProtustrankaFormatedWithAdress_1"> ELBRAG d.o.o. za graditeljstvo, trgovinu i usluge, Udarne Grupe 22, 21311 Žrnovnica</derivirana_varijabla>
  </DomainObject.Predmet.ProtustrankaFormatedWithAdress>
  <DomainObject.Predmet.ProtustrankaFormatedWithAdressOIB>
    <izvorni_sadrzaj> ELBRAG d.o.o. za graditeljstvo, trgovinu i usluge, OIB 07554120369, Udarne Grupe 22, 21311 Žrnovnica</izvorni_sadrzaj>
    <derivirana_varijabla naziv="DomainObject.Predmet.ProtustrankaFormatedWithAdressOIB_1"> ELBRAG d.o.o. za graditeljstvo, trgovinu i usluge, OIB 07554120369, Udarne Grupe 22, 21311 Žrnovnica</derivirana_varijabla>
  </DomainObject.Predmet.ProtustrankaFormatedWithAdressOIB>
  <DomainObject.Predmet.ProtustrankaWithAdress>
    <izvorni_sadrzaj>ELBRAG d.o.o. za graditeljstvo, trgovinu i usluge Udarne Grupe 22, 21311 Žrnovnica</izvorni_sadrzaj>
    <derivirana_varijabla naziv="DomainObject.Predmet.ProtustrankaWithAdress_1">ELBRAG d.o.o. za graditeljstvo, trgovinu i usluge Udarne Grupe 22, 21311 Žrnovnica</derivirana_varijabla>
  </DomainObject.Predmet.ProtustrankaWithAdress>
  <DomainObject.Predmet.ProtustrankaWithAdressOIB>
    <izvorni_sadrzaj>ELBRAG d.o.o. za graditeljstvo, trgovinu i usluge, OIB 07554120369, Udarne Grupe 22, 21311 Žrnovnica</izvorni_sadrzaj>
    <derivirana_varijabla naziv="DomainObject.Predmet.ProtustrankaWithAdressOIB_1">ELBRAG d.o.o. za graditeljstvo, trgovinu i usluge, OIB 07554120369, Udarne Grupe 22, 21311 Žrnovnica</derivirana_varijabla>
  </DomainObject.Predmet.ProtustrankaWithAdressOIB>
  <DomainObject.Predmet.ProtustrankaNazivFormated>
    <izvorni_sadrzaj>ELBRAG d.o.o. za graditeljstvo, trgovinu i usluge</izvorni_sadrzaj>
    <derivirana_varijabla naziv="DomainObject.Predmet.ProtustrankaNazivFormated_1">ELBRAG d.o.o. za graditeljstvo, trgovinu i usluge</derivirana_varijabla>
  </DomainObject.Predmet.ProtustrankaNazivFormated>
  <DomainObject.Predmet.ProtustrankaNazivFormatedOIB>
    <izvorni_sadrzaj>ELBRAG d.o.o. za graditeljstvo, trgovinu i usluge, OIB 07554120369</izvorni_sadrzaj>
    <derivirana_varijabla naziv="DomainObject.Predmet.ProtustrankaNazivFormatedOIB_1">ELBRAG d.o.o. za graditeljstvo, trgovinu i usluge, OIB 07554120369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1802305.47</izvorni_sadrzaj>
    <derivirana_varijabla naziv="DomainObject.Predmet.TrenutnaVrijednost_1">1802305.47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ELBRAG d.o.o. za graditeljstvo, trgovinu i usluge</item>
    </izvorni_sadrzaj>
    <derivirana_varijabla naziv="DomainObject.Predmet.ProtuStrankaListFormated_1">
      <item>ELBRAG d.o.o. za graditeljstvo, trgovinu i usluge</item>
    </derivirana_varijabla>
  </DomainObject.Predmet.ProtuStrankaListFormated>
  <DomainObject.Predmet.ProtuStrankaListFormatedOIB>
    <izvorni_sadrzaj>
      <item>ELBRAG d.o.o. za graditeljstvo, trgovinu i usluge, OIB 07554120369</item>
    </izvorni_sadrzaj>
    <derivirana_varijabla naziv="DomainObject.Predmet.ProtuStrankaListFormatedOIB_1">
      <item>ELBRAG d.o.o. za graditeljstvo, trgovinu i usluge, OIB 07554120369</item>
    </derivirana_varijabla>
  </DomainObject.Predmet.ProtuStrankaListFormatedOIB>
  <DomainObject.Predmet.ProtuStrankaListFormatedWithAdress>
    <izvorni_sadrzaj>
      <item>ELBRAG d.o.o. za graditeljstvo, trgovinu i usluge, Udarne Grupe 22, 21311 Žrnovnica</item>
    </izvorni_sadrzaj>
    <derivirana_varijabla naziv="DomainObject.Predmet.ProtuStrankaListFormatedWithAdress_1">
      <item>ELBRAG d.o.o. za graditeljstvo, trgovinu i usluge, Udarne Grupe 22, 21311 Žrnovnica</item>
    </derivirana_varijabla>
  </DomainObject.Predmet.ProtuStrankaListFormatedWithAdress>
  <DomainObject.Predmet.ProtuStrankaListFormatedWithAdressOIB>
    <izvorni_sadrzaj>
      <item>ELBRAG d.o.o. za graditeljstvo, trgovinu i usluge, OIB 07554120369, Udarne Grupe 22, 21311 Žrnovnica</item>
    </izvorni_sadrzaj>
    <derivirana_varijabla naziv="DomainObject.Predmet.ProtuStrankaListFormatedWithAdressOIB_1">
      <item>ELBRAG d.o.o. za graditeljstvo, trgovinu i usluge, OIB 07554120369, Udarne Grupe 22, 21311 Žrnovnica</item>
    </derivirana_varijabla>
  </DomainObject.Predmet.ProtuStrankaListFormatedWithAdressOIB>
  <DomainObject.Predmet.ProtuStrankaListNazivFormated>
    <izvorni_sadrzaj>
      <item>ELBRAG d.o.o. za graditeljstvo, trgovinu i usluge</item>
    </izvorni_sadrzaj>
    <derivirana_varijabla naziv="DomainObject.Predmet.ProtuStrankaListNazivFormated_1">
      <item>ELBRAG d.o.o. za graditeljstvo, trgovinu i usluge</item>
    </derivirana_varijabla>
  </DomainObject.Predmet.ProtuStrankaListNazivFormated>
  <DomainObject.Predmet.ProtuStrankaListNazivFormatedOIB>
    <izvorni_sadrzaj>
      <item>ELBRAG d.o.o. za graditeljstvo, trgovinu i usluge, OIB 07554120369</item>
    </izvorni_sadrzaj>
    <derivirana_varijabla naziv="DomainObject.Predmet.ProtuStrankaListNazivFormatedOIB_1">
      <item>ELBRAG d.o.o. za graditeljstvo, trgovinu i usluge, OIB 07554120369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ELBRAG d.o.o. za graditeljstvo, trgovinu i usluge</izvorni_sadrzaj>
    <derivirana_varijabla naziv="DomainObject.Predmet.ProtustrankaIDrugi_1">ELBRAG d.o.o. za graditeljstvo, trgovinu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ELBRAG d.o.o. za graditeljstvo, trgovinu i usluge, OIB 07554120369, Udarne Grupe 22, 21311 Žrnovnica</izvorni_sadrzaj>
    <derivirana_varijabla naziv="DomainObject.Predmet.ProtustrankaIDrugiAdressOIB_1">ELBRAG d.o.o. za graditeljstvo, trgovinu i usluge, OIB 07554120369, Udarne Grupe 22,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ELBRAG d.o.o. za graditeljstvo, trgovinu i usluge</item>
    </izvorni_sadrzaj>
    <derivirana_varijabla naziv="DomainObject.Predmet.SudioniciListNaziv_1">
      <item>FINA SPLIT</item>
      <item>ELBRAG d.o.o. za graditeljstvo, trgovinu i usluge</item>
    </derivirana_varijabla>
  </DomainObject.Predmet.SudioniciListNaziv>
  <DomainObject.Predmet.SudioniciListAdressOIB>
    <izvorni_sadrzaj>
      <item>FINA SPLIT, Mažuranićevo šetalište 24 b,21000 Split</item>
      <item>ELBRAG d.o.o. za graditeljstvo, trgovinu i usluge, OIB 07554120369, Udarne Grupe 22,21311 Žrnovnica</item>
    </izvorni_sadrzaj>
    <derivirana_varijabla naziv="DomainObject.Predmet.SudioniciListAdressOIB_1">
      <item>FINA SPLIT, Mažuranićevo šetalište 24 b,21000 Split</item>
      <item>ELBRAG d.o.o. za graditeljstvo, trgovinu i usluge, OIB 07554120369, Udarne Grupe 22,21311 Žrnovnica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07554120369</item>
    </izvorni_sadrzaj>
    <derivirana_varijabla naziv="DomainObject.Predmet.SudioniciListNazivOIB_1">
      <item>, OIB null</item>
      <item>, OIB 07554120369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50BB9D-C7B0-4F6A-92E4-A7D9B26BEC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334</properties:Words>
  <properties:Characters>1939</properties:Characters>
  <properties:Lines>60</properties:Lines>
  <properties:Paragraphs>22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2015-09-11T13:34:00Z</dcterms:created>
  <dc:creator>nmarkovic</dc:creator>
  <cp:lastModifiedBy>Katarina Mikulić</cp:lastModifiedBy>
  <cp:lastPrinted>2015-10-29T08:02:00Z</cp:lastPrinted>
  <dcterms:modified xmlns:xsi="http://www.w3.org/2001/XMLSchema-instance" xsi:type="dcterms:W3CDTF">2015-10-29T09:20:00Z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