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ff39" w14:paraId="2faff39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8F605A" w:rsidR="00871D16">
      <w:pPr>
        <w:ind w:left="6480"/>
        <w:jc w:val="right"/>
      </w:pPr>
      <w:r>
        <w:t xml:space="preserve">8. St- </w:t>
      </w:r>
      <w:r w:rsidR="00AE681D">
        <w:t>68/13-10</w:t>
      </w:r>
      <w:r w:rsidR="008F605A">
        <w:t>5</w:t>
      </w:r>
    </w:p>
    <w:p w:rsidRDefault="00384899" w:rsidP="00384899" w:rsidR="00384899">
      <w:pPr>
        <w:ind w:firstLine="720" w:left="6480"/>
      </w:pPr>
    </w:p>
    <w:p w:rsidRDefault="008F605A" w:rsidP="008F605A" w:rsidR="008F605A">
      <w:pPr>
        <w:jc w:val="center"/>
      </w:pPr>
    </w:p>
    <w:p w:rsidRDefault="00384899" w:rsidP="008F605A" w:rsidR="00384899" w:rsidRPr="008F605A">
      <w:pPr>
        <w:jc w:val="center"/>
      </w:pPr>
      <w:r w:rsidRPr="008F605A">
        <w:t>R E P U B L I K A   H R V A T S K A</w:t>
      </w:r>
    </w:p>
    <w:p w:rsidRDefault="00871D16" w:rsidP="008F605A" w:rsidR="00871D16" w:rsidRPr="008F605A">
      <w:pPr>
        <w:jc w:val="center"/>
      </w:pPr>
    </w:p>
    <w:p w:rsidRDefault="00871D16" w:rsidP="008F605A" w:rsidR="00871D16" w:rsidRPr="008F605A">
      <w:pPr>
        <w:jc w:val="center"/>
      </w:pPr>
      <w:r w:rsidRPr="008F605A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6741A0" w:rsidP="008F605A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AE681D">
        <w:t>a 2, 9. lip</w:t>
      </w:r>
      <w:r w:rsidR="00D16127">
        <w:t>nja 2016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8F605A" w:rsidR="00F86943">
      <w:pPr>
        <w:jc w:val="center"/>
      </w:pPr>
      <w:r w:rsidRPr="008F605A">
        <w:t>z a k  l j u č i o  j e</w:t>
      </w:r>
    </w:p>
    <w:p w:rsidRDefault="008F605A" w:rsidP="008F605A" w:rsidR="008F605A" w:rsidRPr="008F605A">
      <w:pPr>
        <w:jc w:val="center"/>
      </w:pPr>
    </w:p>
    <w:p w:rsidRDefault="008F605A" w:rsidP="008F605A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AE681D">
        <w:rPr>
          <w:b/>
        </w:rPr>
        <w:t xml:space="preserve">6.688.952,62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AE681D" w:rsidP="008F605A" w:rsidR="008E2CCE" w:rsidRPr="00716CA2">
      <w:pPr>
        <w:jc w:val="center"/>
        <w:rPr>
          <w:b/>
        </w:rPr>
      </w:pPr>
      <w:r>
        <w:rPr>
          <w:b/>
        </w:rPr>
        <w:t>15. srpnja 2016. u 09,3</w:t>
      </w:r>
      <w:r w:rsidR="006741A0">
        <w:rPr>
          <w:b/>
        </w:rPr>
        <w:t>0</w:t>
      </w:r>
      <w:r w:rsidR="008E2CCE" w:rsidRPr="00716CA2">
        <w:rPr>
          <w:b/>
        </w:rPr>
        <w:t xml:space="preserve"> sati.</w:t>
      </w:r>
    </w:p>
    <w:p w:rsidRDefault="008E2CCE" w:rsidP="008F605A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AE681D">
        <w:t>ke, koje su najkasnije na dan 14. srp</w:t>
      </w:r>
      <w:r w:rsidR="00CC7480">
        <w:t>nja</w:t>
      </w:r>
      <w:r w:rsidR="00D16127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F605A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8F605A">
        <w:tab/>
      </w:r>
      <w:r>
        <w:t xml:space="preserve">Nekretnine se mogu  razgledati uz prethodni dogovor sa stečajnim upraviteljem na broj tel.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AE681D">
        <w:t>šes</w:t>
      </w:r>
      <w:r w:rsidR="006741A0">
        <w:t>tom</w:t>
      </w:r>
      <w:r w:rsidR="00CC7480">
        <w:t xml:space="preserve">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6741A0">
        <w:t xml:space="preserve">nosti </w:t>
      </w:r>
      <w:r w:rsidR="00AE681D">
        <w:t>utvrđene zaključkom od  13. svib</w:t>
      </w:r>
      <w:r w:rsidR="00CC7480">
        <w:t>nja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AE681D">
        <w:t>Rijeci 9</w:t>
      </w:r>
      <w:r w:rsidR="009A6B8C">
        <w:t xml:space="preserve">. </w:t>
      </w:r>
      <w:r w:rsidR="00AE681D">
        <w:t>lip</w:t>
      </w:r>
      <w:r w:rsidR="00CC7480">
        <w:t>nja</w:t>
      </w:r>
      <w:r w:rsidR="00D16127">
        <w:t xml:space="preserve"> 2016</w:t>
      </w:r>
      <w:r>
        <w:t>.</w:t>
      </w:r>
    </w:p>
    <w:p w:rsidRDefault="00F86943" w:rsidP="00F86943" w:rsidR="00F86943" w:rsidRPr="002048C5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05A">
        <w:tab/>
      </w:r>
      <w:r w:rsidR="008F605A">
        <w:tab/>
      </w:r>
      <w:r w:rsidR="008F605A">
        <w:tab/>
        <w:t xml:space="preserve"> </w:t>
      </w:r>
      <w:r>
        <w:t>S</w:t>
      </w:r>
      <w:r w:rsidR="008F605A">
        <w:t>tečajna sutkinja</w:t>
      </w:r>
      <w:r w:rsidR="00F86943" w:rsidRPr="002048C5">
        <w:t>:</w:t>
      </w:r>
    </w:p>
    <w:p w:rsidRDefault="008F605A" w:rsidP="00F86943" w:rsidR="00384899" w:rsidRPr="002048C5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 </w:t>
      </w:r>
      <w:r w:rsidR="00384899">
        <w:t>E</w:t>
      </w:r>
      <w:r>
        <w:t xml:space="preserve">ma </w:t>
      </w:r>
      <w:r w:rsidR="00384899">
        <w:t>B</w:t>
      </w:r>
      <w:r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8F605A" w:rsidP="00F86943" w:rsidR="008F605A">
      <w:pPr>
        <w:jc w:val="both"/>
      </w:pPr>
    </w:p>
    <w:p w:rsidRDefault="008F605A" w:rsidP="00F86943" w:rsidR="008F605A">
      <w:pPr>
        <w:jc w:val="both"/>
      </w:pPr>
    </w:p>
    <w:p w:rsidRDefault="008F605A" w:rsidP="00F86943" w:rsidR="008F605A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F605A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F605A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0F0" w:rsidR="004B00F0">
      <w:r>
        <w:separator/>
      </w:r>
    </w:p>
  </w:endnote>
  <w:endnote w:id="0" w:type="continuationSeparator">
    <w:p w:rsidRDefault="004B00F0" w:rsidR="004B0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2492453"/>
      <w:docPartObj>
        <w:docPartGallery w:val="Page Numbers (Bottom of Page)"/>
        <w:docPartUnique/>
      </w:docPartObj>
    </w:sdtPr>
    <w:sdtEndPr/>
    <w:sdtContent>
      <w:p w:rsidRDefault="008F605A" w:rsidR="008F60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487">
          <w:rPr>
            <w:noProof/>
          </w:rPr>
          <w:t>3</w:t>
        </w:r>
        <w:r>
          <w:fldChar w:fldCharType="end"/>
        </w:r>
      </w:p>
    </w:sdtContent>
  </w:sdt>
  <w:p w:rsidRDefault="008F605A" w:rsidR="008F60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0F0" w:rsidR="004B00F0">
      <w:r>
        <w:separator/>
      </w:r>
    </w:p>
  </w:footnote>
  <w:footnote w:id="0" w:type="continuationSeparator">
    <w:p w:rsidRDefault="004B00F0" w:rsidR="004B0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05A" w:rsidP="008F605A" w:rsidR="008F605A">
    <w:pPr>
      <w:ind w:left="6480"/>
      <w:jc w:val="right"/>
    </w:pPr>
    <w:r>
      <w:t>8. St- 68/13-105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F80" w:rsidP="00A45EAD" w:rsidR="00FC2F8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C2F80" w:rsidP="00210E4E" w:rsidR="00FC2F80" w:rsidRPr="00FC2F80">
    <w:pPr>
      <w:rPr>
        <w:sz w:val="20"/>
        <w:szCs w:val="20"/>
      </w:rPr>
    </w:pPr>
    <w:r w:rsidRPr="00FC2F80">
      <w:rPr>
        <w:rFonts w:eastAsia="MS Mincho"/>
        <w:sz w:val="20"/>
        <w:szCs w:val="20"/>
      </w:rPr>
      <w:t>REPUBLIKA HRVATSKA</w:t>
    </w:r>
  </w:p>
  <w:p w:rsidRDefault="00FC2F80" w:rsidP="00210E4E" w:rsidR="00FC2F80" w:rsidRPr="00FC2F80">
    <w:pPr>
      <w:rPr>
        <w:sz w:val="20"/>
        <w:szCs w:val="20"/>
      </w:rPr>
    </w:pPr>
    <w:r w:rsidRPr="00FC2F80">
      <w:rPr>
        <w:rFonts w:eastAsia="MS Mincho"/>
        <w:sz w:val="20"/>
        <w:szCs w:val="20"/>
      </w:rPr>
      <w:t>TRGOVAČKI SUD U RIJECI</w:t>
    </w:r>
  </w:p>
  <w:p w:rsidRDefault="00FC2F80" w:rsidP="00A45EAD" w:rsidR="00FC2F80" w:rsidRPr="00FC2F80">
    <w:pPr>
      <w:rPr>
        <w:rFonts w:eastAsia="MS Mincho"/>
        <w:sz w:val="20"/>
        <w:szCs w:val="20"/>
      </w:rPr>
    </w:pPr>
    <w:r w:rsidRPr="00FC2F8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2686C"/>
    <w:rsid w:val="001547B4"/>
    <w:rsid w:val="00255C20"/>
    <w:rsid w:val="00384899"/>
    <w:rsid w:val="003D3F2B"/>
    <w:rsid w:val="00410A48"/>
    <w:rsid w:val="004975E8"/>
    <w:rsid w:val="004A3918"/>
    <w:rsid w:val="004B00F0"/>
    <w:rsid w:val="004B216C"/>
    <w:rsid w:val="004B27BB"/>
    <w:rsid w:val="004B7F3F"/>
    <w:rsid w:val="004E5469"/>
    <w:rsid w:val="004F022B"/>
    <w:rsid w:val="005C7F65"/>
    <w:rsid w:val="00673B32"/>
    <w:rsid w:val="006741A0"/>
    <w:rsid w:val="0071396B"/>
    <w:rsid w:val="00716CA2"/>
    <w:rsid w:val="0079604E"/>
    <w:rsid w:val="007A6843"/>
    <w:rsid w:val="007B3F07"/>
    <w:rsid w:val="00871D16"/>
    <w:rsid w:val="008B05F8"/>
    <w:rsid w:val="008D33D3"/>
    <w:rsid w:val="008E2CCE"/>
    <w:rsid w:val="008F605A"/>
    <w:rsid w:val="00924EE7"/>
    <w:rsid w:val="0093197C"/>
    <w:rsid w:val="00952639"/>
    <w:rsid w:val="009A5FCF"/>
    <w:rsid w:val="009A6B8C"/>
    <w:rsid w:val="00AE681D"/>
    <w:rsid w:val="00B639DE"/>
    <w:rsid w:val="00BD4D2C"/>
    <w:rsid w:val="00C44487"/>
    <w:rsid w:val="00CC7480"/>
    <w:rsid w:val="00D16127"/>
    <w:rsid w:val="00D51706"/>
    <w:rsid w:val="00DB06B8"/>
    <w:rsid w:val="00DE6DFF"/>
    <w:rsid w:val="00E74317"/>
    <w:rsid w:val="00F034E6"/>
    <w:rsid w:val="00F47127"/>
    <w:rsid w:val="00F86943"/>
    <w:rsid w:val="00F95A07"/>
    <w:rsid w:val="00FC2F80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8F6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605A"/>
    <w:rPr>
      <w:sz w:val="24"/>
      <w:szCs w:val="24"/>
    </w:rPr>
  </w:style>
  <w:style w:styleId="Tekstbalonia" w:type="paragraph">
    <w:name w:val="Balloon Text"/>
    <w:basedOn w:val="Normal"/>
    <w:link w:val="TekstbaloniaChar"/>
    <w:rsid w:val="00FC2F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2F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8F6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605A"/>
    <w:rPr>
      <w:sz w:val="24"/>
      <w:szCs w:val="24"/>
    </w:rPr>
  </w:style>
  <w:style w:styleId="Tekstbalonia" w:type="paragraph">
    <w:name w:val="Balloon Text"/>
    <w:basedOn w:val="Normal"/>
    <w:link w:val="TekstbaloniaChar"/>
    <w:rsid w:val="00FC2F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2F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695</properties:Words>
  <properties:Characters>3574</properties:Characters>
  <properties:Lines>105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2016-06-10T06:54:00Z</dcterms:created>
  <dc:creator>nmarkovic</dc:creator>
  <cp:lastModifiedBy>Renata Valić</cp:lastModifiedBy>
  <cp:lastPrinted>2016-06-10T06:58:00Z</cp:lastPrinted>
  <dcterms:modified xmlns:xsi="http://www.w3.org/2001/XMLSchema-instance" xsi:type="dcterms:W3CDTF">2016-06-10T07:01:00Z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