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2fe1" w14:paraId="3a32fe1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9800EC" w:rsidRPr="00AE5CDB">
        <w:t>HUSNJAK d.o.o.</w:t>
      </w:r>
      <w:r w:rsidR="00EE5919" w:rsidRPr="00EE5919">
        <w:t xml:space="preserve"> </w:t>
      </w:r>
      <w:r w:rsidR="00EE5919">
        <w:t>za graditeljstvo, trgovinu, zastupanje, turistička agencija</w:t>
      </w:r>
      <w:r w:rsidR="009800EC" w:rsidRPr="00AE5CDB">
        <w:t xml:space="preserve">, OIB: 25247987743, Zagreb (Grad Zagreb), </w:t>
      </w:r>
      <w:proofErr w:type="spellStart"/>
      <w:r w:rsidR="009800EC" w:rsidRPr="00AE5CDB">
        <w:t>Zelengaj</w:t>
      </w:r>
      <w:proofErr w:type="spellEnd"/>
      <w:r w:rsidR="009800EC" w:rsidRPr="00AE5CDB">
        <w:t xml:space="preserve"> 20</w:t>
      </w:r>
      <w:r>
        <w:t xml:space="preserve">, dana </w:t>
      </w:r>
      <w:r w:rsidR="00E75D63">
        <w:t>5.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>I. Pozivaju se osobe koje imaju pravni interes</w:t>
      </w:r>
      <w:r w:rsidR="00773DC7">
        <w:t xml:space="preserve"> za provedbom stečajnoga postup</w:t>
      </w:r>
      <w:r>
        <w:t xml:space="preserve">ka nad  dužnikom </w:t>
      </w:r>
      <w:r w:rsidR="009800EC" w:rsidRPr="00AE5CDB">
        <w:t>HUSNJAK d.o.o.</w:t>
      </w:r>
      <w:r w:rsidR="00EE5919" w:rsidRPr="00EE5919">
        <w:t xml:space="preserve"> </w:t>
      </w:r>
      <w:r w:rsidR="00EE5919">
        <w:t>za graditeljstvo, trgovinu, zastupanje, turistička agencija</w:t>
      </w:r>
      <w:r w:rsidR="009800EC" w:rsidRPr="00AE5CDB">
        <w:t xml:space="preserve">, OIB: 25247987743, Zagreb (Grad Zagreb), </w:t>
      </w:r>
      <w:proofErr w:type="spellStart"/>
      <w:r w:rsidR="009800EC" w:rsidRPr="00AE5CDB">
        <w:t>Zelengaj</w:t>
      </w:r>
      <w:proofErr w:type="spellEnd"/>
      <w:r w:rsidR="009800EC" w:rsidRPr="00AE5CDB">
        <w:t xml:space="preserve"> 20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800EC">
        <w:t>2395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773DC7" w:rsidP="00773DC7" w:rsidR="00773DC7">
      <w:pPr>
        <w:ind w:firstLine="709"/>
        <w:jc w:val="both"/>
      </w:pPr>
      <w:r>
        <w:t xml:space="preserve">Financijska agencija, Regionalni centar Zagreb, podnijela je ovom sudu prijedlog za otvaranje stečajnog postupka nad dužnikom HUSNJAK d.o.o. za graditeljstvo, trgovinu, zastupanje, turistička agencija, Zagreb, </w:t>
      </w:r>
      <w:proofErr w:type="spellStart"/>
      <w:r>
        <w:t>Zelengaj</w:t>
      </w:r>
      <w:proofErr w:type="spellEnd"/>
      <w:r>
        <w:t xml:space="preserve"> 20, OIB: 25247987743.</w:t>
      </w:r>
    </w:p>
    <w:p w:rsidRDefault="00773DC7" w:rsidP="00773DC7" w:rsidR="00773DC7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773DC7" w:rsidP="00773DC7" w:rsidR="00773DC7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773DC7" w:rsidP="00773DC7" w:rsidR="00773DC7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773DC7" w:rsidP="00773DC7" w:rsidR="00773DC7">
      <w:pPr>
        <w:ind w:firstLine="709"/>
        <w:jc w:val="both"/>
      </w:pPr>
    </w:p>
    <w:p w:rsidRDefault="00773DC7" w:rsidP="00773DC7" w:rsidR="00773DC7">
      <w:pPr>
        <w:ind w:firstLine="709"/>
        <w:jc w:val="both"/>
      </w:pPr>
      <w:r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229 dana, u ukupnom iznosu od 6.496,47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DC7" w:rsidP="00773DC7" w:rsidR="00773DC7">
      <w:pPr>
        <w:jc w:val="both"/>
      </w:pPr>
    </w:p>
    <w:p w:rsidRDefault="00773DC7" w:rsidP="00773DC7" w:rsidR="00773DC7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72D3B">
      <w:pPr>
        <w:pStyle w:val="Tijeloteksta"/>
        <w:ind w:firstLine="708"/>
      </w:pPr>
      <w:r w:rsidRPr="00805683">
        <w:t xml:space="preserve">Sud je rješenjem od </w:t>
      </w:r>
      <w:r w:rsidR="00886F2C">
        <w:t>27</w:t>
      </w:r>
      <w:r w:rsidR="004F69DD">
        <w:t>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8B2B05">
        <w:t xml:space="preserve"> (list 25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472D3B">
        <w:t>a niti je u ovosudni spis dostavio pisano očitovanje u smislu čl. 123. st. 2. Stečajnog zakona.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472D3B">
        <w:t>15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DF55BB" w:rsidP="00455DF2" w:rsidR="00DF55BB">
      <w:pPr>
        <w:jc w:val="both"/>
      </w:pPr>
    </w:p>
    <w:p w:rsidRDefault="00DF55BB" w:rsidP="00455DF2" w:rsidR="00DF55BB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7E4016">
        <w:t>5.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DF55BB">
        <w:t xml:space="preserve"> v.r.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DF55BB" w:rsidR="00123E40">
      <w:r>
        <w:t xml:space="preserve"> </w:t>
      </w:r>
    </w:p>
    <w:p w:rsidRDefault="00DF55BB" w:rsidP="00681078" w:rsidR="00DF55BB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DF55BB" w:rsidP="00681078" w:rsidR="00DF55BB">
      <w:pPr>
        <w:pStyle w:val="Odlomakpopisa"/>
        <w:jc w:val="right"/>
      </w:pPr>
      <w:r>
        <w:t xml:space="preserve">ovlašteni službenik: </w:t>
      </w:r>
    </w:p>
    <w:p w:rsidRDefault="00DF55BB" w:rsidP="00681078" w:rsidR="00DF55BB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DF55BB" w:rsidP="00DF55BB" w:rsidR="00DF55BB">
      <w:bookmarkStart w:name="_GoBack" w:id="0"/>
      <w:bookmarkEnd w:id="0"/>
    </w:p>
    <w:p w:rsidRDefault="00123E40" w:rsidP="00123E40" w:rsidR="00123E40"/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4F5" w:rsidP="00455DF2" w:rsidR="00A354F5">
      <w:r>
        <w:separator/>
      </w:r>
    </w:p>
  </w:endnote>
  <w:endnote w:id="0" w:type="continuationSeparator">
    <w:p w:rsidRDefault="00A354F5" w:rsidP="00455DF2" w:rsidR="00A35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4F5" w:rsidP="00455DF2" w:rsidR="00A354F5">
      <w:r>
        <w:separator/>
      </w:r>
    </w:p>
  </w:footnote>
  <w:footnote w:id="0" w:type="continuationSeparator">
    <w:p w:rsidRDefault="00A354F5" w:rsidP="00455DF2" w:rsidR="00A35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DF55BB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9800EC">
          <w:t>2395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9258D"/>
    <w:rsid w:val="000F540E"/>
    <w:rsid w:val="00123E40"/>
    <w:rsid w:val="00367E86"/>
    <w:rsid w:val="004129B1"/>
    <w:rsid w:val="00455DF2"/>
    <w:rsid w:val="00472D3B"/>
    <w:rsid w:val="004F69DD"/>
    <w:rsid w:val="00685B0B"/>
    <w:rsid w:val="0068677F"/>
    <w:rsid w:val="00750229"/>
    <w:rsid w:val="00751667"/>
    <w:rsid w:val="00773DC7"/>
    <w:rsid w:val="007E4016"/>
    <w:rsid w:val="00805683"/>
    <w:rsid w:val="00886F2C"/>
    <w:rsid w:val="008B2B05"/>
    <w:rsid w:val="009800EC"/>
    <w:rsid w:val="009E10F1"/>
    <w:rsid w:val="00A354F5"/>
    <w:rsid w:val="00BE3772"/>
    <w:rsid w:val="00BF2A2F"/>
    <w:rsid w:val="00CD2510"/>
    <w:rsid w:val="00D8292D"/>
    <w:rsid w:val="00DF55BB"/>
    <w:rsid w:val="00E33188"/>
    <w:rsid w:val="00E42BF4"/>
    <w:rsid w:val="00E75D63"/>
    <w:rsid w:val="00E84CCA"/>
    <w:rsid w:val="00EE5919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5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55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5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5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5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5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5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5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5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5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0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St-2395/2016</izvorni_sadrzaj>
    <derivirana_varijabla naziv="DomainObject.Predmet.OznakaBroj_1">St-2395/2016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HUSNJAK d.o.o.</izvorni_sadrzaj>
    <derivirana_varijabla naziv="DomainObject.Predmet.ProtustrankaFormated_1">  HUSNJAK d.o.o.</derivirana_varijabla>
  </DomainObject.Predmet.ProtustrankaFormated>
  <DomainObject.Predmet.ProtustrankaFormatedOIB>
    <izvorni_sadrzaj>  HUSNJAK d.o.o., OIB 25247987743</izvorni_sadrzaj>
    <derivirana_varijabla naziv="DomainObject.Predmet.ProtustrankaFormatedOIB_1">  HUSNJAK d.o.o., OIB 25247987743</derivirana_varijabla>
  </DomainObject.Predmet.ProtustrankaFormatedOIB>
  <DomainObject.Predmet.ProtustrankaFormatedWithAdress>
    <izvorni_sadrzaj> HUSNJAK d.o.o., Zelengaj 20, 10000 Zagreb</izvorni_sadrzaj>
    <derivirana_varijabla naziv="DomainObject.Predmet.ProtustrankaFormatedWithAdress_1"> HUSNJAK d.o.o., Zelengaj 20, 10000 Zagreb</derivirana_varijabla>
  </DomainObject.Predmet.ProtustrankaFormatedWithAdress>
  <DomainObject.Predmet.ProtustrankaFormatedWithAdressOIB>
    <izvorni_sadrzaj> HUSNJAK d.o.o., OIB 25247987743, Zelengaj 20, 10000 Zagreb</izvorni_sadrzaj>
    <derivirana_varijabla naziv="DomainObject.Predmet.ProtustrankaFormatedWithAdressOIB_1"> HUSNJAK d.o.o., OIB 25247987743, Zelengaj 20, 10000 Zagreb</derivirana_varijabla>
  </DomainObject.Predmet.ProtustrankaFormatedWithAdressOIB>
  <DomainObject.Predmet.ProtustrankaWithAdress>
    <izvorni_sadrzaj>HUSNJAK d.o.o. Zelengaj 20, 10000 Zagreb</izvorni_sadrzaj>
    <derivirana_varijabla naziv="DomainObject.Predmet.ProtustrankaWithAdress_1">HUSNJAK d.o.o. Zelengaj 20, 10000 Zagreb</derivirana_varijabla>
  </DomainObject.Predmet.ProtustrankaWithAdress>
  <DomainObject.Predmet.ProtustrankaWithAdressOIB>
    <izvorni_sadrzaj>HUSNJAK d.o.o., OIB 25247987743, Zelengaj 20, 10000 Zagreb</izvorni_sadrzaj>
    <derivirana_varijabla naziv="DomainObject.Predmet.ProtustrankaWithAdressOIB_1">HUSNJAK d.o.o., OIB 25247987743, Zelengaj 20, 10000 Zagreb</derivirana_varijabla>
  </DomainObject.Predmet.ProtustrankaWithAdressOIB>
  <DomainObject.Predmet.ProtustrankaNazivFormated>
    <izvorni_sadrzaj>HUSNJAK d.o.o.</izvorni_sadrzaj>
    <derivirana_varijabla naziv="DomainObject.Predmet.ProtustrankaNazivFormated_1">HUSNJAK d.o.o.</derivirana_varijabla>
  </DomainObject.Predmet.ProtustrankaNazivFormated>
  <DomainObject.Predmet.ProtustrankaNazivFormatedOIB>
    <izvorni_sadrzaj>HUSNJAK d.o.o., OIB 25247987743</izvorni_sadrzaj>
    <derivirana_varijabla naziv="DomainObject.Predmet.ProtustrankaNazivFormatedOIB_1">HUSNJAK d.o.o., OIB 25247987743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HUSNJAK d.o.o.</item>
    </izvorni_sadrzaj>
    <derivirana_varijabla naziv="DomainObject.Predmet.ProtuStrankaListFormated_1">
      <item>HUSNJAK d.o.o.</item>
    </derivirana_varijabla>
  </DomainObject.Predmet.ProtuStrankaListFormated>
  <DomainObject.Predmet.ProtuStrankaListFormatedOIB>
    <izvorni_sadrzaj>
      <item>HUSNJAK d.o.o., OIB 25247987743</item>
    </izvorni_sadrzaj>
    <derivirana_varijabla naziv="DomainObject.Predmet.ProtuStrankaListFormatedOIB_1">
      <item>HUSNJAK d.o.o., OIB 25247987743</item>
    </derivirana_varijabla>
  </DomainObject.Predmet.ProtuStrankaListFormatedOIB>
  <DomainObject.Predmet.ProtuStrankaListFormatedWithAdress>
    <izvorni_sadrzaj>
      <item>HUSNJAK d.o.o., Zelengaj 20, 10000 Zagreb</item>
    </izvorni_sadrzaj>
    <derivirana_varijabla naziv="DomainObject.Predmet.ProtuStrankaListFormatedWithAdress_1">
      <item>HUSNJAK d.o.o., Zelengaj 20, 10000 Zagreb</item>
    </derivirana_varijabla>
  </DomainObject.Predmet.ProtuStrankaListFormatedWithAdress>
  <DomainObject.Predmet.ProtuStrankaListFormatedWithAdressOIB>
    <izvorni_sadrzaj>
      <item>HUSNJAK d.o.o., OIB 25247987743, Zelengaj 20, 10000 Zagreb</item>
    </izvorni_sadrzaj>
    <derivirana_varijabla naziv="DomainObject.Predmet.ProtuStrankaListFormatedWithAdressOIB_1">
      <item>HUSNJAK d.o.o., OIB 25247987743, Zelengaj 20, 10000 Zagreb</item>
    </derivirana_varijabla>
  </DomainObject.Predmet.ProtuStrankaListFormatedWithAdressOIB>
  <DomainObject.Predmet.ProtuStrankaListNazivFormated>
    <izvorni_sadrzaj>
      <item>HUSNJAK d.o.o.</item>
    </izvorni_sadrzaj>
    <derivirana_varijabla naziv="DomainObject.Predmet.ProtuStrankaListNazivFormated_1">
      <item>HUSNJAK d.o.o.</item>
    </derivirana_varijabla>
  </DomainObject.Predmet.ProtuStrankaListNazivFormated>
  <DomainObject.Predmet.ProtuStrankaListNazivFormatedOIB>
    <izvorni_sadrzaj>
      <item>HUSNJAK d.o.o., OIB 25247987743</item>
    </izvorni_sadrzaj>
    <derivirana_varijabla naziv="DomainObject.Predmet.ProtuStrankaListNazivFormatedOIB_1">
      <item>HUSNJAK d.o.o., OIB 25247987743</item>
    </derivirana_varijabla>
  </DomainObject.Predmet.ProtuStrankaListNazivFormatedOIB>
  <DomainObject.Predmet.OstaliListFormated>
    <izvorni_sadrzaj>
      <item>Robert Husnjak</item>
    </izvorni_sadrzaj>
    <derivirana_varijabla naziv="DomainObject.Predmet.OstaliListFormated_1">
      <item>Robert Husnjak</item>
    </derivirana_varijabla>
  </DomainObject.Predmet.OstaliListFormated>
  <DomainObject.Predmet.OstaliListFormatedOIB>
    <izvorni_sadrzaj>
      <item>Robert Husnjak, OIB 50798598259</item>
    </izvorni_sadrzaj>
    <derivirana_varijabla naziv="DomainObject.Predmet.OstaliListFormatedOIB_1">
      <item>Robert Husnjak, OIB 50798598259</item>
    </derivirana_varijabla>
  </DomainObject.Predmet.OstaliListFormatedOIB>
  <DomainObject.Predmet.OstaliListFormatedWithAdress>
    <izvorni_sadrzaj>
      <item>Robert Husnjak, Zelengaj 20, 10000 Zagreb</item>
    </izvorni_sadrzaj>
    <derivirana_varijabla naziv="DomainObject.Predmet.OstaliListFormatedWithAdress_1">
      <item>Robert Husnjak, Zelengaj 20, 10000 Zagreb</item>
    </derivirana_varijabla>
  </DomainObject.Predmet.OstaliListFormatedWithAdress>
  <DomainObject.Predmet.OstaliListFormatedWithAdressOIB>
    <izvorni_sadrzaj>
      <item>Robert Husnjak, OIB 50798598259, Zelengaj 20, 10000 Zagreb</item>
    </izvorni_sadrzaj>
    <derivirana_varijabla naziv="DomainObject.Predmet.OstaliListFormatedWithAdressOIB_1">
      <item>Robert Husnjak, OIB 50798598259, Zelengaj 20, 10000 Zagreb</item>
    </derivirana_varijabla>
  </DomainObject.Predmet.OstaliListFormatedWithAdressOIB>
  <DomainObject.Predmet.OstaliListNazivFormated>
    <izvorni_sadrzaj>
      <item>Robert Husnjak</item>
    </izvorni_sadrzaj>
    <derivirana_varijabla naziv="DomainObject.Predmet.OstaliListNazivFormated_1">
      <item>Robert Husnjak</item>
    </derivirana_varijabla>
  </DomainObject.Predmet.OstaliListNazivFormated>
  <DomainObject.Predmet.OstaliListNazivFormatedOIB>
    <izvorni_sadrzaj>
      <item>Robert Husnjak, OIB 50798598259</item>
    </izvorni_sadrzaj>
    <derivirana_varijabla naziv="DomainObject.Predmet.OstaliListNazivFormatedOIB_1">
      <item>Robert Husnjak, OIB 50798598259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HUSNJAK d.o.o.</izvorni_sadrzaj>
    <derivirana_varijabla naziv="DomainObject.Predmet.ProtustrankaIDrugi_1">HUSNJAK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HUSNJAK d.o.o., OIB 25247987743, Zelengaj 20, 10000 Zagreb</izvorni_sadrzaj>
    <derivirana_varijabla naziv="DomainObject.Predmet.ProtustrankaIDrugiAdressOIB_1">HUSNJAK d.o.o., OIB 25247987743, Zelengaj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HUSNJAK d.o.o.</item>
      <item>Robert Husnjak</item>
    </izvorni_sadrzaj>
    <derivirana_varijabla naziv="DomainObject.Predmet.SudioniciListNaziv_1">
      <item>FINA Regionalni centar Zagreb</item>
      <item>HUSNJAK d.o.o.</item>
      <item>Robert Husnjak</item>
    </derivirana_varijabla>
  </DomainObject.Predmet.SudioniciListNaziv>
  <DomainObject.Predmet.SudioniciListAdressOIB>
    <izvorni_sadrzaj>
      <item>FINA Regionalni centar Zagreb, OIB 85821130368, Trg svibanjskih žrtava 1995. 1,10000 Zagreb</item>
      <item>HUSNJAK d.o.o., OIB 25247987743, Zelengaj 20,10000 Zagreb</item>
      <item>Robert Husnjak, OIB 50798598259, Zelengaj 20,10000 Zagreb</item>
    </izvorni_sadrzaj>
    <derivirana_varijabla naziv="DomainObject.Predmet.SudioniciListAdressOIB_1">
      <item>FINA Regionalni centar Zagreb, OIB 85821130368, Trg svibanjskih žrtava 1995. 1,10000 Zagreb</item>
      <item>HUSNJAK d.o.o., OIB 25247987743, Zelengaj 20,10000 Zagreb</item>
      <item>Robert Husnjak, OIB 50798598259, Zelengaj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25247987743</item>
      <item>, OIB 50798598259</item>
    </izvorni_sadrzaj>
    <derivirana_varijabla naziv="DomainObject.Predmet.SudioniciListNazivOIB_1">
      <item>, OIB 85821130368</item>
      <item>, OIB 25247987743</item>
      <item>, OIB 50798598259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5321</properties:Characters>
  <properties:Lines>116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2017-09-05T09:19:00Z</dcterms:created>
  <dc:creator>Valentina Kranjčić</dc:creator>
  <cp:lastModifiedBy>Valentina Kranjčić</cp:lastModifiedBy>
  <cp:lastPrinted>2017-09-05T11:22:00Z</cp:lastPrinted>
  <dcterms:modified xmlns:xsi="http://www.w3.org/2001/XMLSchema-instance" xsi:type="dcterms:W3CDTF">2017-09-05T11:22:00Z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