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f5781" w14:paraId="d7f5781" w:rsidRDefault="00651BAF" w:rsidP="001940FB" w:rsidR="00651BAF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2712FB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483FA5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651BAF" w:rsidP="00AA6BCF" w:rsidR="00651BA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651BAF" w:rsidR="00651BA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651BAF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651BAF" w:rsidP="00651BAF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651BA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651BAF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416FA5">
        <w:rPr>
          <w:rFonts w:cs="Calibri" w:eastAsia="Arial Unicode MS" w:hAnsi="Calibri" w:ascii="Calibri"/>
          <w:kern w:val="1"/>
          <w:lang w:eastAsia="ar-SA" w:val="hr-HR"/>
        </w:rPr>
        <w:t>DANIJELA POLITEO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jela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prijavu tražbin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e</w:t>
      </w:r>
      <w:r w:rsidR="002712FB">
        <w:rPr>
          <w:rFonts w:cs="Calibri" w:eastAsia="Arial Unicode MS" w:hAnsi="Calibri" w:ascii="Calibri"/>
          <w:kern w:val="1"/>
          <w:lang w:eastAsia="ar-SA" w:val="hr-HR"/>
        </w:rPr>
        <w:t xml:space="preserve">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416FA5">
        <w:rPr>
          <w:rFonts w:cs="Calibri" w:hAnsi="Calibri" w:ascii="Calibri"/>
        </w:rPr>
        <w:t>249.353,00</w:t>
      </w:r>
      <w:r w:rsidR="00384EA1" w:rsidRPr="00384EA1">
        <w:rPr>
          <w:rFonts w:cs="Calibri" w:hAnsi="Calibri" w:ascii="Calibri"/>
        </w:rPr>
        <w:t xml:space="preserve">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384EA1" w:rsidRPr="00384EA1">
        <w:rPr>
          <w:rFonts w:cs="Calibri" w:hAnsi="Calibri" w:ascii="Calibri"/>
        </w:rPr>
        <w:t>151.882,16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C740BF">
        <w:rPr>
          <w:rFonts w:cs="Calibri" w:hAnsi="Calibri" w:ascii="Calibri"/>
        </w:rPr>
        <w:t>13.900</w:t>
      </w:r>
      <w:r w:rsidR="00BF6B4A" w:rsidRPr="00BF6B4A">
        <w:rPr>
          <w:rFonts w:cs="Calibri" w:hAnsi="Calibri" w:ascii="Calibri"/>
        </w:rPr>
        <w:t xml:space="preserve">,00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kuna 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651BAF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651BAF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651BAF" w:rsidRPr="00651BAF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651BAF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BD0B6A" w:rsidP="00AA6BCF" w:rsidR="00BD0B6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16FA5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DANIJELA POLITEO</w:t>
            </w:r>
            <w:r w:rsidR="00384EA1">
              <w:rPr>
                <w:rFonts w:cs="Calibri"/>
              </w:rPr>
              <w:t xml:space="preserve">, </w:t>
            </w:r>
            <w:r w:rsidR="00384EA1" w:rsidRPr="00384EA1">
              <w:rPr>
                <w:rFonts w:cs="Calibri"/>
              </w:rPr>
              <w:t xml:space="preserve"> </w:t>
            </w:r>
            <w:r w:rsidRPr="00416FA5">
              <w:rPr>
                <w:rFonts w:cs="Calibri" w:hAnsi="Calibri" w:ascii="Calibri"/>
              </w:rPr>
              <w:t>Kupreška 14, Split</w:t>
            </w:r>
            <w:r w:rsidR="00384EA1">
              <w:rPr>
                <w:rFonts w:cs="Calibri" w:hAnsi="Calibri" w:ascii="Calibri"/>
              </w:rPr>
              <w:t>,</w:t>
            </w:r>
            <w:r w:rsidR="00384EA1" w:rsidRPr="00372EC9">
              <w:rPr>
                <w:rFonts w:cs="Calibri" w:hAnsi="Calibri" w:ascii="Calibri"/>
              </w:rPr>
              <w:t xml:space="preserve"> 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 w:rsidRPr="00416FA5">
              <w:rPr>
                <w:rFonts w:cs="Calibri" w:hAnsi="Calibri" w:ascii="Calibri"/>
              </w:rPr>
              <w:t>29510602027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84EA1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384EA1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416FA5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249.353,00</w:t>
            </w:r>
            <w:r w:rsidR="00384EA1" w:rsidRPr="00384EA1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416FA5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151.882,16</w:t>
            </w:r>
            <w:r w:rsidR="00384EA1" w:rsidRPr="00384EA1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BF6B4A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416FA5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13.900,00</w:t>
            </w:r>
            <w:r w:rsidR="00384EA1" w:rsidRPr="00384EA1">
              <w:rPr>
                <w:rFonts w:cs="Calibri" w:hAnsi="Calibri" w:ascii="Calibri"/>
              </w:rPr>
              <w:t xml:space="preserve"> kn</w:t>
            </w:r>
          </w:p>
        </w:tc>
      </w:tr>
    </w:tbl>
    <w:p w:rsidRDefault="00651BAF" w:rsidP="00AA6BCF" w:rsidR="00651BAF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CB1422" w:rsidP="00CB1422" w:rsidR="00CB1422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0C4B85" w:rsidP="00CB1422" w:rsidR="00CB1422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1422" w:rsidP="00CB1422" w:rsidR="00CB1422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CB1422" w:rsidP="00CB1422" w:rsidR="00CB1422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CB1422" w:rsidP="00CB1422" w:rsidR="00CB1422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CB1422" w:rsidP="00CB1422" w:rsidR="00CB1422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CB1422" w:rsidP="00CB1422" w:rsidR="00CB1422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74B0" w:rsidR="00EA74B0">
      <w:pPr>
        <w:spacing w:after="0"/>
      </w:pPr>
      <w:r>
        <w:separator/>
      </w:r>
    </w:p>
  </w:endnote>
  <w:endnote w:id="0" w:type="continuationSeparator">
    <w:p w:rsidRDefault="00EA74B0" w:rsidR="00EA74B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6FC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74B0" w:rsidR="00EA74B0">
      <w:pPr>
        <w:spacing w:after="0"/>
      </w:pPr>
      <w:r>
        <w:separator/>
      </w:r>
    </w:p>
  </w:footnote>
  <w:footnote w:id="0" w:type="continuationSeparator">
    <w:p w:rsidRDefault="00EA74B0" w:rsidR="00EA74B0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6FC5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B85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28B3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712FB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13337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84EA1"/>
    <w:rsid w:val="0039198E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16FA5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3FA5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1BAF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6334"/>
    <w:rsid w:val="00796D4E"/>
    <w:rsid w:val="007A0C24"/>
    <w:rsid w:val="007A2435"/>
    <w:rsid w:val="007A2783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C6A91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16FC5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63A0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4EAF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07D0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1A87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57993"/>
    <w:rsid w:val="00C6071E"/>
    <w:rsid w:val="00C6182A"/>
    <w:rsid w:val="00C655B4"/>
    <w:rsid w:val="00C667F8"/>
    <w:rsid w:val="00C673C8"/>
    <w:rsid w:val="00C72309"/>
    <w:rsid w:val="00C72769"/>
    <w:rsid w:val="00C73F8A"/>
    <w:rsid w:val="00C740BF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1422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4B0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2776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74073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916F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6FC5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6FC5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6FC5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6FC5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916F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6FC5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6FC5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6FC5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6FC5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260</properties:Words>
  <properties:Characters>1450</properties:Characters>
  <properties:Lines>76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2018-08-23T10:31:00Z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2018-08-23T11:07:00Z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St-651/2017-78 / Podnesak - Podnesak (-78.docx)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