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8a6d" w14:paraId="6268a6d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09C" w:rsidP="00BF6CBB" w:rsidR="00BF6CBB" w:rsidRPr="00A22959">
      <w:pPr>
        <w:jc w:val="both"/>
      </w:pPr>
      <w:r>
        <w:t xml:space="preserve"> 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CC009C" w:rsidR="00964555">
      <w:pPr>
        <w:ind w:firstLine="708"/>
        <w:jc w:val="both"/>
      </w:pPr>
      <w:r w:rsidRPr="00A22959">
        <w:t xml:space="preserve">Pazin, Dršćevka 1  </w:t>
      </w:r>
    </w:p>
    <w:p w:rsidRDefault="00CC009C" w:rsidP="00CC009C" w:rsidR="00CC009C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C25B8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471FED">
        <w:t>Stečajnom masom iza MAGUS d.o.o. u stečaju Rijeka, Marijana Stepčića 34, OIB 94295814368</w:t>
      </w:r>
      <w:r w:rsidR="004C25B8">
        <w:t xml:space="preserve">, </w:t>
      </w:r>
      <w:r w:rsidR="00086867">
        <w:t>1</w:t>
      </w:r>
      <w:r w:rsidR="00471FED">
        <w:t>4</w:t>
      </w:r>
      <w:r w:rsidR="00115D2F" w:rsidRPr="00A22959">
        <w:t xml:space="preserve">. </w:t>
      </w:r>
      <w:r w:rsidR="00471FED">
        <w:t>prosinca</w:t>
      </w:r>
      <w:r w:rsidR="00533413">
        <w:t xml:space="preserve">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CC009C" w:rsidP="004C25B8" w:rsidR="00CC009C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471FED" w:rsidRPr="00471FED">
        <w:t>Stečajnom masom iza MAGUS d.o.o. u stečaju Rijeka, Marijana Stepčića 34, OIB 94295814368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814F52" w:rsidP="00814F52" w:rsidR="009D3D8D">
      <w:r>
        <w:tab/>
      </w:r>
      <w:r w:rsidR="009D3D8D" w:rsidRPr="0003673B">
        <w:t>TRAŽBINE DRUGOG VIŠEG ISPLATNOG REDA:</w:t>
      </w:r>
    </w:p>
    <w:p w:rsidRDefault="009D3D8D" w:rsidP="00814F52" w:rsidR="009D3D8D"/>
    <w:p w:rsidRDefault="00814F52" w:rsidP="00471FED" w:rsidR="009D3D8D">
      <w:pPr>
        <w:jc w:val="both"/>
      </w:pPr>
      <w:r>
        <w:tab/>
      </w:r>
      <w:r w:rsidR="00471FED" w:rsidRPr="00471FED">
        <w:t>1. REPUBLIKA HRVATSKA, Ministarstvo financija, OIB: 52634238587, u iznosu od 5.697,05 kuna</w:t>
      </w:r>
      <w:r w:rsidR="00471FED">
        <w:t>.</w:t>
      </w:r>
    </w:p>
    <w:p w:rsidRDefault="00CC009C" w:rsidP="00CC009C" w:rsidR="00CC009C"/>
    <w:p w:rsidRDefault="003868A1" w:rsidP="00CC009C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086867">
        <w:t>1</w:t>
      </w:r>
      <w:r w:rsidR="00471FED">
        <w:t>4</w:t>
      </w:r>
      <w:r w:rsidRPr="00A22959">
        <w:t xml:space="preserve">. </w:t>
      </w:r>
      <w:r w:rsidR="00471FED">
        <w:t>prosinca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A22959">
        <w:t xml:space="preserve">U Pazinu, </w:t>
      </w:r>
      <w:r w:rsidR="00814F52">
        <w:t>1</w:t>
      </w:r>
      <w:r w:rsidR="00471FED">
        <w:t>4</w:t>
      </w:r>
      <w:r w:rsidR="004F4CF7" w:rsidRPr="00A22959">
        <w:t xml:space="preserve">. </w:t>
      </w:r>
      <w:r w:rsidR="00471FED">
        <w:t>prosinca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CC009C" w:rsidP="004F4CF7" w:rsidR="00CC009C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C077B4">
        <w:t>, v.r.</w:t>
      </w: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471FED">
        <w:t>Bogdan Veselinović</w:t>
      </w:r>
    </w:p>
    <w:sectPr w:rsidSect="00CC009C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87E" w:rsidR="0090787E">
      <w:r>
        <w:separator/>
      </w:r>
    </w:p>
  </w:endnote>
  <w:endnote w:id="0" w:type="continuationSeparator">
    <w:p w:rsidRDefault="0090787E" w:rsidR="00907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87E" w:rsidR="0090787E">
      <w:r>
        <w:separator/>
      </w:r>
    </w:p>
  </w:footnote>
  <w:footnote w:id="0" w:type="continuationSeparator">
    <w:p w:rsidRDefault="0090787E" w:rsidR="00907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0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9D3D8D" w:rsidRPr="009D3D8D">
      <w:t>10 St-425/2017-19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9D3D8D">
      <w:t>10 St-</w:t>
    </w:r>
    <w:r w:rsidR="00471FED">
      <w:t>540/2017-14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F25DA"/>
    <w:multiLevelType w:val="hybridMultilevel"/>
    <w:tmpl w:val="DA1AC4B8"/>
    <w:lvl w:tplc="11DEB6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C23A0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71FED"/>
    <w:rsid w:val="00484A5A"/>
    <w:rsid w:val="00496C6E"/>
    <w:rsid w:val="004B072B"/>
    <w:rsid w:val="004C25B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75EA3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670B8"/>
    <w:rsid w:val="00777A7B"/>
    <w:rsid w:val="007A28B0"/>
    <w:rsid w:val="007A2B96"/>
    <w:rsid w:val="007B168D"/>
    <w:rsid w:val="007C4545"/>
    <w:rsid w:val="007E31C8"/>
    <w:rsid w:val="00802FA2"/>
    <w:rsid w:val="00814F52"/>
    <w:rsid w:val="00821C00"/>
    <w:rsid w:val="008457E8"/>
    <w:rsid w:val="00891286"/>
    <w:rsid w:val="008A0989"/>
    <w:rsid w:val="008A4163"/>
    <w:rsid w:val="008A780B"/>
    <w:rsid w:val="008B69A8"/>
    <w:rsid w:val="008E1A24"/>
    <w:rsid w:val="008F6CD2"/>
    <w:rsid w:val="00903350"/>
    <w:rsid w:val="0090787E"/>
    <w:rsid w:val="00932C74"/>
    <w:rsid w:val="00937999"/>
    <w:rsid w:val="00942C33"/>
    <w:rsid w:val="00964555"/>
    <w:rsid w:val="00966F4F"/>
    <w:rsid w:val="00994487"/>
    <w:rsid w:val="009D3D8D"/>
    <w:rsid w:val="00A22959"/>
    <w:rsid w:val="00A364AC"/>
    <w:rsid w:val="00A41658"/>
    <w:rsid w:val="00A42125"/>
    <w:rsid w:val="00A42F59"/>
    <w:rsid w:val="00A64CC0"/>
    <w:rsid w:val="00A76747"/>
    <w:rsid w:val="00A83C27"/>
    <w:rsid w:val="00A9217E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B4040"/>
    <w:rsid w:val="00BC224F"/>
    <w:rsid w:val="00BF03DF"/>
    <w:rsid w:val="00BF10B9"/>
    <w:rsid w:val="00BF6CBB"/>
    <w:rsid w:val="00C077B4"/>
    <w:rsid w:val="00C34514"/>
    <w:rsid w:val="00C37965"/>
    <w:rsid w:val="00C828AA"/>
    <w:rsid w:val="00C87D5D"/>
    <w:rsid w:val="00C942E4"/>
    <w:rsid w:val="00C96A5C"/>
    <w:rsid w:val="00CA07B2"/>
    <w:rsid w:val="00CB5C1E"/>
    <w:rsid w:val="00CC009C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A5120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D3727-AFCD-43F0-A6D7-A5546DEA9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288</properties:Words>
  <properties:Characters>1424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2017-12-14T10:58:00Z</dcterms:created>
  <dc:creator>drabar</dc:creator>
  <cp:lastModifiedBy>Sanja Lakošeljac</cp:lastModifiedBy>
  <cp:lastPrinted>2015-10-15T08:52:00Z</cp:lastPrinted>
  <dcterms:modified xmlns:xsi="http://www.w3.org/2001/XMLSchema-instance" xsi:type="dcterms:W3CDTF">2017-12-14T11:01:00Z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