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25bd" w14:paraId="3d725b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90</w:t>
      </w:r>
      <w:r w:rsidR="009E412F">
        <w:t>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B7CC9" w:rsidRPr="003B7CC9">
        <w:t xml:space="preserve">World </w:t>
      </w:r>
      <w:proofErr w:type="spellStart"/>
      <w:r w:rsidR="003B7CC9" w:rsidRPr="003B7CC9">
        <w:t>Trade</w:t>
      </w:r>
      <w:proofErr w:type="spellEnd"/>
      <w:r w:rsidR="003B7CC9" w:rsidRPr="003B7CC9">
        <w:t xml:space="preserve"> Tower </w:t>
      </w:r>
      <w:proofErr w:type="spellStart"/>
      <w:r w:rsidR="003B7CC9" w:rsidRPr="003B7CC9">
        <w:t>Development</w:t>
      </w:r>
      <w:proofErr w:type="spellEnd"/>
      <w:r w:rsidR="003B7CC9" w:rsidRPr="003B7CC9">
        <w:t xml:space="preserve"> d.o.o.</w:t>
      </w:r>
      <w:r w:rsidR="00BA142B">
        <w:t xml:space="preserve">, </w:t>
      </w:r>
      <w:r w:rsidR="00E60C4D" w:rsidRPr="00E60C4D">
        <w:t>Zagreb</w:t>
      </w:r>
      <w:r w:rsidR="00BA142B">
        <w:t xml:space="preserve">, </w:t>
      </w:r>
      <w:r w:rsidR="003B7CC9" w:rsidRPr="003B7CC9">
        <w:t>Ivana Lučića 2/A</w:t>
      </w:r>
      <w:r w:rsidR="00BA142B">
        <w:t xml:space="preserve">, MBS: </w:t>
      </w:r>
      <w:r w:rsidR="003B7CC9" w:rsidRPr="003B7CC9">
        <w:t>081020599</w:t>
      </w:r>
      <w:r w:rsidR="00BA142B">
        <w:t xml:space="preserve">, OIB: </w:t>
      </w:r>
      <w:r w:rsidR="003B7CC9" w:rsidRPr="003B7CC9">
        <w:t>80535913968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B7CC9">
        <w:t xml:space="preserve">World </w:t>
      </w:r>
      <w:proofErr w:type="spellStart"/>
      <w:r w:rsidR="003B7CC9">
        <w:t>Trade</w:t>
      </w:r>
      <w:proofErr w:type="spellEnd"/>
      <w:r w:rsidR="003B7CC9">
        <w:t xml:space="preserve"> Tower </w:t>
      </w:r>
      <w:proofErr w:type="spellStart"/>
      <w:r w:rsidR="003B7CC9">
        <w:t>Development</w:t>
      </w:r>
      <w:proofErr w:type="spellEnd"/>
      <w:r w:rsidR="003B7CC9">
        <w:t xml:space="preserve"> d.o.o., Zagreb, Ivana Lučića 2/A, MBS: 081020599, OIB: 80535913968</w:t>
      </w:r>
      <w:r w:rsidR="00D43EFC">
        <w:t xml:space="preserve">, </w:t>
      </w:r>
      <w:r>
        <w:t xml:space="preserve">iznosi </w:t>
      </w:r>
      <w:r w:rsidR="003B7CC9">
        <w:t>189.003,11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3B7CC9" w:rsidRPr="003B7CC9">
        <w:t>Zdenko Ivanković, OIB: 87640174111</w:t>
      </w:r>
      <w:r w:rsidR="00E43AC0">
        <w:t xml:space="preserve">, </w:t>
      </w:r>
      <w:r w:rsidR="003B7CC9" w:rsidRPr="003B7CC9">
        <w:t xml:space="preserve">Zagreb, </w:t>
      </w:r>
      <w:proofErr w:type="spellStart"/>
      <w:r w:rsidR="003B7CC9" w:rsidRPr="003B7CC9">
        <w:t>Šublinov</w:t>
      </w:r>
      <w:proofErr w:type="spellEnd"/>
      <w:r w:rsidR="003B7CC9" w:rsidRPr="003B7CC9">
        <w:t xml:space="preserve"> brijeg 20 D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90</w:t>
      </w:r>
      <w:r w:rsidR="009E412F">
        <w:t>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CA5" w:rsidR="00247CA5">
      <w:r>
        <w:separator/>
      </w:r>
    </w:p>
  </w:endnote>
  <w:endnote w:id="0" w:type="continuationSeparator">
    <w:p w:rsidRDefault="00247CA5" w:rsidR="00247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CA5" w:rsidR="00247CA5">
      <w:r>
        <w:separator/>
      </w:r>
    </w:p>
  </w:footnote>
  <w:footnote w:id="0" w:type="continuationSeparator">
    <w:p w:rsidRDefault="00247CA5" w:rsidR="00247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E63C2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47CA5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E63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E63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St-907/2017</izvorni_sadrzaj>
    <derivirana_varijabla naziv="DomainObject.Predmet.OznakaBroj_1">St-907/2017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World Trade Tower Development d.o.o.</izvorni_sadrzaj>
    <derivirana_varijabla naziv="DomainObject.Predmet.ProtustrankaFormated_1">  World Trade Tower Development d.o.o.</derivirana_varijabla>
  </DomainObject.Predmet.ProtustrankaFormated>
  <DomainObject.Predmet.ProtustrankaFormatedOIB>
    <izvorni_sadrzaj>  World Trade Tower Development d.o.o., OIB 80535913968</izvorni_sadrzaj>
    <derivirana_varijabla naziv="DomainObject.Predmet.ProtustrankaFormatedOIB_1">  World Trade Tower Development d.o.o., OIB 80535913968</derivirana_varijabla>
  </DomainObject.Predmet.ProtustrankaFormatedOIB>
  <DomainObject.Predmet.ProtustrankaFormatedWithAdress>
    <izvorni_sadrzaj> World Trade Tower Development d.o.o., Ivana Lučića 2A, 10000 Zagreb</izvorni_sadrzaj>
    <derivirana_varijabla naziv="DomainObject.Predmet.ProtustrankaFormatedWithAdress_1"> World Trade Tower Development d.o.o., Ivana Lučića 2A, 10000 Zagreb</derivirana_varijabla>
  </DomainObject.Predmet.ProtustrankaFormatedWithAdress>
  <DomainObject.Predmet.ProtustrankaFormatedWithAdressOIB>
    <izvorni_sadrzaj> World Trade Tower Development d.o.o., OIB 80535913968, Ivana Lučića 2A, 10000 Zagreb</izvorni_sadrzaj>
    <derivirana_varijabla naziv="DomainObject.Predmet.ProtustrankaFormatedWithAdressOIB_1"> World Trade Tower Development d.o.o., OIB 80535913968, Ivana Lučića 2A, 10000 Zagreb</derivirana_varijabla>
  </DomainObject.Predmet.ProtustrankaFormatedWithAdressOIB>
  <DomainObject.Predmet.ProtustrankaWithAdress>
    <izvorni_sadrzaj>World Trade Tower Development d.o.o. Ivana Lučića 2A, 10000 Zagreb</izvorni_sadrzaj>
    <derivirana_varijabla naziv="DomainObject.Predmet.ProtustrankaWithAdress_1">World Trade Tower Development d.o.o. Ivana Lučića 2A, 10000 Zagreb</derivirana_varijabla>
  </DomainObject.Predmet.ProtustrankaWithAdress>
  <DomainObject.Predmet.ProtustrankaWithAdressOIB>
    <izvorni_sadrzaj>World Trade Tower Development d.o.o., OIB 80535913968, Ivana Lučića 2A, 10000 Zagreb</izvorni_sadrzaj>
    <derivirana_varijabla naziv="DomainObject.Predmet.ProtustrankaWithAdressOIB_1">World Trade Tower Development d.o.o., OIB 80535913968, Ivana Lučića 2A, 10000 Zagreb</derivirana_varijabla>
  </DomainObject.Predmet.ProtustrankaWithAdressOIB>
  <DomainObject.Predmet.ProtustrankaNazivFormated>
    <izvorni_sadrzaj>World Trade Tower Development d.o.o.</izvorni_sadrzaj>
    <derivirana_varijabla naziv="DomainObject.Predmet.ProtustrankaNazivFormated_1">World Trade Tower Development d.o.o.</derivirana_varijabla>
  </DomainObject.Predmet.ProtustrankaNazivFormated>
  <DomainObject.Predmet.ProtustrankaNazivFormatedOIB>
    <izvorni_sadrzaj>World Trade Tower Development d.o.o., OIB 80535913968</izvorni_sadrzaj>
    <derivirana_varijabla naziv="DomainObject.Predmet.ProtustrankaNazivFormatedOIB_1">World Trade Tower Development d.o.o., OIB 80535913968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Trade Tower Development d.o.o.</item>
    </izvorni_sadrzaj>
    <derivirana_varijabla naziv="DomainObject.Predmet.ProtuStrankaListFormated_1">
      <item>World Trade Tower Development d.o.o.</item>
    </derivirana_varijabla>
  </DomainObject.Predmet.ProtuStrankaListFormated>
  <DomainObject.Predmet.ProtuStrankaListFormatedOIB>
    <izvorni_sadrzaj>
      <item>World Trade Tower Development d.o.o., OIB 80535913968</item>
    </izvorni_sadrzaj>
    <derivirana_varijabla naziv="DomainObject.Predmet.ProtuStrankaListFormatedOIB_1">
      <item>World Trade Tower Development d.o.o., OIB 80535913968</item>
    </derivirana_varijabla>
  </DomainObject.Predmet.ProtuStrankaListFormatedOIB>
  <DomainObject.Predmet.ProtuStrankaListFormatedWithAdress>
    <izvorni_sadrzaj>
      <item>World Trade Tower Development d.o.o., Ivana Lučića 2A, 10000 Zagreb</item>
    </izvorni_sadrzaj>
    <derivirana_varijabla naziv="DomainObject.Predmet.ProtuStrankaListFormatedWithAdress_1">
      <item>World Trade Tower Development d.o.o., Ivana Lučića 2A, 10000 Zagreb</item>
    </derivirana_varijabla>
  </DomainObject.Predmet.ProtuStrankaListFormatedWithAdress>
  <DomainObject.Predmet.ProtuStrankaListFormatedWithAdressOIB>
    <izvorni_sadrzaj>
      <item>World Trade Tower Development d.o.o., OIB 80535913968, Ivana Lučića 2A, 10000 Zagreb</item>
    </izvorni_sadrzaj>
    <derivirana_varijabla naziv="DomainObject.Predmet.ProtuStrankaListFormatedWithAdressOIB_1">
      <item>World Trade Tower Development d.o.o., OIB 80535913968, Ivana Lučića 2A, 10000 Zagreb</item>
    </derivirana_varijabla>
  </DomainObject.Predmet.ProtuStrankaListFormatedWithAdressOIB>
  <DomainObject.Predmet.ProtuStrankaListNazivFormated>
    <izvorni_sadrzaj>
      <item>World Trade Tower Development d.o.o.</item>
    </izvorni_sadrzaj>
    <derivirana_varijabla naziv="DomainObject.Predmet.ProtuStrankaListNazivFormated_1">
      <item>World Trade Tower Development d.o.o.</item>
    </derivirana_varijabla>
  </DomainObject.Predmet.ProtuStrankaListNazivFormated>
  <DomainObject.Predmet.ProtuStrankaListNazivFormatedOIB>
    <izvorni_sadrzaj>
      <item>World Trade Tower Development d.o.o., OIB 80535913968</item>
    </izvorni_sadrzaj>
    <derivirana_varijabla naziv="DomainObject.Predmet.ProtuStrankaListNazivFormatedOIB_1">
      <item>World Trade Tower Development d.o.o., OIB 80535913968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Trade Tower Development d.o.o.</izvorni_sadrzaj>
    <derivirana_varijabla naziv="DomainObject.Predmet.ProtustrankaIDrugi_1">World Trade Tower Development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World Trade Tower Development d.o.o., OIB 80535913968, Ivana Lučića 2A, 10000 Zagreb</izvorni_sadrzaj>
    <derivirana_varijabla naziv="DomainObject.Predmet.ProtustrankaIDrugiAdressOIB_1">World Trade Tower Development d.o.o., OIB 80535913968,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Trade Tower Development d.o.o.</item>
    </izvorni_sadrzaj>
    <derivirana_varijabla naziv="DomainObject.Predmet.SudioniciListNaziv_1">
      <item>FINA Regionalni centar Zagreb</item>
      <item>World Trade Tower Development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World Trade Tower Development d.o.o., OIB 80535913968, Ivana Lučića 2A,10000 Zagreb</item>
    </izvorni_sadrzaj>
    <derivirana_varijabla naziv="DomainObject.Predmet.SudioniciListAdressOIB_1">
      <item>FINA Regionalni centar Zagreb, OIB 85821130368, Trg svibanjskih žrtava 1995. br. 1,10000 Zagreb</item>
      <item>World Trade Tower Development d.o.o., OIB 80535913968,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80535913968</item>
    </izvorni_sadrzaj>
    <derivirana_varijabla naziv="DomainObject.Predmet.SudioniciListNazivOIB_1">
      <item>, OIB 85821130368</item>
      <item>, OIB 80535913968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D6197-2675-4032-ABEA-83BB1A40F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1988</properties:Characters>
  <properties:Lines>49</properties:Lines>
  <properties:Paragraphs>16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2017-08-07T07:17:00Z</dcterms:modified>
  <cp:revision>201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