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6620" w14:paraId="0d8662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84E92">
        <w:t>4355</w:t>
      </w:r>
      <w:r w:rsidR="00E77B4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84E92">
        <w:t>RADELIĆ METALI zadruga za proizvodnju, posredovanje i poslovne usluge, Sesvete, Ljudevita Posavskog 8, OIB: 16818511659, MBS: 010063354</w:t>
      </w:r>
      <w:r w:rsidR="00E77B46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84E92">
        <w:t>1.891.022,17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</w:t>
    </w:r>
    <w:r w:rsidR="00284E92">
      <w:t>-4355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84E92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C6A2C"/>
    <w:rsid w:val="006D7A68"/>
    <w:rsid w:val="0071740A"/>
    <w:rsid w:val="00777DE9"/>
    <w:rsid w:val="007A2B14"/>
    <w:rsid w:val="007B5AFD"/>
    <w:rsid w:val="007D490D"/>
    <w:rsid w:val="007D5A5D"/>
    <w:rsid w:val="008155EE"/>
    <w:rsid w:val="00860308"/>
    <w:rsid w:val="008613BD"/>
    <w:rsid w:val="00863025"/>
    <w:rsid w:val="00866A6D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51145"/>
    <w:rsid w:val="00D66226"/>
    <w:rsid w:val="00E77B46"/>
    <w:rsid w:val="00EC3302"/>
    <w:rsid w:val="00ED6AA8"/>
    <w:rsid w:val="00EE5818"/>
    <w:rsid w:val="00EF1BCD"/>
    <w:rsid w:val="00F034D3"/>
    <w:rsid w:val="00F37CC6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2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St-4355/2015</izvorni_sadrzaj>
    <derivirana_varijabla naziv="DomainObject.Predmet.OznakaBroj_1">St-4355/2015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RADELIĆ METALI zadruga za proizvodnju, posredovanje i poslovne usluge</izvorni_sadrzaj>
    <derivirana_varijabla naziv="DomainObject.Predmet.ProtustrankaFormated_1">  RADELIĆ METALI zadruga za proizvodnju, posredovanje i poslovne usluge</derivirana_varijabla>
  </DomainObject.Predmet.ProtustrankaFormated>
  <DomainObject.Predmet.ProtustrankaFormatedOIB>
    <izvorni_sadrzaj>  RADELIĆ METALI zadruga za proizvodnju, posredovanje i poslovne usluge, OIB 16818511659</izvorni_sadrzaj>
    <derivirana_varijabla naziv="DomainObject.Predmet.ProtustrankaFormatedOIB_1">  RADELIĆ METALI zadruga za proizvodnju, posredovanje i poslovne usluge, OIB 16818511659</derivirana_varijabla>
  </DomainObject.Predmet.ProtustrankaFormatedOIB>
  <DomainObject.Predmet.ProtustrankaFormatedWithAdress>
    <izvorni_sadrzaj> RADELIĆ METALI zadruga za proizvodnju, posredovanje i poslovne usluge, Ljudevita Posavskog 8, 10360 Sesvete</izvorni_sadrzaj>
    <derivirana_varijabla naziv="DomainObject.Predmet.ProtustrankaFormatedWithAdress_1"> RADELIĆ METALI zadruga za proizvodnju, posredovanje i poslovne usluge, Ljudevita Posavskog 8, 10360 Sesvete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</izvorni_sadrzaj>
    <derivirana_varijabla naziv="DomainObject.Predmet.ProtustrankaFormatedWithAdressOIB_1"> RADELIĆ METALI zadruga za proizvodnju, posredovanje i poslovne usluge, OIB 16818511659, Ljudevita Posavskog 8, 10360 Sesvete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RADELIĆ METALI zadruga za proizvodnju, posredovanje i poslovne usluge</item>
    </izvorni_sadrzaj>
    <derivirana_varijabla naziv="DomainObject.Predmet.ProtuStrankaListFormated_1">
      <item>RADELIĆ METALI zadruga za proizvodnju, posredovanje i poslovne usluge</item>
    </derivirana_varijabla>
  </DomainObject.Predmet.ProtuStrankaListFormated>
  <DomainObject.Predmet.ProtuStrankaListFormatedOIB>
    <izvorni_sadrzaj>
      <item>RADELIĆ METALI zadruga za proizvodnju, posredovanje i poslovne usluge, OIB 16818511659</item>
    </izvorni_sadrzaj>
    <derivirana_varijabla naziv="DomainObject.Predmet.ProtuStrankaListFormatedOIB_1">
      <item>RADELIĆ METALI zadruga za proizvodnju, posredovanje i poslovne usluge, OIB 16818511659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</item>
    </izvorni_sadrzaj>
    <derivirana_varijabla naziv="DomainObject.Predmet.ProtuStrankaListFormatedWithAdress_1">
      <item>RADELIĆ METALI zadruga za proizvodnju, posredovanje i poslovne usluge, Ljudevita Posavskog 8, 10360 Sesvete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</item>
    </izvorni_sadrzaj>
    <derivirana_varijabla naziv="DomainObject.Predmet.ProtuStrankaListFormatedWithAdressOIB_1">
      <item>RADELIĆ METALI zadruga za proizvodnju, posredovanje i poslovne usluge, OIB 16818511659, Ljudevita Posavskog 8, 10360 Sesvete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</item>
    </izvorni_sadrzaj>
    <derivirana_varijabla naziv="DomainObject.Predmet.OstaliListFormated_1">
      <item>ELVIR SUJOLDŽIĆ</item>
    </derivirana_varijabla>
  </DomainObject.Predmet.OstaliListFormated>
  <DomainObject.Predmet.OstaliListFormatedOIB>
    <izvorni_sadrzaj>
      <item>ELVIR SUJOLDŽIĆ, OIB 40051770842</item>
    </izvorni_sadrzaj>
    <derivirana_varijabla naziv="DomainObject.Predmet.OstaliListFormatedOIB_1">
      <item>ELVIR SUJOLDŽIĆ, OIB 40051770842</item>
    </derivirana_varijabla>
  </DomainObject.Predmet.OstaliListFormatedOIB>
  <DomainObject.Predmet.OstaliListFormatedWithAdress>
    <izvorni_sadrzaj>
      <item>ELVIR SUJOLDŽIĆ, SKOK 3, TRAVNIK</item>
    </izvorni_sadrzaj>
    <derivirana_varijabla naziv="DomainObject.Predmet.OstaliListFormatedWithAdress_1">
      <item>ELVIR SUJOLDŽIĆ, SKOK 3, TRAVNIK</item>
    </derivirana_varijabla>
  </DomainObject.Predmet.OstaliListFormatedWithAdress>
  <DomainObject.Predmet.OstaliListFormatedWithAdressOIB>
    <izvorni_sadrzaj>
      <item>ELVIR SUJOLDŽIĆ, OIB 40051770842, SKOK 3, TRAVNIK</item>
    </izvorni_sadrzaj>
    <derivirana_varijabla naziv="DomainObject.Predmet.OstaliListFormatedWithAdressOIB_1">
      <item>ELVIR SUJOLDŽIĆ, OIB 40051770842, SKOK 3, TRAVNIK</item>
    </derivirana_varijabla>
  </DomainObject.Predmet.OstaliListFormatedWithAdressOIB>
  <DomainObject.Predmet.OstaliListNazivFormated>
    <izvorni_sadrzaj>
      <item>ELVIR SUJOLDŽIĆ</item>
    </izvorni_sadrzaj>
    <derivirana_varijabla naziv="DomainObject.Predmet.OstaliListNazivFormated_1">
      <item>ELVIR SUJOLDŽIĆ</item>
    </derivirana_varijabla>
  </DomainObject.Predmet.OstaliListNazivFormated>
  <DomainObject.Predmet.OstaliListNazivFormatedOIB>
    <izvorni_sadrzaj>
      <item>ELVIR SUJOLDŽIĆ, OIB 40051770842</item>
    </izvorni_sadrzaj>
    <derivirana_varijabla naziv="DomainObject.Predmet.OstaliListNazivFormatedOIB_1">
      <item>ELVIR SUJOLDŽIĆ, OIB 40051770842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</izvorni_sadrzaj>
    <derivirana_varijabla naziv="DomainObject.Predmet.SudioniciListNazivOIB_1">
      <item>, OIB 16818511659</item>
      <item>, OIB 85821130368</item>
      <item>, OIB 40051770842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1509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2016-02-02T12:56:00Z</dcterms:created>
  <dc:creator>ilukac</dc:creator>
  <cp:lastModifiedBy>Mirela Šantek</cp:lastModifiedBy>
  <cp:lastPrinted>2016-02-02T12:57:00Z</cp:lastPrinted>
  <dcterms:modified xmlns:xsi="http://www.w3.org/2001/XMLSchema-instance" xsi:type="dcterms:W3CDTF">2016-02-02T14:35:00Z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