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833a" w14:paraId="4cb833a"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Poslovni broj: 6 St-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235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/2018-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</w:p>
    <w:p w:rsidRDefault="00A05FB8" w:rsidP="007328E6" w:rsidR="00A05FB8">
      <w:pPr>
        <w:tabs>
          <w:tab w:pos="1336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7328E6" w:rsidR="007328E6">
      <w:pPr>
        <w:tabs>
          <w:tab w:pos="1336" w:val="left"/>
          <w:tab w:pos="9072" w:val="right"/>
        </w:tabs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Republika Hrvatska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A05FB8" w:rsidP="007328E6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A05FB8" w:rsidRP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328E6" w:rsidP="00A05FB8" w:rsidR="007328E6" w:rsidRPr="00B262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 w:rsidRPr="009E5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62B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 w:rsidRPr="009E5C56">
        <w:rPr>
          <w:rFonts w:cs="Times New Roman" w:hAnsi="Times New Roman" w:ascii="Times New Roman"/>
          <w:sz w:val="24"/>
          <w:szCs w:val="24"/>
        </w:rPr>
        <w:t xml:space="preserve"> </w:t>
      </w:r>
      <w:r w:rsidR="009E5C56" w:rsidRPr="009E5C56">
        <w:rPr>
          <w:rFonts w:cs="Times New Roman" w:hAnsi="Times New Roman" w:ascii="Times New Roman"/>
          <w:sz w:val="24"/>
          <w:szCs w:val="24"/>
        </w:rPr>
        <w:t>MUL TURIST d.o.o., Murvica, Murvica Donja 157, OIB: 64381941505</w:t>
      </w:r>
      <w:r w:rsidRPr="009E5C56">
        <w:rPr>
          <w:rFonts w:cs="Times New Roman" w:hAnsi="Times New Roman" w:ascii="Times New Roman"/>
          <w:sz w:val="24"/>
          <w:szCs w:val="24"/>
        </w:rPr>
        <w:t>,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E5C56"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2018.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" w:ascii="Times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 i j e š i o   j e</w:t>
      </w:r>
    </w:p>
    <w:p w:rsidRDefault="00A05FB8" w:rsidP="00A05FB8" w:rsidR="00A05FB8" w:rsidRPr="009E5C56">
      <w:pPr>
        <w:tabs>
          <w:tab w:pos="9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 w:rsidRPr="009E5C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Odbacuje se zahtjev Financijske agencije od </w:t>
      </w:r>
      <w:r w:rsidR="0093320E"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320E"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 w:rsidRP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za provedbu skraćenoga stečajnoga postupka nad dužnikom</w:t>
      </w:r>
      <w:r w:rsidRPr="009E5C56">
        <w:rPr>
          <w:rFonts w:cs="Times New Roman" w:hAnsi="Times New Roman" w:ascii="Times New Roman"/>
          <w:sz w:val="24"/>
          <w:szCs w:val="24"/>
        </w:rPr>
        <w:t xml:space="preserve"> </w:t>
      </w:r>
      <w:r w:rsidR="009E5C56" w:rsidRPr="009E5C56">
        <w:rPr>
          <w:rFonts w:cs="Times New Roman" w:hAnsi="Times New Roman" w:ascii="Times New Roman"/>
          <w:sz w:val="24"/>
          <w:szCs w:val="24"/>
        </w:rPr>
        <w:t>MUL TURIST d.o.o., Murvica, Murvica Donja 157, OIB: 64381941505.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05FB8" w:rsidP="00A05FB8" w:rsidR="00A05F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Financijska agencija je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podnijela ovom sudu zahtjev za provedbu skraćenoga stečajnog postupka nad uvodno označenim dužnikom na temelju čl. 429. st. 1. Stečajnog zakona (Narodne novine broj: 71/15, dalje: SZ) navodeći da isti na dan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 u neprekinutom razdoblju od 120 dana u ukupnom iznosu od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62.072,29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te da nema zaposlenih.  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7328E6" w:rsidP="00A05FB8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Financijska agencija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2018. dostavila potvrdu iz koje proizlazi kako dužnik na dan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2018. u Očevidniku redoslijeda osnova za plaćanje više nema evidentiranih neizvršenih osnova za plaćanje te da račun istog nije u blokadi, to je razvidno da se u konkretnom slučaju nije ispunila jedna od kumulativno određenih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pretpostavki iz članka 428. st. 1. podstavka 2. SZ-a zbog čega je odlučeno kao u izreci rješenja. </w:t>
      </w:r>
    </w:p>
    <w:p w:rsidRDefault="007328E6" w:rsidP="007328E6" w:rsidR="007328E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9E5C56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 2018.</w:t>
      </w:r>
    </w:p>
    <w:p w:rsidRDefault="007328E6" w:rsidP="00A05FB8" w:rsidR="007328E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2B2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Sudska savjetnica</w:t>
      </w:r>
    </w:p>
    <w:p w:rsidRDefault="00B262B2" w:rsidP="00B262B2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A05F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 w:rsidR="008A3B8C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7328E6" w:rsidP="00A05FB8" w:rsidR="007328E6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0" w:val="left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05FB8" w:rsidP="00A05FB8" w:rsidR="00A05FB8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Financijskoj agenciji, RC Split, Podružnici Zadar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stečajnom dužniku 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- svima putem e-Oglasne ploče suda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-u spis</w:t>
      </w: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  <w:sz w:val="24"/>
          <w:szCs w:val="24"/>
        </w:rPr>
      </w:pPr>
    </w:p>
    <w:p w:rsidRDefault="00A05FB8" w:rsidP="00A05FB8" w:rsidR="00A05FB8">
      <w:pPr>
        <w:rPr>
          <w:rFonts w:cs="Times New Roman" w:hAnsi="Times New Roman" w:ascii="Times New Roman"/>
        </w:rPr>
      </w:pPr>
    </w:p>
    <w:p w:rsidRDefault="00A05FB8" w:rsidP="00A05FB8" w:rsidR="00A05FB8"/>
    <w:p w:rsidRDefault="004A593D" w:rsidR="004A593D"/>
    <w:sectPr w:rsidSect="007328E6" w:rsidR="004A593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8E6" w:rsidP="007328E6" w:rsidR="007328E6">
      <w:pPr>
        <w:spacing w:lineRule="auto" w:line="240" w:after="0"/>
      </w:pPr>
      <w:r>
        <w:separator/>
      </w:r>
    </w:p>
  </w:endnote>
  <w:end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8E6" w:rsidP="007328E6" w:rsidR="007328E6">
      <w:pPr>
        <w:spacing w:lineRule="auto" w:line="240" w:after="0"/>
      </w:pPr>
      <w:r>
        <w:separator/>
      </w:r>
    </w:p>
  </w:footnote>
  <w:footnote w:id="0" w:type="continuationSeparator">
    <w:p w:rsidRDefault="007328E6" w:rsidP="007328E6" w:rsidR="00732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28E6" w:rsidR="007328E6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         2   </w:t>
    </w:r>
    <w:r w:rsidR="00B262B2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</w:t>
    </w:r>
    <w:r w:rsidR="009E5C56">
      <w:rPr>
        <w:rFonts w:cs="Times New Roman" w:eastAsia="Times New Roman" w:hAnsi="Times New Roman" w:ascii="Times New Roman"/>
        <w:sz w:val="24"/>
        <w:szCs w:val="24"/>
        <w:lang w:eastAsia="hr-HR"/>
      </w:rPr>
      <w:t>Poslovni broj: 6 St-235/2018-9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5FB8"/>
    <w:rsid w:val="001A4C9E"/>
    <w:rsid w:val="004A593D"/>
    <w:rsid w:val="007328E6"/>
    <w:rsid w:val="008A3B8C"/>
    <w:rsid w:val="0093320E"/>
    <w:rsid w:val="009E5C56"/>
    <w:rsid w:val="00A05FB8"/>
    <w:rsid w:val="00B2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5F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1A4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C9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4C9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4C9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4C9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5F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28E6"/>
  </w:style>
  <w:style w:styleId="Podnoje" w:type="paragraph">
    <w:name w:val="footer"/>
    <w:basedOn w:val="Normal"/>
    <w:link w:val="PodnojeChar"/>
    <w:uiPriority w:val="99"/>
    <w:unhideWhenUsed/>
    <w:rsid w:val="007328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28E6"/>
  </w:style>
  <w:style w:styleId="Tekstrezerviranogmjesta" w:type="character">
    <w:name w:val="Placeholder Text"/>
    <w:basedOn w:val="Zadanifontodlomka"/>
    <w:uiPriority w:val="99"/>
    <w:semiHidden/>
    <w:rsid w:val="001A4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C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4C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4C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4C9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856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 TURIST putnička agencija, turizam i pomorski prijevoz d.o.o.</izvorni_sadrzaj>
    <derivirana_varijabla naziv="DomainObject.Predmet.ProtustrankaFormated_1">  MUL TURIST putnička agencija, turizam i pomorski prijevoz d.o.o.</derivirana_varijabla>
  </DomainObject.Predmet.ProtustrankaFormated>
  <DomainObject.Predmet.ProtustrankaFormatedOIB>
    <izvorni_sadrzaj>  MUL TURIST putnička agencija, turizam i pomorski prijevoz d.o.o., OIB 64381941505</izvorni_sadrzaj>
    <derivirana_varijabla naziv="DomainObject.Predmet.ProtustrankaFormatedOIB_1">  MUL TURIST putnička agencija, turizam i pomorski prijevoz d.o.o., OIB 64381941505</derivirana_varijabla>
  </DomainObject.Predmet.ProtustrankaFormatedOIB>
  <DomainObject.Predmet.ProtustrankaFormatedWithAdress>
    <izvorni_sadrzaj> MUL TURIST putnička agencija, turizam i pomorski prijevoz d.o.o., Murvica Donja 157, 23000 Murvica</izvorni_sadrzaj>
    <derivirana_varijabla naziv="DomainObject.Predmet.ProtustrankaFormatedWithAdress_1"> MUL TURIST putnička agencija, turizam i pomorski prijevoz d.o.o., Murvica Donja 157, 23000 Murvica</derivirana_varijabla>
  </DomainObject.Predmet.ProtustrankaFormatedWithAdress>
  <DomainObject.Predmet.ProtustrankaFormatedWithAdressOIB>
    <izvorni_sadrzaj> MUL TURIST putnička agencija, turizam i pomorski prijevoz d.o.o., OIB 64381941505, Murvica Donja 157, 23000 Murvica</izvorni_sadrzaj>
    <derivirana_varijabla naziv="DomainObject.Predmet.ProtustrankaFormatedWithAdressOIB_1"> MUL TURIST putnička agencija, turizam i pomorski prijevoz d.o.o., OIB 64381941505, Murvica Donja 157, 23000 Murvica</derivirana_varijabla>
  </DomainObject.Predmet.ProtustrankaFormatedWithAdressOIB>
  <DomainObject.Predmet.ProtustrankaWithAdress>
    <izvorni_sadrzaj>MUL TURIST putnička agencija, turizam i pomorski prijevoz d.o.o. Murvica Donja 157, 23000 Murvica</izvorni_sadrzaj>
    <derivirana_varijabla naziv="DomainObject.Predmet.ProtustrankaWithAdress_1">MUL TURIST putnička agencija, turizam i pomorski prijevoz d.o.o. Murvica Donja 157, 23000 Murvica</derivirana_varijabla>
  </DomainObject.Predmet.ProtustrankaWithAdress>
  <DomainObject.Predmet.ProtustrankaWithAdressOIB>
    <izvorni_sadrzaj>MUL TURIST putnička agencija, turizam i pomorski prijevoz d.o.o., OIB 64381941505, Murvica Donja 157, 23000 Murvica</izvorni_sadrzaj>
    <derivirana_varijabla naziv="DomainObject.Predmet.ProtustrankaWithAdressOIB_1">MUL TURIST putnička agencija, turizam i pomorski prijevoz d.o.o., OIB 64381941505, Murvica Donja 157, 23000 Murvica</derivirana_varijabla>
  </DomainObject.Predmet.ProtustrankaWithAdressOIB>
  <DomainObject.Predmet.ProtustrankaNazivFormated>
    <izvorni_sadrzaj>MUL TURIST putnička agencija, turizam i pomorski prijevoz d.o.o.</izvorni_sadrzaj>
    <derivirana_varijabla naziv="DomainObject.Predmet.ProtustrankaNazivFormated_1">MUL TURIST putnička agencija, turizam i pomorski prijevoz d.o.o.</derivirana_varijabla>
  </DomainObject.Predmet.ProtustrankaNazivFormated>
  <DomainObject.Predmet.ProtustrankaNazivFormatedOIB>
    <izvorni_sadrzaj>MUL TURIST putnička agencija, turizam i pomorski prijevoz d.o.o., OIB 64381941505</izvorni_sadrzaj>
    <derivirana_varijabla naziv="DomainObject.Predmet.ProtustrankaNazivFormatedOIB_1">MUL TURIST putnička agencija, turizam i pomorski prijevoz d.o.o., OIB 64381941505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MUL TURIST putnička agencija, turizam i pomorski prijevoz d.o.o.</item>
    </izvorni_sadrzaj>
    <derivirana_varijabla naziv="DomainObject.Predmet.ProtuStrankaListFormated_1">
      <item>MUL TURIST putnička agencija, turizam i pomorski prijevoz d.o.o.</item>
    </derivirana_varijabla>
  </DomainObject.Predmet.ProtuStrankaListFormated>
  <DomainObject.Predmet.ProtuStrankaListFormatedOIB>
    <izvorni_sadrzaj>
      <item>MUL TURIST putnička agencija, turizam i pomorski prijevoz d.o.o., OIB 64381941505</item>
    </izvorni_sadrzaj>
    <derivirana_varijabla naziv="DomainObject.Predmet.ProtuStrankaListFormatedOIB_1">
      <item>MUL TURIST putnička agencija, turizam i pomorski prijevoz d.o.o., OIB 64381941505</item>
    </derivirana_varijabla>
  </DomainObject.Predmet.ProtuStrankaListFormatedOIB>
  <DomainObject.Predmet.ProtuStrankaListFormatedWithAdress>
    <izvorni_sadrzaj>
      <item>MUL TURIST putnička agencija, turizam i pomorski prijevoz d.o.o., Murvica Donja 157, 23000 Murvica</item>
    </izvorni_sadrzaj>
    <derivirana_varijabla naziv="DomainObject.Predmet.ProtuStrankaListFormatedWithAdress_1">
      <item>MUL TURIST putnička agencija, turizam i pomorski prijevoz d.o.o., Murvica Donja 157, 23000 Murvica</item>
    </derivirana_varijabla>
  </DomainObject.Predmet.ProtuStrankaListFormatedWithAdress>
  <DomainObject.Predmet.ProtuStrankaListFormatedWithAdressOIB>
    <izvorni_sadrzaj>
      <item>MUL TURIST putnička agencija, turizam i pomorski prijevoz d.o.o., OIB 64381941505, Murvica Donja 157, 23000 Murvica</item>
    </izvorni_sadrzaj>
    <derivirana_varijabla naziv="DomainObject.Predmet.ProtuStrankaListFormatedWithAdressOIB_1">
      <item>MUL TURIST putnička agencija, turizam i pomorski prijevoz d.o.o., OIB 64381941505, Murvica Donja 157, 23000 Murvica</item>
    </derivirana_varijabla>
  </DomainObject.Predmet.ProtuStrankaListFormatedWithAdressOIB>
  <DomainObject.Predmet.ProtuStrankaListNazivFormated>
    <izvorni_sadrzaj>
      <item>MUL TURIST putnička agencija, turizam i pomorski prijevoz d.o.o.</item>
    </izvorni_sadrzaj>
    <derivirana_varijabla naziv="DomainObject.Predmet.ProtuStrankaListNazivFormated_1">
      <item>MUL TURIST putnička agencija, turizam i pomorski prijevoz d.o.o.</item>
    </derivirana_varijabla>
  </DomainObject.Predmet.ProtuStrankaListNazivFormated>
  <DomainObject.Predmet.ProtuStrankaListNazivFormatedOIB>
    <izvorni_sadrzaj>
      <item>MUL TURIST putnička agencija, turizam i pomorski prijevoz d.o.o., OIB 64381941505</item>
    </izvorni_sadrzaj>
    <derivirana_varijabla naziv="DomainObject.Predmet.ProtuStrankaListNazivFormatedOIB_1">
      <item>MUL TURIST putnička agencija, turizam i pomorski prijevoz d.o.o., OIB 64381941505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MUL TURIST putnička agencija, turizam i pomorski prijevoz d.o.o.</izvorni_sadrzaj>
    <derivirana_varijabla naziv="DomainObject.Predmet.ProtustrankaIDrugi_1">MUL TURIST putnička agencija, turizam i pomorski prijevoz d.o.o.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MUL TURIST putnička agencija, turizam i pomorski prijevoz d.o.o., OIB 64381941505, Murvica Donja 157, 23000 Murvica</izvorni_sadrzaj>
    <derivirana_varijabla naziv="DomainObject.Predmet.ProtustrankaIDrugiAdressOIB_1">MUL TURIST putnička agencija, turizam i pomorski prijevoz d.o.o., OIB 64381941505, Murvica Donja 157,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MUL TURIST putnička agencija, turizam i pomorski prijevoz d.o.o.</item>
    </izvorni_sadrzaj>
    <derivirana_varijabla naziv="DomainObject.Predmet.SudioniciListNaziv_1">
      <item>FINA</item>
      <item>MUL TURIST putnička agencija, turizam i pomorski prijevoz d.o.o.</item>
    </derivirana_varijabla>
  </DomainObject.Predmet.SudioniciListNaziv>
  <DomainObject.Predmet.SudioniciListAdressOIB>
    <izvorni_sadrzaj>
      <item>FINA, OIB 85821130368, Ivana Danila 4,23000 Zadar</item>
      <item>MUL TURIST putnička agencija, turizam i pomorski prijevoz d.o.o., OIB 64381941505, Murvica Donja 157,23000 Murvica</item>
    </izvorni_sadrzaj>
    <derivirana_varijabla naziv="DomainObject.Predmet.SudioniciListAdressOIB_1">
      <item>FINA, OIB 85821130368, Ivana Danila 4,23000 Zadar</item>
      <item>MUL TURIST putnička agencija, turizam i pomorski prijevoz d.o.o., OIB 64381941505, Murvica Donja 157,23000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64381941505</item>
    </izvorni_sadrzaj>
    <derivirana_varijabla naziv="DomainObject.Predmet.SudioniciListNazivOIB_1">
      <item>, OIB 85821130368</item>
      <item>, OIB 64381941505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2233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2018-08-30T07:14:00Z</dcterms:created>
  <dc:creator>Anamarija Kovačić Milković</dc:creator>
  <cp:lastModifiedBy>Anita Ivandić</cp:lastModifiedBy>
  <cp:lastPrinted>2018-08-17T10:51:00Z</cp:lastPrinted>
  <dcterms:modified xmlns:xsi="http://www.w3.org/2001/XMLSchema-instance" xsi:type="dcterms:W3CDTF">2018-08-30T11:21:00Z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(St-235-18-po obavijesti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