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49a9" w14:paraId="07249a9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9E534C" w:rsidP="00B5251C" w:rsidR="00B5251C">
      <w:pPr>
        <w:jc w:val="both"/>
      </w:pPr>
      <w:r w:rsidRPr="002635B0">
        <w:tab/>
      </w:r>
      <w:r w:rsidR="00B5251C" w:rsidRPr="002B0335">
        <w:t xml:space="preserve">Trgovački sud u Zagrebu, po sucu Nikoli Ribariću, u stečajnom predmetu u povodu zahtjeva FINANCIJSKE AGENCIJE, za provedbu stečajnog postupka nad dužnikom </w:t>
      </w:r>
      <w:r w:rsidR="00B5251C" w:rsidRPr="004D60A7">
        <w:t>VALENTINO-ZLATARNICA j.d.o.o.</w:t>
      </w:r>
      <w:r w:rsidR="00B5251C">
        <w:t>, Donja Stubica (Grad Donja Stubica), Toplička 13, OIB:</w:t>
      </w:r>
      <w:r w:rsidR="00B5251C" w:rsidRPr="00D73810">
        <w:t xml:space="preserve"> 94560723012</w:t>
      </w:r>
      <w:r w:rsidR="00B5251C">
        <w:t>, dana 2</w:t>
      </w:r>
      <w:r w:rsidR="002A2F15">
        <w:t>0</w:t>
      </w:r>
      <w:r w:rsidR="00B5251C">
        <w:t>. travnja 2017.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B5251C" w:rsidRPr="004D60A7">
        <w:t>VALENTINO-ZLATARNICA j.d.o.o.</w:t>
      </w:r>
      <w:r w:rsidR="00B5251C">
        <w:t>, Donja Stubica (Grad Donja Stubica), Toplička 13, OIB:</w:t>
      </w:r>
      <w:r w:rsidR="00B5251C" w:rsidRPr="00D73810">
        <w:t xml:space="preserve"> 94560723012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5251C">
        <w:t>499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B5251C" w:rsidP="00B5251C" w:rsidR="00B5251C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B5251C" w:rsidP="00B5251C" w:rsidR="00B5251C">
      <w:pPr>
        <w:ind w:firstLine="555"/>
        <w:jc w:val="both"/>
      </w:pPr>
    </w:p>
    <w:p w:rsidRDefault="00B5251C" w:rsidP="00B5251C" w:rsidR="00B5251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5251C" w:rsidP="00B5251C" w:rsidR="00B5251C" w:rsidRPr="00E974B3">
      <w:pPr>
        <w:ind w:firstLine="709"/>
        <w:jc w:val="both"/>
      </w:pPr>
    </w:p>
    <w:p w:rsidRDefault="00B5251C" w:rsidP="00B5251C" w:rsidR="00B5251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14</w:t>
      </w:r>
      <w:r w:rsidRPr="00E974B3">
        <w:t>.</w:t>
      </w:r>
      <w:r>
        <w:t xml:space="preserve"> siječnja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15.525,00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B5251C" w:rsidP="00B5251C" w:rsidR="00B5251C" w:rsidRPr="00E974B3">
      <w:pPr>
        <w:jc w:val="both"/>
      </w:pPr>
    </w:p>
    <w:p w:rsidRDefault="00B5251C" w:rsidP="00B5251C" w:rsidR="00B5251C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5251C" w:rsidP="00B5251C" w:rsidR="00B5251C" w:rsidRPr="00E974B3">
      <w:pPr>
        <w:ind w:firstLine="709"/>
        <w:jc w:val="both"/>
      </w:pPr>
    </w:p>
    <w:p w:rsidRDefault="009E534C" w:rsidP="009E534C" w:rsidR="009E534C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262503">
        <w:t>20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nije pr</w:t>
      </w:r>
      <w:r>
        <w:t xml:space="preserve">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B5251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93B40">
        <w:t>20</w:t>
      </w:r>
      <w:r w:rsidR="00161054">
        <w:t xml:space="preserve">. </w:t>
      </w:r>
      <w:r w:rsidR="00193B40">
        <w:t>veljače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5251C">
        <w:t xml:space="preserve">utvrđeno </w:t>
      </w:r>
      <w:r w:rsidR="00B5251C" w:rsidRPr="00B5251C">
        <w:t xml:space="preserve">kako spisu </w:t>
      </w:r>
      <w:proofErr w:type="spellStart"/>
      <w:r w:rsidR="00B5251C" w:rsidRPr="00B5251C">
        <w:t>prileži</w:t>
      </w:r>
      <w:proofErr w:type="spellEnd"/>
      <w:r w:rsidR="00B5251C" w:rsidRPr="00B5251C">
        <w:t xml:space="preserve"> podnesak zak</w:t>
      </w:r>
      <w:r w:rsidR="00B5251C">
        <w:t>onskog</w:t>
      </w:r>
      <w:r w:rsidR="00B5251C" w:rsidRPr="00B5251C">
        <w:t xml:space="preserve"> zastupnika od 3.4.2017.g. iz kojeg je vidljivo kako predloženi dužnik nema imovine.</w:t>
      </w:r>
    </w:p>
    <w:p w:rsidRDefault="00B5251C" w:rsidP="00795B3B" w:rsidR="00B5251C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A355B0">
        <w:t>20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B5251C">
      <w:t>499</w:t>
    </w:r>
    <w:r w:rsidR="002D661A">
      <w:t>/2016</w:t>
    </w:r>
    <w:r w:rsidR="008B0136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A2F15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B0136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5251C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1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01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1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1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1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01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01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1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1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1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VALENTINO-ZLATARNICA j.d.o.o.</izvorni_sadrzaj>
    <derivirana_varijabla naziv="DomainObject.Predmet.ProtustrankaFormated_1">  VALENTINO-ZLATARNICA j.d.o.o.</derivirana_varijabla>
  </DomainObject.Predmet.ProtustrankaFormated>
  <DomainObject.Predmet.ProtustrankaFormatedOIB>
    <izvorni_sadrzaj>  VALENTINO-ZLATARNICA j.d.o.o., OIB 94560723012</izvorni_sadrzaj>
    <derivirana_varijabla naziv="DomainObject.Predmet.ProtustrankaFormatedOIB_1">  VALENTINO-ZLATARNICA j.d.o.o., OIB 94560723012</derivirana_varijabla>
  </DomainObject.Predmet.ProtustrankaFormatedOIB>
  <DomainObject.Predmet.ProtustrankaFormatedWithAdress>
    <izvorni_sadrzaj> VALENTINO-ZLATARNICA j.d.o.o., Toplička 13, 49240 Donja Stubica</izvorni_sadrzaj>
    <derivirana_varijabla naziv="DomainObject.Predmet.ProtustrankaFormatedWithAdress_1"> VALENTINO-ZLATARNICA j.d.o.o., Toplička 13, 49240 Donja Stubica</derivirana_varijabla>
  </DomainObject.Predmet.ProtustrankaFormatedWithAdress>
  <DomainObject.Predmet.ProtustrankaFormatedWithAdressOIB>
    <izvorni_sadrzaj> VALENTINO-ZLATARNICA j.d.o.o., OIB 94560723012, Toplička 13, 49240 Donja Stubica</izvorni_sadrzaj>
    <derivirana_varijabla naziv="DomainObject.Predmet.ProtustrankaFormatedWithAdressOIB_1"> VALENTINO-ZLATARNICA j.d.o.o., OIB 94560723012, Toplička 13, 49240 Donja Stubica</derivirana_varijabla>
  </DomainObject.Predmet.ProtustrankaFormatedWithAdressOIB>
  <DomainObject.Predmet.ProtustrankaWithAdress>
    <izvorni_sadrzaj>VALENTINO-ZLATARNICA j.d.o.o. Toplička 13, 49240 Donja Stubica</izvorni_sadrzaj>
    <derivirana_varijabla naziv="DomainObject.Predmet.ProtustrankaWithAdress_1">VALENTINO-ZLATARNICA j.d.o.o. Toplička 13, 49240 Donja Stubica</derivirana_varijabla>
  </DomainObject.Predmet.ProtustrankaWithAdress>
  <DomainObject.Predmet.ProtustrankaWithAdressOIB>
    <izvorni_sadrzaj>VALENTINO-ZLATARNICA j.d.o.o., OIB 94560723012, Toplička 13, 49240 Donja Stubica</izvorni_sadrzaj>
    <derivirana_varijabla naziv="DomainObject.Predmet.ProtustrankaWithAdressOIB_1">VALENTINO-ZLATARNICA j.d.o.o., OIB 94560723012, Toplička 13, 49240 Donja Stubica</derivirana_varijabla>
  </DomainObject.Predmet.ProtustrankaWithAdressOIB>
  <DomainObject.Predmet.ProtustrankaNazivFormated>
    <izvorni_sadrzaj>VALENTINO-ZLATARNICA j.d.o.o.</izvorni_sadrzaj>
    <derivirana_varijabla naziv="DomainObject.Predmet.ProtustrankaNazivFormated_1">VALENTINO-ZLATARNICA j.d.o.o.</derivirana_varijabla>
  </DomainObject.Predmet.ProtustrankaNazivFormated>
  <DomainObject.Predmet.ProtustrankaNazivFormatedOIB>
    <izvorni_sadrzaj>VALENTINO-ZLATARNICA j.d.o.o., OIB 94560723012</izvorni_sadrzaj>
    <derivirana_varijabla naziv="DomainObject.Predmet.ProtustrankaNazivFormatedOIB_1">VALENTINO-ZLATARNICA j.d.o.o., OIB 94560723012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Romana Pozaić</izvorni_sadrzaj>
    <derivirana_varijabla naziv="DomainObject.Predmet.StrankaFormated_1">  FINA Regionalni centar Zagreb; Romana Pozaić</derivirana_varijabla>
  </DomainObject.Predmet.StrankaFormated>
  <DomainObject.Predmet.StrankaFormatedOIB>
    <izvorni_sadrzaj>  FINA Regionalni centar Zagreb, OIB 85821130368; Romana Pozaić, OIB 14358469859</izvorni_sadrzaj>
    <derivirana_varijabla naziv="DomainObject.Predmet.StrankaFormatedOIB_1">  FINA Regionalni centar Zagreb, OIB 85821130368; Romana Pozaić, OIB 14358469859</derivirana_varijabla>
  </DomainObject.Predmet.StrankaFormatedOIB>
  <DomainObject.Predmet.StrankaFormatedWithAdress>
    <izvorni_sadrzaj> FINA Regionalni centar Zagreb, Trg svibanjskih žrtava 1995. 1, 10000 Zagreb; Romana Pozaić, Valenta Jakuša 30a, 49247 Lug Poznanovečki</izvorni_sadrzaj>
    <derivirana_varijabla naziv="DomainObject.Predmet.StrankaFormatedWithAdress_1"> FINA Regionalni centar Zagreb, Trg svibanjskih žrtava 1995. 1, 10000 Zagreb; Romana Pozaić, Valenta Jakuša 30a, 49247 Lug Poznanovečki</derivirana_varijabla>
  </DomainObject.Predmet.StrankaFormatedWithAdress>
  <DomainObject.Predmet.StrankaFormatedWithAdressOIB>
    <izvorni_sadrzaj> FINA Regionalni centar Zagreb, OIB 85821130368, Trg svibanjskih žrtava 1995. 1, 10000 Zagreb; Romana Pozaić, OIB 14358469859, Valenta Jakuša 30a, 49247 Lug Poznanovečki</izvorni_sadrzaj>
    <derivirana_varijabla naziv="DomainObject.Predmet.StrankaFormatedWithAdressOIB_1"> FINA Regionalni centar Zagreb, OIB 85821130368, Trg svibanjskih žrtava 1995. 1, 10000 Zagreb; Romana Pozaić, OIB 14358469859, Valenta Jakuša 30a, 49247 Lug Poznanovečki</derivirana_varijabla>
  </DomainObject.Predmet.StrankaFormatedWithAdressOIB>
  <DomainObject.Predmet.StrankaWithAdress>
    <izvorni_sadrzaj>FINA Regionalni centar Zagreb Trg svibanjskih žrtava 1995. 1,10000 Zagreb,Romana Pozaić Valenta Jakuša 30a,49247 Lug Poznanovečki</izvorni_sadrzaj>
    <derivirana_varijabla naziv="DomainObject.Predmet.StrankaWithAdress_1">FINA Regionalni centar Zagreb Trg svibanjskih žrtava 1995. 1,10000 Zagreb,Romana Pozaić Valenta Jakuša 30a,49247 Lug Poznanovečki</derivirana_varijabla>
  </DomainObject.Predmet.StrankaWithAdress>
  <DomainObject.Predmet.StrankaWithAdressOIB>
    <izvorni_sadrzaj>FINA Regionalni centar Zagreb, OIB 85821130368, Trg svibanjskih žrtava 1995. 1,10000 Zagreb,Romana Pozaić, OIB 14358469859, Valenta Jakuša 30a,49247 Lug Poznanovečki</izvorni_sadrzaj>
    <derivirana_varijabla naziv="DomainObject.Predmet.StrankaWithAdressOIB_1">FINA Regionalni centar Zagreb, OIB 85821130368, Trg svibanjskih žrtava 1995. 1,10000 Zagreb,Romana Pozaić, OIB 14358469859, Valenta Jakuša 30a,49247 Lug Poznanovečki</derivirana_varijabla>
  </DomainObject.Predmet.StrankaWithAdressOIB>
  <DomainObject.Predmet.StrankaNazivFormated>
    <izvorni_sadrzaj>FINA Regionalni centar Zagreb,Romana Pozaić</izvorni_sadrzaj>
    <derivirana_varijabla naziv="DomainObject.Predmet.StrankaNazivFormated_1">FINA Regionalni centar Zagreb,Romana Pozaić</derivirana_varijabla>
  </DomainObject.Predmet.StrankaNazivFormated>
  <DomainObject.Predmet.StrankaNazivFormatedOIB>
    <izvorni_sadrzaj>FINA Regionalni centar Zagreb, OIB 85821130368,Romana Pozaić, OIB 14358469859</izvorni_sadrzaj>
    <derivirana_varijabla naziv="DomainObject.Predmet.StrankaNazivFormatedOIB_1">FINA Regionalni centar Zagreb, OIB 85821130368,Romana Pozaić, OIB 14358469859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Romana Pozaić</item>
    </izvorni_sadrzaj>
    <derivirana_varijabla naziv="DomainObject.Predmet.StrankaListFormated_1">
      <item>FINA Regionalni centar Zagreb</item>
      <item>Romana Pozaić</item>
    </derivirana_varijabla>
  </DomainObject.Predmet.StrankaListFormated>
  <DomainObject.Predmet.StrankaListFormatedOIB>
    <izvorni_sadrzaj>
      <item>FINA Regionalni centar Zagreb, OIB 85821130368</item>
      <item>Romana Pozaić, OIB 14358469859</item>
    </izvorni_sadrzaj>
    <derivirana_varijabla naziv="DomainObject.Predmet.StrankaListFormatedOIB_1">
      <item>FINA Regionalni centar Zagreb, OIB 85821130368</item>
      <item>Romana Pozaić, OIB 14358469859</item>
    </derivirana_varijabla>
  </DomainObject.Predmet.StrankaListFormatedOIB>
  <DomainObject.Predmet.StrankaListFormatedWithAdress>
    <izvorni_sadrzaj>
      <item>FINA Regionalni centar Zagreb, Trg svibanjskih žrtava 1995. 1, 10000 Zagreb</item>
      <item>Romana Pozaić, Valenta Jakuša 30a, 49247 Lug Poznanovečki</item>
    </izvorni_sadrzaj>
    <derivirana_varijabla naziv="DomainObject.Predmet.StrankaListFormatedWithAdress_1">
      <item>FINA Regionalni centar Zagreb, Trg svibanjskih žrtava 1995. 1, 10000 Zagreb</item>
      <item>Romana Pozaić, Valenta Jakuša 30a, 49247 Lug Poznanovečki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Romana Pozaić, OIB 14358469859, Valenta Jakuša 30a, 49247 Lug Poznanovečki</item>
    </izvorni_sadrzaj>
    <derivirana_varijabla naziv="DomainObject.Predmet.StrankaListFormatedWithAdressOIB_1">
      <item>FINA Regionalni centar Zagreb, OIB 85821130368, Trg svibanjskih žrtava 1995. 1, 10000 Zagreb</item>
      <item>Romana Pozaić, OIB 14358469859, Valenta Jakuša 30a, 49247 Lug Poznanovečki</item>
    </derivirana_varijabla>
  </DomainObject.Predmet.StrankaListFormatedWithAdressOIB>
  <DomainObject.Predmet.StrankaListNazivFormated>
    <izvorni_sadrzaj>
      <item>FINA Regionalni centar Zagreb</item>
      <item>Romana Pozaić</item>
    </izvorni_sadrzaj>
    <derivirana_varijabla naziv="DomainObject.Predmet.StrankaListNazivFormated_1">
      <item>FINA Regionalni centar Zagreb</item>
      <item>Romana Pozaić</item>
    </derivirana_varijabla>
  </DomainObject.Predmet.StrankaListNazivFormated>
  <DomainObject.Predmet.StrankaListNazivFormatedOIB>
    <izvorni_sadrzaj>
      <item>FINA Regionalni centar Zagreb, OIB 85821130368</item>
      <item>Romana Pozaić, OIB 14358469859</item>
    </izvorni_sadrzaj>
    <derivirana_varijabla naziv="DomainObject.Predmet.StrankaListNazivFormatedOIB_1">
      <item>FINA Regionalni centar Zagreb, OIB 85821130368</item>
      <item>Romana Pozaić, OIB 14358469859</item>
    </derivirana_varijabla>
  </DomainObject.Predmet.StrankaListNazivFormatedOIB>
  <DomainObject.Predmet.ProtuStrankaListFormated>
    <izvorni_sadrzaj>
      <item>VALENTINO-ZLATARNICA j.d.o.o.</item>
    </izvorni_sadrzaj>
    <derivirana_varijabla naziv="DomainObject.Predmet.ProtuStrankaListFormated_1">
      <item>VALENTINO-ZLATARNICA j.d.o.o.</item>
    </derivirana_varijabla>
  </DomainObject.Predmet.ProtuStrankaListFormated>
  <DomainObject.Predmet.ProtuStrankaListFormatedOIB>
    <izvorni_sadrzaj>
      <item>VALENTINO-ZLATARNICA j.d.o.o., OIB 94560723012</item>
    </izvorni_sadrzaj>
    <derivirana_varijabla naziv="DomainObject.Predmet.ProtuStrankaListFormatedOIB_1">
      <item>VALENTINO-ZLATARNICA j.d.o.o., OIB 94560723012</item>
    </derivirana_varijabla>
  </DomainObject.Predmet.ProtuStrankaListFormatedOIB>
  <DomainObject.Predmet.ProtuStrankaListFormatedWithAdress>
    <izvorni_sadrzaj>
      <item>VALENTINO-ZLATARNICA j.d.o.o., Toplička 13, 49240 Donja Stubica</item>
    </izvorni_sadrzaj>
    <derivirana_varijabla naziv="DomainObject.Predmet.ProtuStrankaListFormatedWithAdress_1">
      <item>VALENTINO-ZLATARNICA j.d.o.o., Toplička 13, 49240 Donja Stubica</item>
    </derivirana_varijabla>
  </DomainObject.Predmet.ProtuStrankaListFormatedWithAdress>
  <DomainObject.Predmet.ProtuStrankaListFormatedWithAdressOIB>
    <izvorni_sadrzaj>
      <item>VALENTINO-ZLATARNICA j.d.o.o., OIB 94560723012, Toplička 13, 49240 Donja Stubica</item>
    </izvorni_sadrzaj>
    <derivirana_varijabla naziv="DomainObject.Predmet.ProtuStrankaListFormatedWithAdressOIB_1">
      <item>VALENTINO-ZLATARNICA j.d.o.o., OIB 94560723012, Toplička 13, 49240 Donja Stubica</item>
    </derivirana_varijabla>
  </DomainObject.Predmet.ProtuStrankaListFormatedWithAdressOIB>
  <DomainObject.Predmet.ProtuStrankaListNazivFormated>
    <izvorni_sadrzaj>
      <item>VALENTINO-ZLATARNICA j.d.o.o.</item>
    </izvorni_sadrzaj>
    <derivirana_varijabla naziv="DomainObject.Predmet.ProtuStrankaListNazivFormated_1">
      <item>VALENTINO-ZLATARNICA j.d.o.o.</item>
    </derivirana_varijabla>
  </DomainObject.Predmet.ProtuStrankaListNazivFormated>
  <DomainObject.Predmet.ProtuStrankaListNazivFormatedOIB>
    <izvorni_sadrzaj>
      <item>VALENTINO-ZLATARNICA j.d.o.o., OIB 94560723012</item>
    </izvorni_sadrzaj>
    <derivirana_varijabla naziv="DomainObject.Predmet.ProtuStrankaListNazivFormatedOIB_1">
      <item>VALENTINO-ZLATARNICA j.d.o.o., OIB 94560723012</item>
    </derivirana_varijabla>
  </DomainObject.Predmet.ProtuStrankaListNazivFormatedOIB>
  <DomainObject.Predmet.OstaliListFormated>
    <izvorni_sadrzaj>
      <item>Romana Pozaić</item>
      <item>ŽUPANIJSKO DRŽAVNO ODVJETNIŠTVO U ZAGREBU</item>
      <item>ZAGREBAČKA BANKA DIONIČKO DRUŠTVO</item>
    </izvorni_sadrzaj>
    <derivirana_varijabla naziv="DomainObject.Predmet.OstaliListFormated_1">
      <item>Romana Pozaić</item>
      <item>ŽUPANIJSKO DRŽAVNO ODVJETNIŠTVO U ZAGREBU</item>
      <item>ZAGREBAČKA BANKA DIONIČKO DRUŠTVO</item>
    </derivirana_varijabla>
  </DomainObject.Predmet.OstaliListFormated>
  <DomainObject.Predmet.OstaliListFormatedOIB>
    <izvorni_sadrzaj>
      <item>Romana Pozaić, OIB 14358469859</item>
      <item>ŽUPANIJSKO DRŽAVNO ODVJETNIŠTVO U ZAGREBU, OIB 16488001145</item>
      <item>ZAGREBAČKA BANKA DIONIČKO DRUŠTVO, OIB 92963223473</item>
    </izvorni_sadrzaj>
    <derivirana_varijabla naziv="DomainObject.Predmet.OstaliListFormatedOIB_1">
      <item>Romana Pozaić, OIB 14358469859</item>
      <item>ŽUPANIJSKO DRŽAVNO ODVJETNIŠTVO U ZAGREBU, OIB 16488001145</item>
      <item>ZAGREBAČKA BANKA DIONIČKO DRUŠTVO, OIB 92963223473</item>
    </derivirana_varijabla>
  </DomainObject.Predmet.OstaliListFormatedOIB>
  <DomainObject.Predmet.OstaliListFormatedWithAdress>
    <izvorni_sadrzaj>
      <item>Romana Pozaić, Valenta Jakuša 30a, 49247 Lug Poznanovečki</item>
      <item>ŽUPANIJSKO DRŽAVNO ODVJETNIŠTVO U ZAGREBU, Savska Cesta 41, 10000 Zagreb</item>
      <item>ZAGREBAČKA BANKA DIONIČKO DRUŠTVO, Trg bana Josipa Jelačića 10, 10000 Zagreb</item>
    </izvorni_sadrzaj>
    <derivirana_varijabla naziv="DomainObject.Predmet.OstaliListFormatedWithAdress_1">
      <item>Romana Pozaić, Valenta Jakuša 30a, 49247 Lug Poznanovečki</item>
      <item>ŽUPANIJSKO DRŽAVNO ODVJETNIŠTVO U ZAGREBU, Savska Cesta 41,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Romana Pozaić, OIB 14358469859, Valenta Jakuša 30a, 49247 Lug Poznanovečki</item>
      <item>ŽUPANIJSKO DRŽAVNO ODVJETNIŠTVO U ZAGREBU, OIB 16488001145, Savska Cesta 41, 10000 Zagreb</item>
      <item>ZAGREBAČKA BANKA DIONIČKO DRUŠTVO, OIB 92963223473, Trg bana Josipa Jelačića 10, 10000 Zagreb</item>
    </izvorni_sadrzaj>
    <derivirana_varijabla naziv="DomainObject.Predmet.OstaliListFormatedWithAdressOIB_1">
      <item>Romana Pozaić, OIB 14358469859, Valenta Jakuša 30a, 49247 Lug Poznanovečki</item>
      <item>ŽUPANIJSKO DRŽAVNO ODVJETNIŠTVO U ZAGREBU, OIB 16488001145, Savska Cesta 41,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Romana Pozaić</item>
      <item>ŽUPANIJSKO DRŽAVNO ODVJETNIŠTVO U ZAGREBU</item>
      <item>ZAGREBAČKA BANKA DIONIČKO DRUŠTVO</item>
    </izvorni_sadrzaj>
    <derivirana_varijabla naziv="DomainObject.Predmet.OstaliListNazivFormated_1">
      <item>Romana Pozaić</item>
      <item>ŽUPANIJSKO DRŽAVNO ODVJETNIŠTVO U ZAGREBU</item>
      <item>ZAGREBAČKA BANKA DIONIČKO DRUŠTVO</item>
    </derivirana_varijabla>
  </DomainObject.Predmet.OstaliListNazivFormated>
  <DomainObject.Predmet.OstaliListNazivFormatedOIB>
    <izvorni_sadrzaj>
      <item>Romana Pozaić, OIB 14358469859</item>
      <item>ŽUPANIJSKO DRŽAVNO ODVJETNIŠTVO U ZAGREBU, OIB 16488001145</item>
      <item>ZAGREBAČKA BANKA DIONIČKO DRUŠTVO, OIB 92963223473</item>
    </izvorni_sadrzaj>
    <derivirana_varijabla naziv="DomainObject.Predmet.OstaliListNazivFormatedOIB_1">
      <item>Romana Pozaić, OIB 14358469859</item>
      <item>ŽUPANIJSKO DRŽAVNO ODVJETNIŠTVO U ZAGREBU, OIB 16488001145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VALENTINO-ZLATARNICA j.d.o.o.</izvorni_sadrzaj>
    <derivirana_varijabla naziv="DomainObject.Predmet.ProtustrankaIDrugi_1">VALENTINO-ZLATARNICA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VALENTINO-ZLATARNICA j.d.o.o., OIB 94560723012, Toplička 13, 49240 Donja Stubica</izvorni_sadrzaj>
    <derivirana_varijabla naziv="DomainObject.Predmet.ProtustrankaIDrugiAdressOIB_1">VALENTINO-ZLATARNICA j.d.o.o., OIB 94560723012, Toplička 13,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VALENTINO-ZLATARNICA j.d.o.o.</item>
      <item>Romana Pozaić</item>
      <item>ŽUPANIJSKO DRŽAVNO ODVJETNIŠTVO U ZAGREBU</item>
      <item>ZAGREBAČKA BANKA DIONIČKO DRUŠTVO</item>
      <item>Romana Pozaić</item>
    </izvorni_sadrzaj>
    <derivirana_varijabla naziv="DomainObject.Predmet.SudioniciListNaziv_1">
      <item>FINA Regionalni centar Zagreb</item>
      <item>VALENTINO-ZLATARNICA j.d.o.o.</item>
      <item>Romana Pozaić</item>
      <item>ŽUPANIJSKO DRŽAVNO ODVJETNIŠTVO U ZAGREBU</item>
      <item>ZAGREBAČKA BANKA DIONIČKO DRUŠTVO</item>
      <item>Romana Pozaić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VALENTINO-ZLATARNICA j.d.o.o., OIB 94560723012, Toplička 13,49240 Donja Stubica</item>
      <item>Romana Pozaić, OIB 14358469859, Valenta Jakuša 30a,49247 Lug Poznanovečki</item>
      <item>ŽUPANIJSKO DRŽAVNO ODVJETNIŠTVO U ZAGREBU, OIB 16488001145, Savska Cesta 41,10000 Zagreb</item>
      <item>ZAGREBAČKA BANKA DIONIČKO DRUŠTVO, OIB 92963223473, Trg bana Josipa Jelačića 10,10000 Zagreb</item>
      <item>Romana Pozaić, OIB 14358469859, Valenta Jakuša 30a,49247 Lug Poznanovečki</item>
    </izvorni_sadrzaj>
    <derivirana_varijabla naziv="DomainObject.Predmet.SudioniciListAdressOIB_1">
      <item>FINA Regionalni centar Zagreb, OIB 85821130368, Trg svibanjskih žrtava 1995. 1,10000 Zagreb</item>
      <item>VALENTINO-ZLATARNICA j.d.o.o., OIB 94560723012, Toplička 13,49240 Donja Stubica</item>
      <item>Romana Pozaić, OIB 14358469859, Valenta Jakuša 30a,49247 Lug Poznanovečki</item>
      <item>ŽUPANIJSKO DRŽAVNO ODVJETNIŠTVO U ZAGREBU, OIB 16488001145, Savska Cesta 41,10000 Zagreb</item>
      <item>ZAGREBAČKA BANKA DIONIČKO DRUŠTVO, OIB 92963223473, Trg bana Josipa Jelačića 10,10000 Zagreb</item>
      <item>Romana Pozaić, OIB 14358469859, Valenta Jakuša 30a,49247 Lug Poznanovečki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94560723012</item>
      <item>, OIB 14358469859</item>
      <item>, OIB 16488001145</item>
      <item>, OIB 92963223473</item>
      <item>, OIB 14358469859</item>
    </izvorni_sadrzaj>
    <derivirana_varijabla naziv="DomainObject.Predmet.SudioniciListNazivOIB_1">
      <item>, OIB 85821130368</item>
      <item>, OIB 94560723012</item>
      <item>, OIB 14358469859</item>
      <item>, OIB 16488001145</item>
      <item>, OIB 92963223473</item>
      <item>, OIB 14358469859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4051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2017-04-20T12:07:00Z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2017-04-21T08:12:00Z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