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087b" w14:paraId="4b4087b" w:rsidRDefault="00BE449D" w:rsidR="00BE449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449D" w:rsidR="00BE449D"/>
    <w:p w:rsidRDefault="00BE449D" w:rsidP="008875CB" w:rsidR="008875CB" w:rsidRPr="00BE449D">
      <w:r>
        <w:rPr>
          <w:sz w:val="24"/>
          <w:szCs w:val="24"/>
        </w:rPr>
        <w:t>R</w:t>
      </w:r>
      <w:r w:rsidR="008875CB" w:rsidRPr="008875CB">
        <w:rPr>
          <w:sz w:val="24"/>
          <w:szCs w:val="24"/>
        </w:rPr>
        <w:t>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Amruševa 2/II                                                           </w:t>
      </w:r>
      <w:r w:rsidR="007D2C1C">
        <w:rPr>
          <w:sz w:val="24"/>
          <w:szCs w:val="24"/>
        </w:rPr>
        <w:t xml:space="preserve">                     67. St-999/12</w:t>
      </w:r>
      <w:r w:rsidR="00BE449D">
        <w:rPr>
          <w:sz w:val="24"/>
          <w:szCs w:val="24"/>
        </w:rPr>
        <w:t>-64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7D2C1C" w:rsidRPr="007D2C1C">
        <w:rPr>
          <w:bCs/>
          <w:sz w:val="24"/>
          <w:szCs w:val="24"/>
        </w:rPr>
        <w:t>PROSPER DISTRIBUCIJA d.o.o. u stečaju, Zagreb, Savska</w:t>
      </w:r>
      <w:r w:rsidR="00BE449D">
        <w:rPr>
          <w:bCs/>
          <w:sz w:val="24"/>
          <w:szCs w:val="24"/>
        </w:rPr>
        <w:t xml:space="preserve"> </w:t>
      </w:r>
      <w:proofErr w:type="spellStart"/>
      <w:r w:rsidR="00BE449D">
        <w:rPr>
          <w:bCs/>
          <w:sz w:val="24"/>
          <w:szCs w:val="24"/>
        </w:rPr>
        <w:t>opatovina</w:t>
      </w:r>
      <w:proofErr w:type="spellEnd"/>
      <w:r w:rsidR="00BE449D">
        <w:rPr>
          <w:bCs/>
          <w:sz w:val="24"/>
          <w:szCs w:val="24"/>
        </w:rPr>
        <w:t xml:space="preserve"> 36, OIB: 08319773216</w:t>
      </w:r>
      <w:r w:rsidR="00142285" w:rsidRPr="006562E1">
        <w:rPr>
          <w:sz w:val="24"/>
          <w:szCs w:val="24"/>
        </w:rPr>
        <w:t xml:space="preserve">, </w:t>
      </w:r>
      <w:r w:rsidR="007D2C1C">
        <w:rPr>
          <w:sz w:val="24"/>
          <w:szCs w:val="24"/>
        </w:rPr>
        <w:t>13. lipnja 2016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D2C1C" w:rsidRPr="007D2C1C">
        <w:rPr>
          <w:bCs/>
          <w:sz w:val="24"/>
          <w:szCs w:val="24"/>
        </w:rPr>
        <w:t xml:space="preserve">PROSPER DISTRIBUCIJA d.o.o. u stečaju, Zagreb, Savska </w:t>
      </w:r>
      <w:proofErr w:type="spellStart"/>
      <w:r w:rsidR="007D2C1C" w:rsidRPr="007D2C1C">
        <w:rPr>
          <w:bCs/>
          <w:sz w:val="24"/>
          <w:szCs w:val="24"/>
        </w:rPr>
        <w:t>opatovina</w:t>
      </w:r>
      <w:proofErr w:type="spellEnd"/>
      <w:r w:rsidR="007D2C1C" w:rsidRPr="007D2C1C">
        <w:rPr>
          <w:bCs/>
          <w:sz w:val="24"/>
          <w:szCs w:val="24"/>
        </w:rPr>
        <w:t xml:space="preserve"> 36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7D2C1C">
        <w:rPr>
          <w:sz w:val="24"/>
          <w:szCs w:val="24"/>
        </w:rPr>
        <w:t>11. srpanj</w:t>
      </w:r>
      <w:r w:rsidR="006562E1">
        <w:rPr>
          <w:sz w:val="24"/>
          <w:szCs w:val="24"/>
        </w:rPr>
        <w:t xml:space="preserve"> </w:t>
      </w:r>
      <w:r w:rsidR="007D2C1C">
        <w:rPr>
          <w:sz w:val="24"/>
          <w:szCs w:val="24"/>
        </w:rPr>
        <w:t xml:space="preserve"> 2016. u 9</w:t>
      </w:r>
      <w:r w:rsidR="00CF6F6B" w:rsidRPr="00CB71A9">
        <w:rPr>
          <w:sz w:val="24"/>
          <w:szCs w:val="24"/>
        </w:rPr>
        <w:t>.3</w:t>
      </w:r>
      <w:r w:rsidR="008875CB" w:rsidRPr="00CB71A9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7D2C1C">
        <w:rPr>
          <w:sz w:val="24"/>
          <w:szCs w:val="24"/>
        </w:rPr>
        <w:t>13. lipnja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BE449D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BE449D" w:rsidP="00BE449D" w:rsidR="007B2F69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A4ED3" w:rsidP="00221B3D" w:rsidR="00EA4ED3" w:rsidRPr="008875CB">
      <w:pPr>
        <w:rPr>
          <w:sz w:val="24"/>
          <w:szCs w:val="24"/>
        </w:rPr>
      </w:pPr>
    </w:p>
    <w:p w:rsidRDefault="00BE449D" w:rsidP="001745C1" w:rsidR="00BE449D" w:rsidRPr="00BE449D">
      <w:pPr>
        <w:jc w:val="right"/>
        <w:rPr>
          <w:sz w:val="24"/>
        </w:rPr>
      </w:pPr>
      <w:r w:rsidRPr="00BE449D">
        <w:rPr>
          <w:sz w:val="24"/>
        </w:rPr>
        <w:t xml:space="preserve">Za točnost </w:t>
      </w:r>
      <w:proofErr w:type="spellStart"/>
      <w:r w:rsidRPr="00BE449D">
        <w:rPr>
          <w:sz w:val="24"/>
        </w:rPr>
        <w:t>otpravka</w:t>
      </w:r>
      <w:proofErr w:type="spellEnd"/>
      <w:r w:rsidRPr="00BE449D">
        <w:rPr>
          <w:sz w:val="24"/>
        </w:rPr>
        <w:t>-ovlašteni službenik:</w:t>
      </w:r>
      <w:r w:rsidRPr="00BE449D">
        <w:rPr>
          <w:sz w:val="24"/>
        </w:rPr>
        <w:br/>
        <w:t>Ivana Rogić</w:t>
      </w:r>
    </w:p>
    <w:p w:rsidRDefault="00221B3D" w:rsidP="00BE449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10357"/>
    <w:rsid w:val="00490AD9"/>
    <w:rsid w:val="00577C20"/>
    <w:rsid w:val="006562E1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E449D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4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4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44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4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4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44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2012.</izvorni_sadrzaj>
    <derivirana_varijabla naziv="DomainObject.Predmet.DatumOsnivanja_1">24.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St-999/2012</izvorni_sadrzaj>
    <derivirana_varijabla naziv="DomainObject.Predmet.OznakaBroj_1">St-999/2012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47.St-1031/12 
47.St-502/13</izvorni_sadrzaj>
    <derivirana_varijabla naziv="DomainObject.Predmet.PrimjedbaSuca_1">veze:
47.St-1031/12 
47.St-502/13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DISTRIBUCIJA  d.o.o. za usluge zastupanog po punomoćniku ZZ Branka Radomilović; Odvj. Mladen Gajski</izvorni_sadrzaj>
    <derivirana_varijabla naziv="DomainObject.Predmet.ProtustrankaFormated_1">  PROSPER DISTRIBUCIJA  d.o.o. za usluge zastupanog po punomoćniku ZZ Branka Radomilović; Odvj. Mladen Gajski</derivirana_varijabla>
  </DomainObject.Predmet.ProtustrankaFormated>
  <DomainObject.Predmet.ProtustrankaFormatedOIB>
    <izvorni_sadrzaj>  PROSPER DISTRIBUCIJA  d.o.o. za usluge, OIB 08319773216 zastupanog po punomoćniku ZZ Branka Radomilović; Odvj. Mladen Gajski</izvorni_sadrzaj>
    <derivirana_varijabla naziv="DomainObject.Predmet.ProtustrankaFormatedOIB_1">  PROSPER DISTRIBUCIJA  d.o.o. za usluge, OIB 08319773216 zastupanog po punomoćniku ZZ Branka Radomilović; Odvj. Mladen Gajski</derivirana_varijabla>
  </DomainObject.Predmet.ProtustrankaFormatedOIB>
  <DomainObject.Predmet.ProtustrankaFormatedWithAdress>
    <izvorni_sadrzaj> PROSPER DISTRIBUCIJA  d.o.o. za usluge, Savska Opatovina 36, 10000 Zagreb zastupanog po punomoćniku ZZ Branka Radomilović; Odvj. Mladen Gajski</izvorni_sadrzaj>
    <derivirana_varijabla naziv="DomainObject.Predmet.ProtustrankaFormatedWithAdress_1"> PROSPER DISTRIBUCIJA  d.o.o. za usluge, Savska Opatovina 36, 10000 Zagreb zastupanog po punomoćniku ZZ Branka Radomilović; Odvj. Mladen Gajski</derivirana_varijabla>
  </DomainObject.Predmet.ProtustrankaFormatedWithAdress>
  <DomainObject.Predmet.ProtustrankaFormatedWithAdressOIB>
    <izvorni_sadrzaj> PROSPER DISTRIBUCIJA  d.o.o. za usluge, OIB 08319773216, Savska Opatovina 36, 10000 Zagreb zastupanog po punomoćniku ZZ Branka Radomilović; Odvj. Mladen Gajski</izvorni_sadrzaj>
    <derivirana_varijabla naziv="DomainObject.Predmet.ProtustrankaFormatedWithAdressOIB_1"> PROSPER DISTRIBUCIJA  d.o.o. za usluge, OIB 08319773216, Savska Opatovina 36, 10000 Zagreb zastupanog po punomoćniku ZZ Branka Radomilović; Odvj. Mladen Gajski</derivirana_varijabla>
  </DomainObject.Predmet.ProtustrankaFormatedWithAdressOIB>
  <DomainObject.Predmet.ProtustrankaWithAdress>
    <izvorni_sadrzaj>PROSPER DISTRIBUCIJA  d.o.o. za usluge Savska Opatovina 36, 10000 Zagreb</izvorni_sadrzaj>
    <derivirana_varijabla naziv="DomainObject.Predmet.ProtustrankaWithAdress_1">PROSPER DISTRIBUCIJA  d.o.o. za usluge Savska Opatovina 36, 10000 Zagreb</derivirana_varijabla>
  </DomainObject.Predmet.ProtustrankaWithAdress>
  <DomainObject.Predmet.ProtustrankaWithAdressOIB>
    <izvorni_sadrzaj>PROSPER DISTRIBUCIJA  d.o.o. za usluge, OIB 08319773216, Savska Opatovina 36, 10000 Zagreb</izvorni_sadrzaj>
    <derivirana_varijabla naziv="DomainObject.Predmet.ProtustrankaWithAdressOIB_1">PROSPER DISTRIBUCIJA  d.o.o. za usluge, OIB 08319773216, Savska Opatovina 36, 10000 Zagreb</derivirana_varijabla>
  </DomainObject.Predmet.ProtustrankaWithAdressOIB>
  <DomainObject.Predmet.ProtustrankaNazivFormated>
    <izvorni_sadrzaj>PROSPER DISTRIBUCIJA  d.o.o. za usluge</izvorni_sadrzaj>
    <derivirana_varijabla naziv="DomainObject.Predmet.ProtustrankaNazivFormated_1">PROSPER DISTRIBUCIJA  d.o.o. za usluge</derivirana_varijabla>
  </DomainObject.Predmet.ProtustrankaNazivFormated>
  <DomainObject.Predmet.ProtustrankaNazivFormatedOIB>
    <izvorni_sadrzaj>PROSPER DISTRIBUCIJA  d.o.o. za usluge, OIB 08319773216</izvorni_sadrzaj>
    <derivirana_varijabla naziv="DomainObject.Predmet.ProtustrankaNazivFormatedOIB_1">PROSPER DISTRIBUCIJA  d.o.o. za usluge, OIB 08319773216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STANKOVIĆ</izvorni_sadrzaj>
    <derivirana_varijabla naziv="DomainObject.Predmet.StrankaFormated_1">  LJILJANA STANKOVIĆ</derivirana_varijabla>
  </DomainObject.Predmet.StrankaFormated>
  <DomainObject.Predmet.StrankaFormatedOIB>
    <izvorni_sadrzaj>  LJILJANA STANKOVIĆ</izvorni_sadrzaj>
    <derivirana_varijabla naziv="DomainObject.Predmet.StrankaFormatedOIB_1">  LJILJANA STANKOVIĆ</derivirana_varijabla>
  </DomainObject.Predmet.StrankaFormatedOIB>
  <DomainObject.Predmet.StrankaFormatedWithAdress>
    <izvorni_sadrzaj> LJILJANA STANKOVIĆ, PETROVO SELO 6, 20236 Mokošica</izvorni_sadrzaj>
    <derivirana_varijabla naziv="DomainObject.Predmet.StrankaFormatedWithAdress_1"> LJILJANA STANKOVIĆ, PETROVO SELO 6, 20236 Mokošica</derivirana_varijabla>
  </DomainObject.Predmet.StrankaFormatedWithAdress>
  <DomainObject.Predmet.StrankaFormatedWithAdressOIB>
    <izvorni_sadrzaj> LJILJANA STANKOVIĆ, PETROVO SELO 6, 20236 Mokošica</izvorni_sadrzaj>
    <derivirana_varijabla naziv="DomainObject.Predmet.StrankaFormatedWithAdressOIB_1"> LJILJANA STANKOVIĆ, PETROVO SELO 6, 20236 Mokošica</derivirana_varijabla>
  </DomainObject.Predmet.StrankaFormatedWithAdressOIB>
  <DomainObject.Predmet.StrankaWithAdress>
    <izvorni_sadrzaj>LJILJANA STANKOVIĆ PETROVO SELO 6,20236 Mokošica</izvorni_sadrzaj>
    <derivirana_varijabla naziv="DomainObject.Predmet.StrankaWithAdress_1">LJILJANA STANKOVIĆ PETROVO SELO 6,20236 Mokošica</derivirana_varijabla>
  </DomainObject.Predmet.StrankaWithAdress>
  <DomainObject.Predmet.StrankaWithAdressOIB>
    <izvorni_sadrzaj>LJILJANA STANKOVIĆ, PETROVO SELO 6,20236 Mokošica</izvorni_sadrzaj>
    <derivirana_varijabla naziv="DomainObject.Predmet.StrankaWithAdressOIB_1">LJILJANA STANKOVIĆ, PETROVO SELO 6,20236 Mokošica</derivirana_varijabla>
  </DomainObject.Predmet.StrankaWithAdressOIB>
  <DomainObject.Predmet.StrankaNazivFormated>
    <izvorni_sadrzaj>LJILJANA STANKOVIĆ</izvorni_sadrzaj>
    <derivirana_varijabla naziv="DomainObject.Predmet.StrankaNazivFormated_1">LJILJANA STANKOVIĆ</derivirana_varijabla>
  </DomainObject.Predmet.StrankaNazivFormated>
  <DomainObject.Predmet.StrankaNazivFormatedOIB>
    <izvorni_sadrzaj>LJILJANA STANKOVIĆ</izvorni_sadrzaj>
    <derivirana_varijabla naziv="DomainObject.Predmet.StrankaNazivFormatedOIB_1">LJILJANA STANKOVIĆ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LJILJANA STANKOVIĆ</item>
    </izvorni_sadrzaj>
    <derivirana_varijabla naziv="DomainObject.Predmet.StrankaListFormated_1">
      <item>LJILJANA STANKOVIĆ</item>
    </derivirana_varijabla>
  </DomainObject.Predmet.StrankaListFormated>
  <DomainObject.Predmet.StrankaListFormatedOIB>
    <izvorni_sadrzaj>
      <item>LJILJANA STANKOVIĆ</item>
    </izvorni_sadrzaj>
    <derivirana_varijabla naziv="DomainObject.Predmet.StrankaListFormatedOIB_1">
      <item>LJILJANA STANKOVIĆ</item>
    </derivirana_varijabla>
  </DomainObject.Predmet.StrankaListFormatedOIB>
  <DomainObject.Predmet.StrankaListFormatedWithAdress>
    <izvorni_sadrzaj>
      <item>LJILJANA STANKOVIĆ, PETROVO SELO 6, 20236 Mokošica</item>
    </izvorni_sadrzaj>
    <derivirana_varijabla naziv="DomainObject.Predmet.StrankaListFormatedWithAdress_1">
      <item>LJILJANA STANKOVIĆ, PETROVO SELO 6, 20236 Mokošica</item>
    </derivirana_varijabla>
  </DomainObject.Predmet.StrankaListFormatedWithAdress>
  <DomainObject.Predmet.StrankaListFormatedWithAdressOIB>
    <izvorni_sadrzaj>
      <item>LJILJANA STANKOVIĆ, PETROVO SELO 6, 20236 Mokošica</item>
    </izvorni_sadrzaj>
    <derivirana_varijabla naziv="DomainObject.Predmet.StrankaListFormatedWithAdressOIB_1">
      <item>LJILJANA STANKOVIĆ, PETROVO SELO 6, 20236 Mokošica</item>
    </derivirana_varijabla>
  </DomainObject.Predmet.StrankaListFormatedWithAdressOIB>
  <DomainObject.Predmet.StrankaListNazivFormated>
    <izvorni_sadrzaj>
      <item>LJILJANA STANKOVIĆ</item>
    </izvorni_sadrzaj>
    <derivirana_varijabla naziv="DomainObject.Predmet.StrankaListNazivFormated_1">
      <item>LJILJANA STANKOVIĆ</item>
    </derivirana_varijabla>
  </DomainObject.Predmet.StrankaListNazivFormated>
  <DomainObject.Predmet.StrankaListNazivFormatedOIB>
    <izvorni_sadrzaj>
      <item>LJILJANA STANKOVIĆ</item>
    </izvorni_sadrzaj>
    <derivirana_varijabla naziv="DomainObject.Predmet.StrankaListNazivFormatedOIB_1">
      <item>LJILJANA STANKOVIĆ</item>
    </derivirana_varijabla>
  </DomainObject.Predmet.StrankaListNazivFormatedOIB>
  <DomainObject.Predmet.ProtuStrankaListFormated>
    <izvorni_sadrzaj>
      <item>PROSPER DISTRIBUCIJA  d.o.o. za usluge zastupanog po punomoćniku ZZ Branka Radomilović; Odvj. Mladen Gajski</item>
    </izvorni_sadrzaj>
    <derivirana_varijabla naziv="DomainObject.Predmet.ProtuStrankaListFormated_1">
      <item>PROSPER DISTRIBUCIJA  d.o.o. za usluge zastupanog po punomoćniku ZZ Branka Radomilović; Odvj. Mladen Gajski</item>
    </derivirana_varijabla>
  </DomainObject.Predmet.ProtuStrankaListFormated>
  <DomainObject.Predmet.ProtuStrankaListFormatedOIB>
    <izvorni_sadrzaj>
      <item>PROSPER DISTRIBUCIJA  d.o.o. za usluge, OIB 08319773216 zastupanog po punomoćniku ZZ Branka Radomilović; Odvj. Mladen Gajski</item>
    </izvorni_sadrzaj>
    <derivirana_varijabla naziv="DomainObject.Predmet.ProtuStrankaListFormatedOIB_1">
      <item>PROSPER DISTRIBUCIJA  d.o.o. za usluge, OIB 08319773216 zastupanog po punomoćniku ZZ Branka Radomilović; Odvj. Mladen Gajski</item>
    </derivirana_varijabla>
  </DomainObject.Predmet.ProtuStrankaListFormatedOIB>
  <DomainObject.Predmet.ProtuStrankaListFormatedWithAdress>
    <izvorni_sadrzaj>
      <item>PROSPER DISTRIBUCIJA  d.o.o. za usluge, Savska Opatovina 36, 10000 Zagreb zastupanog po punomoćniku ZZ Branka Radomilović; Odvj. Mladen Gajski</item>
    </izvorni_sadrzaj>
    <derivirana_varijabla naziv="DomainObject.Predmet.ProtuStrankaListFormatedWithAdress_1">
      <item>PROSPER DISTRIBUCIJA  d.o.o. za usluge, Savska Opatovina 36, 10000 Zagreb zastupanog po punomoćniku ZZ Branka Radomilović; Odvj. Mladen Gajski</item>
    </derivirana_varijabla>
  </DomainObject.Predmet.ProtuStrankaListFormatedWithAdress>
  <DomainObject.Predmet.ProtuStrankaListFormatedWithAdressOIB>
    <izvorni_sadrzaj>
      <item>PROSPER DISTRIBUCIJA  d.o.o. za usluge, OIB 08319773216, Savska Opatovina 36, 10000 Zagreb zastupanog po punomoćniku ZZ Branka Radomilović; Odvj. Mladen Gajski</item>
    </izvorni_sadrzaj>
    <derivirana_varijabla naziv="DomainObject.Predmet.ProtuStrankaListFormatedWithAdressOIB_1">
      <item>PROSPER DISTRIBUCIJA  d.o.o. za usluge, OIB 08319773216, Savska Opatovina 36, 10000 Zagreb zastupanog po punomoćniku ZZ Branka Radomilović; Odvj. Mladen Gajski</item>
    </derivirana_varijabla>
  </DomainObject.Predmet.ProtuStrankaListFormatedWithAdressOIB>
  <DomainObject.Predmet.ProtuStrankaListNazivFormated>
    <izvorni_sadrzaj>
      <item>PROSPER DISTRIBUCIJA  d.o.o. za usluge</item>
    </izvorni_sadrzaj>
    <derivirana_varijabla naziv="DomainObject.Predmet.ProtuStrankaListNazivFormated_1">
      <item>PROSPER DISTRIBUCIJA  d.o.o. za usluge</item>
    </derivirana_varijabla>
  </DomainObject.Predmet.ProtuStrankaListNazivFormated>
  <DomainObject.Predmet.ProtuStrankaListNazivFormatedOIB>
    <izvorni_sadrzaj>
      <item>PROSPER DISTRIBUCIJA  d.o.o. za usluge, OIB 08319773216</item>
    </izvorni_sadrzaj>
    <derivirana_varijabla naziv="DomainObject.Predmet.ProtuStrankaListNazivFormatedOIB_1">
      <item>PROSPER DISTRIBUCIJA  d.o.o. za usluge, OIB 08319773216</item>
    </derivirana_varijabla>
  </DomainObject.Predmet.ProtuStrankaListNazivFormatedOIB>
  <DomainObject.Predmet.OstaliListFormated>
    <izvorni_sadrzaj>
      <item>ZZ Branka Radomilović punomoćnik sudionika u postupku PROSPER DISTRIBUCIJA  d.o.o. za usluge</item>
      <item>Odvj. Mladen Gajski punomoćnik sudionika u postupku PROSPER DISTRIBUCIJA  d.o.o. za usluge</item>
      <item>Rajka Jagmarević</item>
      <item>Min. financija - Porezna uprava</item>
    </izvorni_sadrzaj>
    <derivirana_varijabla naziv="DomainObject.Predmet.OstaliListFormated_1">
      <item>ZZ Branka Radomilović punomoćnik sudionika u postupku PROSPER DISTRIBUCIJA  d.o.o. za usluge</item>
      <item>Odvj. Mladen Gajski punomoćnik sudionika u postupku PROSPER DISTRIBUCIJA  d.o.o. za usluge</item>
      <item>Rajka Jagmarević</item>
      <item>Min. financija - Porezna uprava</item>
    </derivirana_varijabla>
  </DomainObject.Predmet.OstaliListFormated>
  <DomainObject.Predmet.OstaliListFormatedOIB>
    <izvorni_sadrzaj>
      <item>ZZ Branka Radomilović punomoćnik sudionika u postupku PROSPER DISTRIBUCIJA  d.o.o. za usluge</item>
      <item>Odvj. Mladen Gajski punomoćnik sudionika u postupku PROSPER DISTRIBUCIJA  d.o.o. za usluge</item>
      <item>Rajka Jagmarević, OIB 54873974132</item>
      <item>Min. financija - Porezna uprava</item>
    </izvorni_sadrzaj>
    <derivirana_varijabla naziv="DomainObject.Predmet.OstaliListFormatedOIB_1">
      <item>ZZ Branka Radomilović punomoćnik sudionika u postupku PROSPER DISTRIBUCIJA  d.o.o. za usluge</item>
      <item>Odvj. Mladen Gajski punomoćnik sudionika u postupku PROSPER DISTRIBUCIJA  d.o.o. za usluge</item>
      <item>Rajka Jagmarević, OIB 54873974132</item>
      <item>Min. financija - Porezna uprava</item>
    </derivirana_varijabla>
  </DomainObject.Predmet.OstaliListFormatedOIB>
  <DomainObject.Predmet.OstaliListFormatedWithAdress>
    <izvorni_sadrzaj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J. Dalmatinca 7, 10 000 Zagreb</item>
      <item>Min. financija - Porezna uprava</item>
    </izvorni_sadrzaj>
    <derivirana_varijabla naziv="DomainObject.Predmet.OstaliListFormatedWithAdress_1"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J. Dalmatinca 7, 10 000 Zagreb</item>
      <item>Min. financija - Porezna uprava</item>
    </derivirana_varijabla>
  </DomainObject.Predmet.OstaliListFormatedWithAdress>
  <DomainObject.Predmet.OstaliListFormatedWithAdressOIB>
    <izvorni_sadrzaj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OIB 54873974132, J. Dalmatinca 7, 10 000 Zagreb</item>
      <item>Min. financija - Porezna uprava</item>
    </izvorni_sadrzaj>
    <derivirana_varijabla naziv="DomainObject.Predmet.OstaliListFormatedWithAdressOIB_1">
      <item>ZZ Branka Radomilović, Strohalov prilaz 6, 10 000 Zagreb punomoćnik sudionika u postupku PROSPER DISTRIBUCIJA  d.o.o. za usluge</item>
      <item>Odvj. Mladen Gajski, Zrinjevac 17/II, 10 000 Zagreb punomoćnik sudionika u postupku PROSPER DISTRIBUCIJA  d.o.o. za usluge</item>
      <item>Rajka Jagmarević, OIB 54873974132, J. Dalmatinca 7, 10 000 Zagreb</item>
      <item>Min. financija - Porezna uprava</item>
    </derivirana_varijabla>
  </DomainObject.Predmet.OstaliListFormatedWithAdressOIB>
  <DomainObject.Predmet.OstaliListNazivFormated>
    <izvorni_sadrzaj>
      <item>ZZ Branka Radomilović</item>
      <item>Odvj. Mladen Gajski</item>
      <item>Rajka Jagmarević</item>
      <item>Min. financija - Porezna uprava</item>
    </izvorni_sadrzaj>
    <derivirana_varijabla naziv="DomainObject.Predmet.OstaliListNazivFormated_1">
      <item>ZZ Branka Radomilović</item>
      <item>Odvj. Mladen Gajski</item>
      <item>Rajka Jagmarević</item>
      <item>Min. financija - Porezna uprava</item>
    </derivirana_varijabla>
  </DomainObject.Predmet.OstaliListNazivFormated>
  <DomainObject.Predmet.OstaliListNazivFormatedOIB>
    <izvorni_sadrzaj>
      <item>ZZ Branka Radomilović</item>
      <item>Odvj. Mladen Gajski</item>
      <item>Rajka Jagmarević, OIB 54873974132</item>
      <item>Min. financija - Porezna uprava</item>
    </izvorni_sadrzaj>
    <derivirana_varijabla naziv="DomainObject.Predmet.OstaliListNazivFormatedOIB_1">
      <item>ZZ Branka Radomilović</item>
      <item>Odvj. Mladen Gajski</item>
      <item>Rajka Jagmarević, OIB 54873974132</item>
      <item>Min. financija -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STANKOVIĆ</izvorni_sadrzaj>
    <derivirana_varijabla naziv="DomainObject.Predmet.StrankaIDrugi_1">LJILJANA STANKOVIĆ</derivirana_varijabla>
  </DomainObject.Predmet.StrankaIDrugi>
  <DomainObject.Predmet.ProtustrankaIDrugi>
    <izvorni_sadrzaj>PROSPER DISTRIBUCIJA  d.o.o. za usluge</izvorni_sadrzaj>
    <derivirana_varijabla naziv="DomainObject.Predmet.ProtustrankaIDrugi_1">PROSPER DISTRIBUCIJA  d.o.o. za usluge</derivirana_varijabla>
  </DomainObject.Predmet.ProtustrankaIDrugi>
  <DomainObject.Predmet.StrankaIDrugiAdressOIB>
    <izvorni_sadrzaj>LJILJANA STANKOVIĆ, PETROVO SELO 6, 20236 Mokošica</izvorni_sadrzaj>
    <derivirana_varijabla naziv="DomainObject.Predmet.StrankaIDrugiAdressOIB_1">LJILJANA STANKOVIĆ, PETROVO SELO 6, 20236 Mokošica</derivirana_varijabla>
  </DomainObject.Predmet.StrankaIDrugiAdressOIB>
  <DomainObject.Predmet.ProtustrankaIDrugiAdressOIB>
    <izvorni_sadrzaj>PROSPER DISTRIBUCIJA  d.o.o. za usluge, OIB 08319773216, Savska Opatovina 36, 10000 Zagreb</izvorni_sadrzaj>
    <derivirana_varijabla naziv="DomainObject.Predmet.ProtustrankaIDrugiAdressOIB_1">PROSPER DISTRIBUCIJA  d.o.o. za usluge, OIB 08319773216,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STANKOVIĆ</item>
      <item>PROSPER DISTRIBUCIJA  d.o.o. za usluge</item>
      <item>ZZ Branka Radomilović</item>
      <item>Odvj. Mladen Gajski</item>
      <item>Rajka Jagmarević</item>
      <item>Min. financija - Porezna uprava</item>
    </izvorni_sadrzaj>
    <derivirana_varijabla naziv="DomainObject.Predmet.SudioniciListNaziv_1">
      <item>LJILJANA STANKOVIĆ</item>
      <item>PROSPER DISTRIBUCIJA  d.o.o. za usluge</item>
      <item>ZZ Branka Radomilović</item>
      <item>Odvj. Mladen Gajski</item>
      <item>Rajka Jagmarević</item>
      <item>Min. financija - Porezna uprava</item>
    </derivirana_varijabla>
  </DomainObject.Predmet.SudioniciListNaziv>
  <DomainObject.Predmet.SudioniciListAdressOIB>
    <izvorni_sadrzaj>
      <item>LJILJANA STANKOVIĆ, PETROVO SELO 6,20236 Mokošica</item>
      <item>PROSPER DISTRIBUCIJA  d.o.o. za usluge, OIB 08319773216, Savska Opatovina 36,10000 Zagreb</item>
      <item>ZZ Branka Radomilović, Strohalov prilaz 6,10 000 Zagreb</item>
      <item>Odvj. Mladen Gajski, Zrinjevac 17/II,10 000 Zagreb</item>
      <item>Rajka Jagmarević, OIB 54873974132, J. Dalmatinca 7,10 000 Zagreb</item>
      <item>Min. financija - Porezna uprava</item>
    </izvorni_sadrzaj>
    <derivirana_varijabla naziv="DomainObject.Predmet.SudioniciListAdressOIB_1">
      <item>LJILJANA STANKOVIĆ, PETROVO SELO 6,20236 Mokošica</item>
      <item>PROSPER DISTRIBUCIJA  d.o.o. za usluge, OIB 08319773216, Savska Opatovina 36,10000 Zagreb</item>
      <item>ZZ Branka Radomilović, Strohalov prilaz 6,10 000 Zagreb</item>
      <item>Odvj. Mladen Gajski, Zrinjevac 17/II,10 000 Zagreb</item>
      <item>Rajka Jagmarević, OIB 54873974132, J. Dalmatinca 7,10 000 Zagreb</item>
      <item>Min. financija -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08319773216</item>
      <item>, OIB null</item>
      <item>, OIB null</item>
      <item>, OIB 54873974132</item>
      <item>, OIB null</item>
    </izvorni_sadrzaj>
    <derivirana_varijabla naziv="DomainObject.Predmet.SudioniciListNazivOIB_1">
      <item>, OIB null</item>
      <item>, OIB 08319773216</item>
      <item>, OIB null</item>
      <item>, OIB null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980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2016-06-13T09:48:00Z</dcterms:created>
  <dc:creator>nmarkovic</dc:creator>
  <cp:lastModifiedBy>Ivana Rogić</cp:lastModifiedBy>
  <cp:lastPrinted>2016-06-13T11:04:00Z</cp:lastPrinted>
  <dcterms:modified xmlns:xsi="http://www.w3.org/2001/XMLSchema-instance" xsi:type="dcterms:W3CDTF">2016-06-13T11:04:00Z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