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d5abc" w14:paraId="93d5abc" w:rsidRDefault="00B60D37" w:rsidP="00B60D37" w:rsidR="00B60D37" w:rsidRPr="006B5BA6">
      <w:pPr>
        <w:jc w:val="both"/>
        <w15:collapsed w:val="false"/>
        <w:rPr>
          <w:b/>
        </w:rPr>
      </w:pPr>
      <w:bookmarkStart w:name="_GoBack" w:id="0"/>
      <w:bookmarkEnd w:id="0"/>
      <w:r w:rsidRPr="006B5BA6">
        <w:rPr>
          <w:b/>
          <w:noProof/>
          <w:lang w:eastAsia="hr-HR"/>
        </w:rPr>
        <w:drawing>
          <wp:inline distR="0" distL="0" distB="0" distT="0">
            <wp:extent cy="742950" cx="561975"/>
            <wp:effectExtent b="0" r="9525"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B60D37" w:rsidP="00B60D37" w:rsidR="00B60D37" w:rsidRPr="006B5BA6">
      <w:pPr>
        <w:jc w:val="both"/>
        <w:rPr>
          <w:b/>
        </w:rPr>
      </w:pPr>
      <w:r w:rsidRPr="006B5BA6">
        <w:rPr>
          <w:b/>
        </w:rPr>
        <w:t>REPUBLIKA HRVATSKA</w:t>
      </w:r>
    </w:p>
    <w:p w:rsidRDefault="00B60D37" w:rsidP="00B60D37" w:rsidR="00B60D37" w:rsidRPr="006B5BA6">
      <w:pPr>
        <w:jc w:val="both"/>
        <w:rPr>
          <w:b/>
        </w:rPr>
      </w:pPr>
      <w:r w:rsidRPr="006B5BA6">
        <w:rPr>
          <w:b/>
        </w:rPr>
        <w:t>TRGOVAČKI SUD U SPLITU</w:t>
      </w:r>
    </w:p>
    <w:p w:rsidRDefault="00B60D37" w:rsidP="00B60D37" w:rsidR="00B60D37" w:rsidRPr="006B5BA6">
      <w:pPr>
        <w:jc w:val="both"/>
        <w:rPr>
          <w:b/>
        </w:rPr>
      </w:pPr>
      <w:r w:rsidRPr="006B5BA6">
        <w:rPr>
          <w:b/>
        </w:rPr>
        <w:t>21000 Split, Sukoišanska 6</w:t>
      </w:r>
    </w:p>
    <w:p w:rsidRDefault="00B60D37" w:rsidP="00B60D37" w:rsidR="00B60D37" w:rsidRPr="006B5BA6">
      <w:pPr>
        <w:jc w:val="right"/>
        <w:rPr>
          <w:b/>
        </w:rPr>
      </w:pPr>
      <w:r w:rsidRPr="006B5BA6">
        <w:rPr>
          <w:b/>
        </w:rPr>
        <w:t>Posl. br. 7 St-</w:t>
      </w:r>
      <w:r w:rsidR="00046A27">
        <w:rPr>
          <w:b/>
        </w:rPr>
        <w:t>970</w:t>
      </w:r>
      <w:r w:rsidRPr="006B5BA6">
        <w:rPr>
          <w:b/>
        </w:rPr>
        <w:t>/16</w:t>
      </w:r>
    </w:p>
    <w:p w:rsidRDefault="00B60D37" w:rsidP="00B60D37" w:rsidR="00B60D37" w:rsidRPr="006B5BA6">
      <w:pPr>
        <w:jc w:val="right"/>
        <w:rPr>
          <w:b/>
        </w:rPr>
      </w:pPr>
    </w:p>
    <w:p w:rsidRDefault="00B60D37" w:rsidP="00B60D37" w:rsidR="00B60D37" w:rsidRPr="006B5BA6">
      <w:pPr>
        <w:jc w:val="right"/>
        <w:rPr>
          <w:b/>
        </w:rPr>
      </w:pPr>
    </w:p>
    <w:p w:rsidRDefault="00B60D37" w:rsidP="00B60D37" w:rsidR="00B60D37" w:rsidRPr="006B5BA6">
      <w:pPr>
        <w:jc w:val="center"/>
        <w:rPr>
          <w:b/>
        </w:rPr>
      </w:pPr>
      <w:r w:rsidRPr="006B5BA6">
        <w:rPr>
          <w:b/>
        </w:rPr>
        <w:t>R E P U B L I K A   H R V A T S K A</w:t>
      </w:r>
    </w:p>
    <w:p w:rsidRDefault="00B60D37" w:rsidP="00B60D37" w:rsidR="00B60D37" w:rsidRPr="006B5BA6">
      <w:pPr>
        <w:jc w:val="center"/>
        <w:rPr>
          <w:b/>
        </w:rPr>
      </w:pPr>
      <w:r w:rsidRPr="006B5BA6">
        <w:rPr>
          <w:b/>
        </w:rPr>
        <w:t>R J E Š E N J E</w:t>
      </w:r>
    </w:p>
    <w:p w:rsidRDefault="00B60D37" w:rsidP="00B60D37" w:rsidR="00B60D37" w:rsidRPr="006B5BA6">
      <w:pPr>
        <w:jc w:val="both"/>
        <w:rPr>
          <w:b/>
        </w:rPr>
      </w:pPr>
    </w:p>
    <w:p w:rsidRDefault="00B60D37" w:rsidP="00361947" w:rsidR="00B60D37" w:rsidRPr="006B5BA6">
      <w:pPr>
        <w:ind w:firstLine="708"/>
        <w:jc w:val="both"/>
      </w:pPr>
      <w:r w:rsidRPr="006B5BA6">
        <w:t xml:space="preserve">Trgovački sud u Splitu, po stečajnom sucu tog suda Diani Butigan Granić kao sucu pojedincu, odlučujući o prijedlogu predlagatelja Financijske agencije, Regionalni centar Split, Podružnica Split, Mažuranićevo šetalište 24 b, za otvaranje stečajnog postupka nad dužnikom </w:t>
      </w:r>
      <w:r w:rsidR="00046A27">
        <w:t>NOMINA</w:t>
      </w:r>
      <w:r w:rsidR="00702310">
        <w:t xml:space="preserve"> d.o.o., S</w:t>
      </w:r>
      <w:r w:rsidR="00046A27">
        <w:t>plit</w:t>
      </w:r>
      <w:r w:rsidR="00702310">
        <w:t xml:space="preserve">, </w:t>
      </w:r>
      <w:r w:rsidR="00046A27">
        <w:t>Marjanski Put 22</w:t>
      </w:r>
      <w:r w:rsidR="00702310">
        <w:t xml:space="preserve">, OIB: </w:t>
      </w:r>
      <w:r w:rsidR="00046A27">
        <w:t>56478657371</w:t>
      </w:r>
      <w:r w:rsidR="00361947" w:rsidRPr="006B5BA6">
        <w:t xml:space="preserve">, </w:t>
      </w:r>
      <w:r w:rsidR="006B5BA6" w:rsidRPr="006B5BA6">
        <w:t>dana 19</w:t>
      </w:r>
      <w:r w:rsidRPr="006B5BA6">
        <w:t xml:space="preserve">. </w:t>
      </w:r>
      <w:r w:rsidR="006B5BA6" w:rsidRPr="006B5BA6">
        <w:t>veljače  2018</w:t>
      </w:r>
      <w:r w:rsidRPr="006B5BA6">
        <w:t>.g.</w:t>
      </w:r>
    </w:p>
    <w:p w:rsidRDefault="00B60D37" w:rsidP="00B60D37" w:rsidR="00B60D37" w:rsidRPr="006B5BA6">
      <w:pPr>
        <w:ind w:firstLine="708"/>
        <w:jc w:val="both"/>
      </w:pPr>
    </w:p>
    <w:p w:rsidRDefault="00155204" w:rsidP="000E1008" w:rsidR="00155204" w:rsidRPr="006B5BA6">
      <w:pPr>
        <w:jc w:val="both"/>
      </w:pPr>
    </w:p>
    <w:p w:rsidRDefault="00155204" w:rsidP="00155204" w:rsidR="00155204" w:rsidRPr="006B5BA6">
      <w:pPr>
        <w:jc w:val="center"/>
        <w:rPr>
          <w:b/>
        </w:rPr>
      </w:pPr>
      <w:r w:rsidRPr="006B5BA6">
        <w:rPr>
          <w:b/>
        </w:rPr>
        <w:t>r i j e š i o    j e</w:t>
      </w:r>
    </w:p>
    <w:p w:rsidRDefault="00155204" w:rsidP="00155204" w:rsidR="00155204" w:rsidRPr="006B5BA6">
      <w:pPr>
        <w:ind w:hanging="705" w:left="705"/>
        <w:jc w:val="both"/>
      </w:pPr>
    </w:p>
    <w:p w:rsidRDefault="00155204" w:rsidP="00155204" w:rsidR="00155204" w:rsidRPr="006B5BA6">
      <w:pPr>
        <w:ind w:hanging="705" w:left="705"/>
        <w:jc w:val="both"/>
      </w:pPr>
      <w:r w:rsidRPr="006B5BA6">
        <w:rPr>
          <w:b/>
        </w:rPr>
        <w:t>I.</w:t>
      </w:r>
      <w:r w:rsidRPr="006B5BA6">
        <w:rPr>
          <w:b/>
        </w:rPr>
        <w:tab/>
      </w:r>
      <w:r w:rsidRPr="006B5BA6">
        <w:t xml:space="preserve">Ročište radi očitovanja o prijedlogu za otvaranje stečajnog postupka određuje se u prostorijama ovog suda na adresi </w:t>
      </w:r>
      <w:r w:rsidR="00B60D37" w:rsidRPr="006B5BA6">
        <w:t xml:space="preserve">Split, Sukoišanska 6, </w:t>
      </w:r>
      <w:r w:rsidRPr="006B5BA6">
        <w:t xml:space="preserve"> sudnica br. </w:t>
      </w:r>
      <w:r w:rsidR="00B60D37" w:rsidRPr="006B5BA6">
        <w:t>4., I. kat, z</w:t>
      </w:r>
      <w:r w:rsidRPr="006B5BA6">
        <w:t>a dan</w:t>
      </w:r>
    </w:p>
    <w:p w:rsidRDefault="00155204" w:rsidP="00155204" w:rsidR="00155204" w:rsidRPr="006B5BA6">
      <w:pPr>
        <w:ind w:hanging="705" w:left="705"/>
        <w:jc w:val="both"/>
      </w:pPr>
    </w:p>
    <w:p w:rsidRDefault="006B5BA6" w:rsidP="00155204" w:rsidR="00155204" w:rsidRPr="006B5BA6">
      <w:pPr>
        <w:jc w:val="center"/>
        <w:rPr>
          <w:b/>
          <w:u w:val="single"/>
        </w:rPr>
      </w:pPr>
      <w:r w:rsidRPr="006B5BA6">
        <w:rPr>
          <w:b/>
          <w:u w:val="single"/>
        </w:rPr>
        <w:t>05</w:t>
      </w:r>
      <w:r w:rsidR="00B0377D" w:rsidRPr="006B5BA6">
        <w:rPr>
          <w:b/>
          <w:u w:val="single"/>
        </w:rPr>
        <w:t xml:space="preserve">. </w:t>
      </w:r>
      <w:r w:rsidRPr="006B5BA6">
        <w:rPr>
          <w:b/>
          <w:u w:val="single"/>
        </w:rPr>
        <w:t>ožujka</w:t>
      </w:r>
      <w:r w:rsidR="00B0377D" w:rsidRPr="006B5BA6">
        <w:rPr>
          <w:b/>
          <w:u w:val="single"/>
        </w:rPr>
        <w:t xml:space="preserve"> </w:t>
      </w:r>
      <w:r w:rsidRPr="006B5BA6">
        <w:rPr>
          <w:b/>
          <w:u w:val="single"/>
        </w:rPr>
        <w:t xml:space="preserve"> 2018</w:t>
      </w:r>
      <w:r w:rsidR="00F40F29" w:rsidRPr="006B5BA6">
        <w:rPr>
          <w:b/>
          <w:u w:val="single"/>
        </w:rPr>
        <w:t xml:space="preserve">.g. u </w:t>
      </w:r>
      <w:r w:rsidR="00155204" w:rsidRPr="006B5BA6">
        <w:rPr>
          <w:b/>
          <w:u w:val="single"/>
        </w:rPr>
        <w:t xml:space="preserve"> </w:t>
      </w:r>
      <w:r w:rsidR="00046A27">
        <w:rPr>
          <w:b/>
          <w:u w:val="single"/>
        </w:rPr>
        <w:t>13</w:t>
      </w:r>
      <w:r w:rsidRPr="006B5BA6">
        <w:rPr>
          <w:b/>
          <w:u w:val="single"/>
        </w:rPr>
        <w:t>,</w:t>
      </w:r>
      <w:r w:rsidR="00702310">
        <w:rPr>
          <w:b/>
          <w:u w:val="single"/>
        </w:rPr>
        <w:t>45</w:t>
      </w:r>
      <w:r w:rsidRPr="006B5BA6">
        <w:rPr>
          <w:b/>
          <w:u w:val="single"/>
        </w:rPr>
        <w:t xml:space="preserve"> </w:t>
      </w:r>
      <w:r w:rsidR="00155204" w:rsidRPr="006B5BA6">
        <w:rPr>
          <w:b/>
          <w:u w:val="single"/>
        </w:rPr>
        <w:t>sati</w:t>
      </w:r>
    </w:p>
    <w:p w:rsidRDefault="00155204" w:rsidP="00155204" w:rsidR="00155204" w:rsidRPr="006B5BA6">
      <w:pPr>
        <w:jc w:val="center"/>
        <w:rPr>
          <w:b/>
        </w:rPr>
      </w:pPr>
    </w:p>
    <w:p w:rsidRDefault="00702310" w:rsidP="00702310" w:rsidR="00702310" w:rsidRPr="00786D7E">
      <w:pPr>
        <w:numPr>
          <w:ilvl w:val="0"/>
          <w:numId w:val="2"/>
        </w:numPr>
        <w:jc w:val="both"/>
      </w:pPr>
      <w:r w:rsidRPr="00786D7E">
        <w:t>Pozivaju se predstavnik predlagatelja Financijske agencije, Regionalni centar Split i zastupnik po zakonu dužnika</w:t>
      </w:r>
      <w:r>
        <w:t xml:space="preserve"> </w:t>
      </w:r>
      <w:r w:rsidR="00046A27">
        <w:t>Sanja Mrkušić</w:t>
      </w:r>
      <w:r w:rsidRPr="00786D7E">
        <w:t>, te osoba koja za dužnika obavlja poslove platnog prometa, pristupiti na zakazano ročište.</w:t>
      </w:r>
    </w:p>
    <w:p w:rsidRDefault="006B5BA6" w:rsidP="00702310" w:rsidR="006B5BA6" w:rsidRPr="006B5BA6">
      <w:pPr>
        <w:ind w:left="720"/>
        <w:jc w:val="both"/>
      </w:pPr>
    </w:p>
    <w:p w:rsidRDefault="00155204" w:rsidP="00155204" w:rsidR="00155204" w:rsidRPr="006B5BA6">
      <w:pPr>
        <w:jc w:val="both"/>
      </w:pPr>
    </w:p>
    <w:p w:rsidRDefault="00155204" w:rsidP="00155204" w:rsidR="00155204" w:rsidRPr="006B5BA6">
      <w:pPr>
        <w:numPr>
          <w:ilvl w:val="0"/>
          <w:numId w:val="2"/>
        </w:numPr>
        <w:jc w:val="both"/>
      </w:pPr>
      <w:r w:rsidRPr="006B5BA6">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60D37" w:rsidRPr="006B5BA6">
        <w:t xml:space="preserve">021/481-242  </w:t>
      </w:r>
      <w:r w:rsidRPr="006B5BA6">
        <w:t>najkasnije 60 minuta prije određenog ročišta.</w:t>
      </w:r>
    </w:p>
    <w:p w:rsidRDefault="00155204" w:rsidP="00155204" w:rsidR="00155204">
      <w:pPr>
        <w:ind w:left="720"/>
        <w:jc w:val="both"/>
      </w:pPr>
    </w:p>
    <w:p w:rsidRDefault="006B5BA6" w:rsidP="00155204" w:rsidR="006B5BA6">
      <w:pPr>
        <w:ind w:left="720"/>
        <w:jc w:val="both"/>
      </w:pPr>
    </w:p>
    <w:p w:rsidRDefault="006B5BA6" w:rsidP="00155204" w:rsidR="006B5BA6" w:rsidRPr="006B5BA6">
      <w:pPr>
        <w:ind w:left="720"/>
        <w:jc w:val="both"/>
      </w:pPr>
    </w:p>
    <w:p w:rsidRDefault="00155204" w:rsidP="00155204" w:rsidR="00155204" w:rsidRPr="006B5BA6">
      <w:pPr>
        <w:jc w:val="center"/>
        <w:rPr>
          <w:b/>
        </w:rPr>
      </w:pPr>
      <w:r w:rsidRPr="006B5BA6">
        <w:rPr>
          <w:b/>
        </w:rPr>
        <w:t xml:space="preserve">U </w:t>
      </w:r>
      <w:r w:rsidR="006B5BA6">
        <w:rPr>
          <w:b/>
        </w:rPr>
        <w:t>Splitu</w:t>
      </w:r>
      <w:r w:rsidRPr="006B5BA6">
        <w:rPr>
          <w:b/>
        </w:rPr>
        <w:t xml:space="preserve">, </w:t>
      </w:r>
      <w:r w:rsidR="006B5BA6" w:rsidRPr="006B5BA6">
        <w:rPr>
          <w:b/>
        </w:rPr>
        <w:t>19</w:t>
      </w:r>
      <w:r w:rsidR="00B60D37" w:rsidRPr="006B5BA6">
        <w:rPr>
          <w:b/>
        </w:rPr>
        <w:t xml:space="preserve">. </w:t>
      </w:r>
      <w:r w:rsidR="006B5BA6" w:rsidRPr="006B5BA6">
        <w:rPr>
          <w:b/>
        </w:rPr>
        <w:t>veljače</w:t>
      </w:r>
      <w:r w:rsidR="00B60D37" w:rsidRPr="006B5BA6">
        <w:rPr>
          <w:b/>
        </w:rPr>
        <w:t xml:space="preserve"> </w:t>
      </w:r>
      <w:r w:rsidR="006B5BA6" w:rsidRPr="006B5BA6">
        <w:rPr>
          <w:b/>
        </w:rPr>
        <w:t>2018</w:t>
      </w:r>
      <w:r w:rsidR="00F40F29" w:rsidRPr="006B5BA6">
        <w:rPr>
          <w:b/>
        </w:rPr>
        <w:t>.g.</w:t>
      </w:r>
    </w:p>
    <w:p w:rsidRDefault="00155204" w:rsidP="00155204" w:rsidR="00155204" w:rsidRPr="006B5BA6">
      <w:pPr>
        <w:rPr>
          <w:b/>
        </w:rPr>
      </w:pPr>
    </w:p>
    <w:p w:rsidRDefault="00155204" w:rsidP="00155204" w:rsidR="00155204" w:rsidRPr="006B5BA6">
      <w:pPr>
        <w:rPr>
          <w:b/>
        </w:rPr>
      </w:pPr>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t>Stečajni sudac:</w:t>
      </w:r>
    </w:p>
    <w:p w:rsidRDefault="00155204" w:rsidP="00155204" w:rsidR="00155204" w:rsidRPr="006B5BA6">
      <w:pPr>
        <w:rPr>
          <w:b/>
        </w:rPr>
      </w:pPr>
    </w:p>
    <w:p w:rsidRDefault="00155204" w:rsidP="00155204" w:rsidR="00155204" w:rsidRPr="006B5BA6">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t>Diana Butigan Granić</w:t>
      </w:r>
    </w:p>
    <w:p w:rsidRDefault="00155204" w:rsidP="00155204" w:rsidR="00155204" w:rsidRPr="006B5BA6"/>
    <w:p w:rsidRDefault="006B5BA6" w:rsidP="00155204" w:rsidR="006B5BA6">
      <w:pPr>
        <w:rPr>
          <w:b/>
        </w:rPr>
      </w:pPr>
    </w:p>
    <w:p w:rsidRDefault="006B5BA6" w:rsidP="00155204" w:rsidR="006B5BA6">
      <w:pPr>
        <w:rPr>
          <w:b/>
        </w:rPr>
      </w:pPr>
    </w:p>
    <w:p w:rsidRDefault="00155204" w:rsidP="00155204" w:rsidR="00155204" w:rsidRPr="006B5BA6">
      <w:pPr>
        <w:rPr>
          <w:b/>
        </w:rPr>
      </w:pPr>
      <w:r w:rsidRPr="006B5BA6">
        <w:rPr>
          <w:b/>
        </w:rPr>
        <w:t>POUKA O PRAVNOM LIJEKU</w:t>
      </w:r>
    </w:p>
    <w:p w:rsidRDefault="00155204" w:rsidP="00155204" w:rsidR="00155204" w:rsidRPr="006B5BA6">
      <w:r w:rsidRPr="006B5BA6">
        <w:t>Protiv ovog rješenja posebna žalba nije dopuštena (čl. 115. st. 1. SZ).</w:t>
      </w:r>
    </w:p>
    <w:p w:rsidRDefault="00155204" w:rsidP="00155204" w:rsidR="00155204" w:rsidRPr="006B5BA6"/>
    <w:p w:rsidRDefault="00155204" w:rsidP="00155204" w:rsidR="00155204" w:rsidRPr="006B5BA6">
      <w:pPr>
        <w:rPr>
          <w:b/>
        </w:rPr>
      </w:pPr>
      <w:r w:rsidRPr="006B5BA6">
        <w:rPr>
          <w:b/>
        </w:rPr>
        <w:t>DN-a:</w:t>
      </w:r>
    </w:p>
    <w:p w:rsidRDefault="00155204" w:rsidP="00155204" w:rsidR="000D3AA8" w:rsidRPr="006B5BA6">
      <w:r w:rsidRPr="006B5BA6">
        <w:t>-</w:t>
      </w:r>
      <w:r w:rsidRPr="006B5BA6">
        <w:tab/>
      </w:r>
      <w:r w:rsidR="000D3AA8" w:rsidRPr="006B5BA6">
        <w:t>e - oglasna ploča</w:t>
      </w:r>
    </w:p>
    <w:p w:rsidRDefault="000D3AA8" w:rsidP="00155204" w:rsidR="00155204" w:rsidRPr="006B5BA6">
      <w:r w:rsidRPr="006B5BA6">
        <w:t xml:space="preserve">- </w:t>
      </w:r>
      <w:r w:rsidRPr="006B5BA6">
        <w:tab/>
      </w:r>
      <w:r w:rsidR="00155204" w:rsidRPr="006B5BA6">
        <w:t>predlagatelju – e- oglasna</w:t>
      </w:r>
    </w:p>
    <w:p w:rsidRDefault="00155204" w:rsidP="000D3AA8" w:rsidR="00F40F29" w:rsidRPr="006B5BA6">
      <w:r w:rsidRPr="006B5BA6">
        <w:t>-</w:t>
      </w:r>
      <w:r w:rsidRPr="006B5BA6">
        <w:tab/>
        <w:t>FINA – e – oglasna</w:t>
      </w:r>
    </w:p>
    <w:p w:rsidRDefault="00F40F29" w:rsidP="000D3AA8" w:rsidR="006B5BA6" w:rsidRPr="006B5BA6">
      <w:r w:rsidRPr="006B5BA6">
        <w:t xml:space="preserve">- </w:t>
      </w:r>
      <w:r w:rsidRPr="006B5BA6">
        <w:tab/>
        <w:t xml:space="preserve">zz </w:t>
      </w:r>
      <w:r w:rsidR="00046A27">
        <w:t>Sanja Mrkušić</w:t>
      </w:r>
    </w:p>
    <w:p w:rsidRDefault="006B5BA6" w:rsidP="000D3AA8" w:rsidR="006B5BA6" w:rsidRPr="006B5BA6">
      <w:r w:rsidRPr="006B5BA6">
        <w:t>-</w:t>
      </w:r>
      <w:r>
        <w:t xml:space="preserve">         </w:t>
      </w:r>
      <w:r w:rsidRPr="006B5BA6">
        <w:t xml:space="preserve"> dužniku</w:t>
      </w:r>
    </w:p>
    <w:sectPr w:rsidSect="000D3AA8" w:rsidR="006B5BA6" w:rsidRPr="006B5BA6">
      <w:headerReference w:type="even" r:id="rId10"/>
      <w:headerReference w:type="default" r:id="rId11"/>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B96"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1B96">
      <w:rPr>
        <w:rStyle w:val="Brojstranice"/>
        <w:noProof/>
      </w:rPr>
      <w:t>2</w:t>
    </w:r>
    <w:r>
      <w:rPr>
        <w:rStyle w:val="Brojstranice"/>
      </w:rPr>
      <w:fldChar w:fldCharType="end"/>
    </w:r>
  </w:p>
  <w:p w:rsidRDefault="00B60D37" w:rsidR="00304C4F">
    <w:pPr>
      <w:pStyle w:val="Zaglavlje"/>
    </w:pPr>
    <w:r>
      <w:tab/>
    </w:r>
    <w:r>
      <w:tab/>
      <w:t>7.St.</w:t>
    </w:r>
    <w:r w:rsidR="00046A27">
      <w:t>970</w:t>
    </w:r>
    <w:r w:rsidR="006B5BA6">
      <w:t>/</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8434679E"/>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46A27"/>
    <w:rsid w:val="0009031B"/>
    <w:rsid w:val="000925A4"/>
    <w:rsid w:val="000D3AA8"/>
    <w:rsid w:val="000E1008"/>
    <w:rsid w:val="000F1098"/>
    <w:rsid w:val="00155204"/>
    <w:rsid w:val="001A17F5"/>
    <w:rsid w:val="00250F78"/>
    <w:rsid w:val="002B16D5"/>
    <w:rsid w:val="00303AF6"/>
    <w:rsid w:val="00311567"/>
    <w:rsid w:val="00361947"/>
    <w:rsid w:val="003A6BF9"/>
    <w:rsid w:val="0052560B"/>
    <w:rsid w:val="005401F1"/>
    <w:rsid w:val="005421BE"/>
    <w:rsid w:val="00547D92"/>
    <w:rsid w:val="006B5BA6"/>
    <w:rsid w:val="006E7D8B"/>
    <w:rsid w:val="006F4C2E"/>
    <w:rsid w:val="00702310"/>
    <w:rsid w:val="007F2EE3"/>
    <w:rsid w:val="00806B6F"/>
    <w:rsid w:val="0086426F"/>
    <w:rsid w:val="00883F1C"/>
    <w:rsid w:val="008B052E"/>
    <w:rsid w:val="00974DD0"/>
    <w:rsid w:val="00A01B96"/>
    <w:rsid w:val="00AC5F7B"/>
    <w:rsid w:val="00B0377D"/>
    <w:rsid w:val="00B429F6"/>
    <w:rsid w:val="00B51189"/>
    <w:rsid w:val="00B60D37"/>
    <w:rsid w:val="00C46D66"/>
    <w:rsid w:val="00E4307B"/>
    <w:rsid w:val="00EC4BC4"/>
    <w:rsid w:val="00F40F29"/>
    <w:rsid w:val="00F420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A01B96"/>
    <w:rPr>
      <w:color w:val="808080"/>
      <w:bdr w:space="0" w:sz="0" w:color="auto" w:val="none"/>
      <w:shd w:fill="auto" w:color="auto" w:val="clear"/>
    </w:rPr>
  </w:style>
  <w:style w:customStyle="true" w:styleId="eSPISCCParagraphDefaultFont" w:type="character">
    <w:name w:val="eSPIS_CC_Paragraph Default Font"/>
    <w:basedOn w:val="Zadanifontodlomka"/>
    <w:rsid w:val="00A01B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01B96"/>
    <w:rPr>
      <w:b/>
      <w:bdr w:space="0" w:sz="0" w:color="auto" w:val="none"/>
      <w:shd w:fill="FFFFCC" w:color="auto" w:val="clear"/>
      <w:lang w:val="hr-HR"/>
    </w:rPr>
  </w:style>
  <w:style w:customStyle="true" w:styleId="PozadinaSvijetloCrvena" w:type="character">
    <w:name w:val="Pozadina_SvijetloCrvena"/>
    <w:basedOn w:val="eSPISCCParagraphDefaultFont"/>
    <w:rsid w:val="00A01B9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01B9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A01B96"/>
    <w:rPr>
      <w:color w:val="808080"/>
      <w:bdr w:color="auto" w:space="0" w:sz="0" w:val="none"/>
      <w:shd w:color="auto" w:fill="auto" w:val="clear"/>
    </w:rPr>
  </w:style>
  <w:style w:customStyle="1" w:styleId="eSPISCCParagraphDefaultFont" w:type="character">
    <w:name w:val="eSPIS_CC_Paragraph Default Font"/>
    <w:basedOn w:val="Zadanifontodlomka"/>
    <w:rsid w:val="00A01B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01B96"/>
    <w:rPr>
      <w:b/>
      <w:bdr w:color="auto" w:space="0" w:sz="0" w:val="none"/>
      <w:shd w:color="auto" w:fill="FFFFCC" w:val="clear"/>
      <w:lang w:val="hr-HR"/>
    </w:rPr>
  </w:style>
  <w:style w:customStyle="1" w:styleId="PozadinaSvijetloCrvena" w:type="character">
    <w:name w:val="Pozadina_SvijetloCrvena"/>
    <w:basedOn w:val="eSPISCCParagraphDefaultFont"/>
    <w:rsid w:val="00A01B9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01B9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970</izvorni_sadrzaj>
    <derivirana_varijabla naziv="DomainObject.Predmet.Broj_1">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St-970/2016</izvorni_sadrzaj>
    <derivirana_varijabla naziv="DomainObject.Predmet.OznakaBroj_1">St-970/2016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NOMINA za trgovinu i usluge, društvo s ograničenom odgovornošću</izvorni_sadrzaj>
    <derivirana_varijabla naziv="DomainObject.Predmet.ProtustrankaFormated_1">  NOMINA za trgovinu i usluge, društvo s ograničenom odgovornošću</derivirana_varijabla>
  </DomainObject.Predmet.ProtustrankaFormated>
  <DomainObject.Predmet.ProtustrankaFormatedOIB>
    <izvorni_sadrzaj>  NOMINA za trgovinu i usluge, društvo s ograničenom odgovornošću, OIB 56478657371</izvorni_sadrzaj>
    <derivirana_varijabla naziv="DomainObject.Predmet.ProtustrankaFormatedOIB_1">  NOMINA za trgovinu i usluge, društvo s ograničenom odgovornošću, OIB 56478657371</derivirana_varijabla>
  </DomainObject.Predmet.ProtustrankaFormatedOIB>
  <DomainObject.Predmet.ProtustrankaFormatedWithAdress>
    <izvorni_sadrzaj> NOMINA za trgovinu i usluge, društvo s ograničenom odgovornošću, Marjanski put 22, 21000 Split</izvorni_sadrzaj>
    <derivirana_varijabla naziv="DomainObject.Predmet.ProtustrankaFormatedWithAdress_1"> NOMINA za trgovinu i usluge, društvo s ograničenom odgovornošću, Marjanski put 22, 21000 Split</derivirana_varijabla>
  </DomainObject.Predmet.ProtustrankaFormatedWithAdress>
  <DomainObject.Predmet.ProtustrankaFormatedWithAdressOIB>
    <izvorni_sadrzaj> NOMINA za trgovinu i usluge, društvo s ograničenom odgovornošću, OIB 56478657371, Marjanski put 22, 21000 Split</izvorni_sadrzaj>
    <derivirana_varijabla naziv="DomainObject.Predmet.ProtustrankaFormatedWithAdressOIB_1"> NOMINA za trgovinu i usluge, društvo s ograničenom odgovornošću, OIB 56478657371, Marjanski put 22, 21000 Split</derivirana_varijabla>
  </DomainObject.Predmet.ProtustrankaFormatedWithAdressOIB>
  <DomainObject.Predmet.ProtustrankaWithAdress>
    <izvorni_sadrzaj>NOMINA za trgovinu i usluge, društvo s ograničenom odgovornošću Marjanski put 22, 21000 Split</izvorni_sadrzaj>
    <derivirana_varijabla naziv="DomainObject.Predmet.ProtustrankaWithAdress_1">NOMINA za trgovinu i usluge, društvo s ograničenom odgovornošću Marjanski put 22, 21000 Split</derivirana_varijabla>
  </DomainObject.Predmet.ProtustrankaWithAdress>
  <DomainObject.Predmet.ProtustrankaWithAdressOIB>
    <izvorni_sadrzaj>NOMINA za trgovinu i usluge, društvo s ograničenom odgovornošću, OIB 56478657371, Marjanski put 22, 21000 Split</izvorni_sadrzaj>
    <derivirana_varijabla naziv="DomainObject.Predmet.ProtustrankaWithAdressOIB_1">NOMINA za trgovinu i usluge, društvo s ograničenom odgovornošću, OIB 56478657371, Marjanski put 22, 21000 Split</derivirana_varijabla>
  </DomainObject.Predmet.ProtustrankaWithAdressOIB>
  <DomainObject.Predmet.ProtustrankaNazivFormated>
    <izvorni_sadrzaj>NOMINA za trgovinu i usluge, društvo s ograničenom odgovornošću</izvorni_sadrzaj>
    <derivirana_varijabla naziv="DomainObject.Predmet.ProtustrankaNazivFormated_1">NOMINA za trgovinu i usluge, društvo s ograničenom odgovornošću</derivirana_varijabla>
  </DomainObject.Predmet.ProtustrankaNazivFormated>
  <DomainObject.Predmet.ProtustrankaNazivFormatedOIB>
    <izvorni_sadrzaj>NOMINA za trgovinu i usluge, društvo s ograničenom odgovornošću, OIB 56478657371</izvorni_sadrzaj>
    <derivirana_varijabla naziv="DomainObject.Predmet.ProtustrankaNazivFormatedOIB_1">NOMINA za trgovinu i usluge, društvo s ograničenom odgovornošću, OIB 56478657371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1297697.03</izvorni_sadrzaj>
    <derivirana_varijabla naziv="DomainObject.Predmet.TrenutnaVrijednost_1">1297697.03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NOMINA za trgovinu i usluge, društvo s ograničenom odgovornošću</item>
    </izvorni_sadrzaj>
    <derivirana_varijabla naziv="DomainObject.Predmet.ProtuStrankaListFormated_1">
      <item>NOMINA za trgovinu i usluge, društvo s ograničenom odgovornošću</item>
    </derivirana_varijabla>
  </DomainObject.Predmet.ProtuStrankaListFormated>
  <DomainObject.Predmet.ProtuStrankaListFormatedOIB>
    <izvorni_sadrzaj>
      <item>NOMINA za trgovinu i usluge, društvo s ograničenom odgovornošću, OIB 56478657371</item>
    </izvorni_sadrzaj>
    <derivirana_varijabla naziv="DomainObject.Predmet.ProtuStrankaListFormatedOIB_1">
      <item>NOMINA za trgovinu i usluge, društvo s ograničenom odgovornošću, OIB 56478657371</item>
    </derivirana_varijabla>
  </DomainObject.Predmet.ProtuStrankaListFormatedOIB>
  <DomainObject.Predmet.ProtuStrankaListFormatedWithAdress>
    <izvorni_sadrzaj>
      <item>NOMINA za trgovinu i usluge, društvo s ograničenom odgovornošću, Marjanski put 22, 21000 Split</item>
    </izvorni_sadrzaj>
    <derivirana_varijabla naziv="DomainObject.Predmet.ProtuStrankaListFormatedWithAdress_1">
      <item>NOMINA za trgovinu i usluge, društvo s ograničenom odgovornošću, Marjanski put 22, 21000 Split</item>
    </derivirana_varijabla>
  </DomainObject.Predmet.ProtuStrankaListFormatedWithAdress>
  <DomainObject.Predmet.ProtuStrankaListFormatedWithAdressOIB>
    <izvorni_sadrzaj>
      <item>NOMINA za trgovinu i usluge, društvo s ograničenom odgovornošću, OIB 56478657371, Marjanski put 22, 21000 Split</item>
    </izvorni_sadrzaj>
    <derivirana_varijabla naziv="DomainObject.Predmet.ProtuStrankaListFormatedWithAdressOIB_1">
      <item>NOMINA za trgovinu i usluge, društvo s ograničenom odgovornošću, OIB 56478657371, Marjanski put 22, 21000 Split</item>
    </derivirana_varijabla>
  </DomainObject.Predmet.ProtuStrankaListFormatedWithAdressOIB>
  <DomainObject.Predmet.ProtuStrankaListNazivFormated>
    <izvorni_sadrzaj>
      <item>NOMINA za trgovinu i usluge, društvo s ograničenom odgovornošću</item>
    </izvorni_sadrzaj>
    <derivirana_varijabla naziv="DomainObject.Predmet.ProtuStrankaListNazivFormated_1">
      <item>NOMINA za trgovinu i usluge, društvo s ograničenom odgovornošću</item>
    </derivirana_varijabla>
  </DomainObject.Predmet.ProtuStrankaListNazivFormated>
  <DomainObject.Predmet.ProtuStrankaListNazivFormatedOIB>
    <izvorni_sadrzaj>
      <item>NOMINA za trgovinu i usluge, društvo s ograničenom odgovornošću, OIB 56478657371</item>
    </izvorni_sadrzaj>
    <derivirana_varijabla naziv="DomainObject.Predmet.ProtuStrankaListNazivFormatedOIB_1">
      <item>NOMINA za trgovinu i usluge, društvo s ograničenom odgovornošću, OIB 56478657371</item>
    </derivirana_varijabla>
  </DomainObject.Predmet.ProtuStrankaListNazivFormatedOIB>
  <DomainObject.Predmet.OstaliListFormated>
    <izvorni_sadrzaj>
      <item>Sanja Mrkušić</item>
    </izvorni_sadrzaj>
    <derivirana_varijabla naziv="DomainObject.Predmet.OstaliListFormated_1">
      <item>Sanja Mrkušić</item>
    </derivirana_varijabla>
  </DomainObject.Predmet.OstaliListFormated>
  <DomainObject.Predmet.OstaliListFormatedOIB>
    <izvorni_sadrzaj>
      <item>Sanja Mrkušić, OIB 72559447779</item>
    </izvorni_sadrzaj>
    <derivirana_varijabla naziv="DomainObject.Predmet.OstaliListFormatedOIB_1">
      <item>Sanja Mrkušić, OIB 72559447779</item>
    </derivirana_varijabla>
  </DomainObject.Predmet.OstaliListFormatedOIB>
  <DomainObject.Predmet.OstaliListFormatedWithAdress>
    <izvorni_sadrzaj>
      <item>Sanja Mrkušić, Marjanski Put 22, 21000 Split</item>
    </izvorni_sadrzaj>
    <derivirana_varijabla naziv="DomainObject.Predmet.OstaliListFormatedWithAdress_1">
      <item>Sanja Mrkušić, Marjanski Put 22, 21000 Split</item>
    </derivirana_varijabla>
  </DomainObject.Predmet.OstaliListFormatedWithAdress>
  <DomainObject.Predmet.OstaliListFormatedWithAdressOIB>
    <izvorni_sadrzaj>
      <item>Sanja Mrkušić, OIB 72559447779, Marjanski Put 22, 21000 Split</item>
    </izvorni_sadrzaj>
    <derivirana_varijabla naziv="DomainObject.Predmet.OstaliListFormatedWithAdressOIB_1">
      <item>Sanja Mrkušić, OIB 72559447779, Marjanski Put 22, 21000 Split</item>
    </derivirana_varijabla>
  </DomainObject.Predmet.OstaliListFormatedWithAdressOIB>
  <DomainObject.Predmet.OstaliListNazivFormated>
    <izvorni_sadrzaj>
      <item>Sanja Mrkušić</item>
    </izvorni_sadrzaj>
    <derivirana_varijabla naziv="DomainObject.Predmet.OstaliListNazivFormated_1">
      <item>Sanja Mrkušić</item>
    </derivirana_varijabla>
  </DomainObject.Predmet.OstaliListNazivFormated>
  <DomainObject.Predmet.OstaliListNazivFormatedOIB>
    <izvorni_sadrzaj>
      <item>Sanja Mrkušić, OIB 72559447779</item>
    </izvorni_sadrzaj>
    <derivirana_varijabla naziv="DomainObject.Predmet.OstaliListNazivFormatedOIB_1">
      <item>Sanja Mrkušić, OIB 72559447779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NOMINA za trgovinu i usluge, društvo s ograničenom odgovornošću</izvorni_sadrzaj>
    <derivirana_varijabla naziv="DomainObject.Predmet.ProtustrankaIDrugi_1">NOMINA za trgovinu i usluge, društvo s ograničenom odgovornošću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NOMINA za trgovinu i usluge, društvo s ograničenom odgovornošću, OIB 56478657371, Marjanski put 22, 21000 Split</izvorni_sadrzaj>
    <derivirana_varijabla naziv="DomainObject.Predmet.ProtustrankaIDrugiAdressOIB_1">NOMINA za trgovinu i usluge, društvo s ograničenom odgovornošću, OIB 56478657371, Marjanski put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NOMINA za trgovinu i usluge, društvo s ograničenom odgovornošću</item>
      <item>FINANCIJSKA AGENCIJA, PODRUŽNICA SPLIT</item>
      <item>Sanja Mrkušić</item>
    </izvorni_sadrzaj>
    <derivirana_varijabla naziv="DomainObject.Predmet.SudioniciListNaziv_1">
      <item>NOMINA za trgovinu i usluge, društvo s ograničenom odgovornošću</item>
      <item>FINANCIJSKA AGENCIJA, PODRUŽNICA SPLIT</item>
      <item>Sanja Mrkušić</item>
    </derivirana_varijabla>
  </DomainObject.Predmet.SudioniciListNaziv>
  <DomainObject.Predmet.SudioniciListAdressOIB>
    <izvorni_sadrzaj>
      <item>NOMINA za trgovinu i usluge, društvo s ograničenom odgovornošću, OIB 56478657371, Marjanski put 22,21000 Split</item>
      <item>FINANCIJSKA AGENCIJA, PODRUŽNICA SPLIT, OIB 85821130368, Mažuranićevo šetalište 24b,21000 Split</item>
      <item>Sanja Mrkušić, OIB 72559447779, Marjanski Put 22,21000 Split</item>
    </izvorni_sadrzaj>
    <derivirana_varijabla naziv="DomainObject.Predmet.SudioniciListAdressOIB_1">
      <item>NOMINA za trgovinu i usluge, društvo s ograničenom odgovornošću, OIB 56478657371, Marjanski put 22,21000 Split</item>
      <item>FINANCIJSKA AGENCIJA, PODRUŽNICA SPLIT, OIB 85821130368, Mažuranićevo šetalište 24b,21000 Split</item>
      <item>Sanja Mrkušić, OIB 72559447779, Marjanski Put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56478657371</item>
      <item>, OIB 85821130368</item>
      <item>, OIB 72559447779</item>
    </izvorni_sadrzaj>
    <derivirana_varijabla naziv="DomainObject.Predmet.SudioniciListNazivOIB_1">
      <item>, OIB 56478657371</item>
      <item>, OIB 85821130368</item>
      <item>, OIB 72559447779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281</properties:Words>
  <properties:Characters>1391</properties:Characters>
  <properties:Lines>54</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2018-02-19T13:27:00Z</dcterms:created>
  <dc:creator>Mara Marčinko</dc:creator>
  <cp:lastModifiedBy>Ivana Mendeš</cp:lastModifiedBy>
  <cp:lastPrinted>2018-02-19T13:31:00Z</cp:lastPrinted>
  <dcterms:modified xmlns:xsi="http://www.w3.org/2001/XMLSchema-instance" xsi:type="dcterms:W3CDTF">2018-02-19T13:32:00Z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970-16 prethodni bez točke 1 - SPLITSKI.docx</vt:lpwstr>
  </prop:property>
  <prop:property name="CC_coloring" pid="4" fmtid="{D5CDD505-2E9C-101B-9397-08002B2CF9AE}">
    <vt:bool>false</vt:bool>
  </prop:property>
  <prop:property name="BrojStranica" pid="5" fmtid="{D5CDD505-2E9C-101B-9397-08002B2CF9AE}">
    <vt:i4>2</vt:i4>
  </prop:property>
</prop:Properties>
</file>