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b4dd0" w14:paraId="65b4dd0" w:rsidRDefault="00CE7F14" w:rsidP="00CE7F14" w:rsidR="00CE7F14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Default="00CE7F14" w:rsidP="00CE7F14" w:rsidR="00CE7F14">
      <w:pPr>
        <w:ind w:firstLine="708"/>
        <w:rPr>
          <w:szCs w:val="24"/>
        </w:rPr>
      </w:pPr>
    </w:p>
    <w:p w:rsidRDefault="00CE7F14" w:rsidP="00CE7F14" w:rsidR="00CE7F14">
      <w:pPr>
        <w:ind w:firstLine="708"/>
        <w:rPr>
          <w:szCs w:val="24"/>
        </w:rPr>
      </w:pPr>
    </w:p>
    <w:p w:rsidRDefault="00CE7F14" w:rsidP="00CE7F14" w:rsidR="00CE7F14">
      <w:pPr>
        <w:ind w:firstLine="708"/>
        <w:rPr>
          <w:szCs w:val="24"/>
        </w:rPr>
      </w:pPr>
    </w:p>
    <w:p w:rsidRDefault="00CE7F14" w:rsidP="00CE7F14" w:rsidR="00CE7F14">
      <w:pPr>
        <w:ind w:firstLine="708"/>
        <w:rPr>
          <w:szCs w:val="24"/>
        </w:rPr>
      </w:pPr>
    </w:p>
    <w:p w:rsidRDefault="00CE7F14" w:rsidP="00CE7F14" w:rsidR="00CE7F14">
      <w:pPr>
        <w:ind w:firstLine="708"/>
        <w:rPr>
          <w:szCs w:val="24"/>
        </w:rPr>
      </w:pPr>
    </w:p>
    <w:p w:rsidRDefault="00CE7F14" w:rsidP="00CE7F14" w:rsidR="00CE7F14">
      <w:pPr>
        <w:ind w:firstLine="708"/>
        <w:rPr>
          <w:szCs w:val="24"/>
        </w:rPr>
      </w:pPr>
    </w:p>
    <w:p w:rsidRDefault="00CE7F14" w:rsidP="00CE7F14" w:rsidR="00CE7F14">
      <w:pPr>
        <w:pStyle w:val="Zaglavlje"/>
        <w:jc w:val="right"/>
      </w:pPr>
      <w:r>
        <w:t>12 St-25/2019-5</w:t>
      </w:r>
    </w:p>
    <w:p w:rsidRDefault="00CE7F14" w:rsidP="00CE7F14" w:rsidR="00CE7F14">
      <w:pPr>
        <w:ind w:firstLine="708"/>
        <w:rPr>
          <w:szCs w:val="24"/>
        </w:rPr>
      </w:pPr>
    </w:p>
    <w:p w:rsidRDefault="00CE7F14" w:rsidP="00CE7F14" w:rsidR="00CE7F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Giardini 5, za provedbu skraćenog stečajnog postupka nad pravnom osobom (dužnikom) </w:t>
      </w:r>
      <w:r w:rsidRPr="00CE7F14">
        <w:rPr>
          <w:rFonts w:cs="Times New Roman" w:eastAsia="Times New Roman"/>
          <w:szCs w:val="24"/>
          <w:lang w:eastAsia="hr-HR"/>
        </w:rPr>
        <w:t>FASANA SPORT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E7F14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E7F14">
        <w:rPr>
          <w:rFonts w:cs="Times New Roman" w:eastAsia="Times New Roman"/>
          <w:szCs w:val="24"/>
          <w:lang w:eastAsia="hr-HR"/>
        </w:rPr>
        <w:t>o. u likvidaciji</w:t>
      </w:r>
      <w:r>
        <w:rPr>
          <w:rFonts w:cs="Times New Roman" w:eastAsia="Times New Roman"/>
          <w:szCs w:val="24"/>
          <w:lang w:eastAsia="hr-HR"/>
        </w:rPr>
        <w:t xml:space="preserve">, Valbandon, Kuntrada 19, OIB </w:t>
      </w:r>
      <w:r w:rsidRPr="00CE7F14">
        <w:rPr>
          <w:rFonts w:cs="Times New Roman" w:eastAsia="Times New Roman"/>
          <w:szCs w:val="24"/>
          <w:lang w:eastAsia="hr-HR"/>
        </w:rPr>
        <w:t>42024407101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E7F14">
        <w:rPr>
          <w:rFonts w:cs="Times New Roman" w:eastAsia="Times New Roman"/>
          <w:szCs w:val="24"/>
          <w:lang w:eastAsia="hr-HR"/>
        </w:rPr>
        <w:t>130059814</w:t>
      </w:r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104/17, nadalje SZ), </w:t>
      </w:r>
      <w:r w:rsidR="00ED4057">
        <w:rPr>
          <w:rFonts w:cs="Times New Roman" w:eastAsia="Times New Roman"/>
          <w:szCs w:val="24"/>
          <w:lang w:eastAsia="hr-HR"/>
        </w:rPr>
        <w:t>1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D4057">
        <w:rPr>
          <w:rFonts w:cs="Times New Roman" w:eastAsia="Times New Roman"/>
          <w:szCs w:val="24"/>
          <w:lang w:eastAsia="hr-HR"/>
        </w:rPr>
        <w:t>ožujka</w:t>
      </w:r>
      <w:r>
        <w:rPr>
          <w:rFonts w:cs="Times New Roman" w:eastAsia="Times New Roman"/>
          <w:szCs w:val="24"/>
          <w:lang w:eastAsia="hr-HR"/>
        </w:rPr>
        <w:t xml:space="preserve"> 2019. objavljuje sljedeći</w:t>
      </w:r>
    </w:p>
    <w:p w:rsidRDefault="00CE7F14" w:rsidP="00CE7F14" w:rsidR="00CE7F1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E7F14" w:rsidP="00CE7F14" w:rsidR="00CE7F14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CE7F14" w:rsidP="00CE7F14" w:rsidR="00CE7F14">
      <w:pPr>
        <w:ind w:firstLine="708"/>
        <w:rPr>
          <w:szCs w:val="24"/>
        </w:rPr>
      </w:pPr>
    </w:p>
    <w:p w:rsidRDefault="00CE7F14" w:rsidP="00CE7F14" w:rsidR="00CE7F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</w:t>
      </w:r>
      <w:r w:rsidRPr="00944464">
        <w:rPr>
          <w:szCs w:val="24"/>
        </w:rPr>
        <w:t xml:space="preserve">Dužnik </w:t>
      </w:r>
      <w:r w:rsidRPr="00CE7F14">
        <w:rPr>
          <w:rFonts w:cs="Times New Roman" w:eastAsia="Times New Roman"/>
          <w:szCs w:val="24"/>
          <w:lang w:eastAsia="hr-HR"/>
        </w:rPr>
        <w:t>FASANA SPORT d.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E7F14">
        <w:rPr>
          <w:rFonts w:cs="Times New Roman" w:eastAsia="Times New Roman"/>
          <w:szCs w:val="24"/>
          <w:lang w:eastAsia="hr-HR"/>
        </w:rPr>
        <w:t>o.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Pr="00CE7F14">
        <w:rPr>
          <w:rFonts w:cs="Times New Roman" w:eastAsia="Times New Roman"/>
          <w:szCs w:val="24"/>
          <w:lang w:eastAsia="hr-HR"/>
        </w:rPr>
        <w:t>o. u likvidaciji</w:t>
      </w:r>
      <w:r>
        <w:rPr>
          <w:rFonts w:cs="Times New Roman" w:eastAsia="Times New Roman"/>
          <w:szCs w:val="24"/>
          <w:lang w:eastAsia="hr-HR"/>
        </w:rPr>
        <w:t xml:space="preserve">, Valbandon, Kuntrada 19, OIB </w:t>
      </w:r>
      <w:r w:rsidRPr="00CE7F14">
        <w:rPr>
          <w:rFonts w:cs="Times New Roman" w:eastAsia="Times New Roman"/>
          <w:szCs w:val="24"/>
          <w:lang w:eastAsia="hr-HR"/>
        </w:rPr>
        <w:t>42024407101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CE7F14">
        <w:rPr>
          <w:rFonts w:cs="Times New Roman" w:eastAsia="Times New Roman"/>
          <w:szCs w:val="24"/>
          <w:lang w:eastAsia="hr-HR"/>
        </w:rPr>
        <w:t>130059814</w:t>
      </w:r>
      <w:r>
        <w:rPr>
          <w:rFonts w:cs="Times New Roman" w:eastAsia="Times New Roman"/>
          <w:szCs w:val="24"/>
          <w:lang w:eastAsia="hr-HR"/>
        </w:rPr>
        <w:t>, je pravna osoba koja nema zaposlenih, koja je na dan 17. siječnja 2019.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CE7F14" w:rsidP="00CE7F14" w:rsidR="00CE7F14">
      <w:pPr>
        <w:ind w:firstLine="708"/>
        <w:rPr>
          <w:szCs w:val="24"/>
        </w:rPr>
      </w:pPr>
    </w:p>
    <w:p w:rsidRDefault="00CE7F14" w:rsidP="00CE7F14" w:rsidR="00CE7F14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17</w:t>
      </w:r>
      <w:r>
        <w:rPr>
          <w:rFonts w:cs="Times New Roman" w:eastAsia="Times New Roman"/>
          <w:szCs w:val="24"/>
          <w:lang w:eastAsia="hr-HR"/>
        </w:rPr>
        <w:t>. siječnja 2019</w:t>
      </w:r>
      <w:r>
        <w:rPr>
          <w:szCs w:val="24"/>
        </w:rPr>
        <w:t>. iznosio 2.284,90 kn.</w:t>
      </w:r>
    </w:p>
    <w:p w:rsidRDefault="00CE7F14" w:rsidP="00CE7F14" w:rsidR="00CE7F14">
      <w:pPr>
        <w:rPr>
          <w:szCs w:val="24"/>
        </w:rPr>
      </w:pPr>
    </w:p>
    <w:p w:rsidRDefault="00CE7F14" w:rsidP="00CE7F14" w:rsidR="00CE7F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CE7F14" w:rsidP="00CE7F14" w:rsidR="00CE7F1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CE7F14" w:rsidP="00CE7F14" w:rsidR="00CE7F1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3333-25-2019, i da u istom roku uplate na depozit ovog suda broj HR 4323900011300029763, poziv na broj 020-25-19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CE7F14" w:rsidP="00CE7F14" w:rsidR="00CE7F14">
      <w:pPr>
        <w:ind w:firstLine="708"/>
        <w:rPr>
          <w:szCs w:val="24"/>
        </w:rPr>
      </w:pPr>
    </w:p>
    <w:p w:rsidRDefault="00CE7F14" w:rsidP="00CE7F14" w:rsidR="00CE7F14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45 dana nijedan vjerovnik ne predloži otvaranje stečajnog postupka i ne predujmi </w:t>
      </w:r>
      <w:r>
        <w:rPr>
          <w:szCs w:val="24"/>
        </w:rPr>
        <w:lastRenderedPageBreak/>
        <w:t>sredstva za namirenje troškova postupka, smatrat će se da je dužnik nesposoban za plaćanje. U tom slučaju sud će po službenoj dužnosti donijeti rješenje o otvaranju i zaključenju skraćenog stečajnog postupka.</w:t>
      </w:r>
    </w:p>
    <w:p w:rsidRDefault="00CE7F14" w:rsidP="00CE7F14" w:rsidR="00CE7F14">
      <w:pPr>
        <w:ind w:firstLine="708"/>
        <w:rPr>
          <w:szCs w:val="24"/>
        </w:rPr>
      </w:pPr>
    </w:p>
    <w:p w:rsidRDefault="00CE7F14" w:rsidP="00CE7F14" w:rsidR="00CE7F14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ED4057">
        <w:rPr>
          <w:szCs w:val="24"/>
        </w:rPr>
        <w:t>1</w:t>
      </w:r>
      <w:r>
        <w:rPr>
          <w:szCs w:val="24"/>
        </w:rPr>
        <w:t xml:space="preserve">. </w:t>
      </w:r>
      <w:r w:rsidR="00ED4057">
        <w:rPr>
          <w:szCs w:val="24"/>
        </w:rPr>
        <w:t>ožujka</w:t>
      </w:r>
      <w:r>
        <w:rPr>
          <w:szCs w:val="24"/>
        </w:rPr>
        <w:t xml:space="preserve"> 2019.</w:t>
      </w:r>
    </w:p>
    <w:p w:rsidRDefault="00CE7F14" w:rsidP="00CE7F14" w:rsidR="00CE7F14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CE7F14" w:rsidP="00CE7F14" w:rsidR="00CE7F14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</w:t>
      </w:r>
    </w:p>
    <w:p w:rsidRDefault="00CE7F14" w:rsidP="00CE7F14" w:rsidR="00CE7F14">
      <w:pPr>
        <w:rPr>
          <w:szCs w:val="24"/>
        </w:rPr>
      </w:pPr>
      <w:r>
        <w:rPr>
          <w:szCs w:val="24"/>
        </w:rPr>
        <w:t>DNA:</w:t>
      </w:r>
    </w:p>
    <w:p w:rsidRDefault="00CE7F14" w:rsidP="00CE7F14" w:rsidR="00CE7F14" w:rsidRPr="00023C6D">
      <w:pPr>
        <w:jc w:val="left"/>
        <w:rPr>
          <w:szCs w:val="24"/>
        </w:rPr>
      </w:pPr>
      <w:r>
        <w:rPr>
          <w:szCs w:val="24"/>
        </w:rPr>
        <w:t>- mrežna stranica e-Oglasna ploča sudova (55 dana).</w:t>
      </w:r>
    </w:p>
    <w:p w:rsidRDefault="00CE7F14" w:rsidP="00CE7F14" w:rsidR="00CE7F14"/>
    <w:p w:rsidRDefault="00CE7F14" w:rsidP="00CE7F14" w:rsidR="00CE7F14"/>
    <w:sectPr w:rsidSect="00FD2388" w:rsidR="00CE7F14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7F14" w:rsidP="00CE7F14" w:rsidR="00CE7F14">
      <w:r>
        <w:separator/>
      </w:r>
    </w:p>
  </w:endnote>
  <w:endnote w:id="0" w:type="continuationSeparator">
    <w:p w:rsidRDefault="00CE7F14" w:rsidP="00CE7F14" w:rsidR="00CE7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7F14" w:rsidP="00CE7F14" w:rsidR="00CE7F14">
      <w:r>
        <w:separator/>
      </w:r>
    </w:p>
  </w:footnote>
  <w:footnote w:id="0" w:type="continuationSeparator">
    <w:p w:rsidRDefault="00CE7F14" w:rsidP="00CE7F14" w:rsidR="00CE7F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F14" w:rsidP="00CE7F14" w:rsidR="00CE7F14">
    <w:pPr>
      <w:pStyle w:val="Zaglavlje"/>
      <w:jc w:val="right"/>
    </w:pPr>
    <w:r>
      <w:t>12 St-25/2019-5</w:t>
    </w:r>
  </w:p>
  <w:p w:rsidRDefault="00D26E15" w:rsidR="006333D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2135"/>
    <w:rsid w:val="00622135"/>
    <w:rsid w:val="00A3709F"/>
    <w:rsid w:val="00CE7F14"/>
    <w:rsid w:val="00D26E15"/>
    <w:rsid w:val="00DB5792"/>
    <w:rsid w:val="00ED4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7F1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7F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7F14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E7F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7F1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26E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6E1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6E1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6E1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6E1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7F1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E7F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7F14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CE7F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7F1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26E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6E1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6E1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6E1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6E1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2019.</izvorni_sadrzaj>
    <derivirana_varijabla naziv="DomainObject.DatumDonosenjaOdluke_1">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</izvorni_sadrzaj>
    <derivirana_varijabla naziv="DomainObject.Predmet.Broj_1">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2019.</izvorni_sadrzaj>
    <derivirana_varijabla naziv="DomainObject.Predmet.DatumOsnivanja_1">24.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St-25/2019</izvorni_sadrzaj>
    <derivirana_varijabla naziv="DomainObject.Predmet.OznakaBroj_1">St-25/2019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FASANA SPORT d.o.o. u likvidaciji, VALBANDON</izvorni_sadrzaj>
    <derivirana_varijabla naziv="DomainObject.Predmet.ProtustrankaFormated_1">  FASANA SPORT d.o.o. u likvidaciji, VALBANDON</derivirana_varijabla>
  </DomainObject.Predmet.ProtustrankaFormated>
  <DomainObject.Predmet.ProtustrankaFormatedOIB>
    <izvorni_sadrzaj>  FASANA SPORT d.o.o. u likvidaciji, VALBANDON, OIB 42024407101</izvorni_sadrzaj>
    <derivirana_varijabla naziv="DomainObject.Predmet.ProtustrankaFormatedOIB_1">  FASANA SPORT d.o.o. u likvidaciji, VALBANDON, OIB 42024407101</derivirana_varijabla>
  </DomainObject.Predmet.ProtustrankaFormatedOIB>
  <DomainObject.Predmet.ProtustrankaFormatedWithAdress>
    <izvorni_sadrzaj> FASANA SPORT d.o.o. u likvidaciji, VALBANDON, Kuntrada 19, 52100 Valbandon</izvorni_sadrzaj>
    <derivirana_varijabla naziv="DomainObject.Predmet.ProtustrankaFormatedWithAdress_1"> FASANA SPORT d.o.o. u likvidaciji, VALBANDON, Kuntrada 19, 52100 Valbandon</derivirana_varijabla>
  </DomainObject.Predmet.ProtustrankaFormatedWithAdress>
  <DomainObject.Predmet.ProtustrankaFormatedWithAdressOIB>
    <izvorni_sadrzaj> FASANA SPORT d.o.o. u likvidaciji, VALBANDON, OIB 42024407101, Kuntrada 19, 52100 Valbandon</izvorni_sadrzaj>
    <derivirana_varijabla naziv="DomainObject.Predmet.ProtustrankaFormatedWithAdressOIB_1"> FASANA SPORT d.o.o. u likvidaciji, VALBANDON, OIB 42024407101, Kuntrada 19, 52100 Valbandon</derivirana_varijabla>
  </DomainObject.Predmet.ProtustrankaFormatedWithAdressOIB>
  <DomainObject.Predmet.ProtustrankaWithAdress>
    <izvorni_sadrzaj>FASANA SPORT d.o.o. u likvidaciji, VALBANDON Kuntrada 19, 52100 Valbandon</izvorni_sadrzaj>
    <derivirana_varijabla naziv="DomainObject.Predmet.ProtustrankaWithAdress_1">FASANA SPORT d.o.o. u likvidaciji, VALBANDON Kuntrada 19, 52100 Valbandon</derivirana_varijabla>
  </DomainObject.Predmet.ProtustrankaWithAdress>
  <DomainObject.Predmet.ProtustrankaWithAdressOIB>
    <izvorni_sadrzaj>FASANA SPORT d.o.o. u likvidaciji, VALBANDON, OIB 42024407101, Kuntrada 19, 52100 Valbandon</izvorni_sadrzaj>
    <derivirana_varijabla naziv="DomainObject.Predmet.ProtustrankaWithAdressOIB_1">FASANA SPORT d.o.o. u likvidaciji, VALBANDON, OIB 42024407101, Kuntrada 19, 52100 Valbandon</derivirana_varijabla>
  </DomainObject.Predmet.ProtustrankaWithAdressOIB>
  <DomainObject.Predmet.ProtustrankaNazivFormated>
    <izvorni_sadrzaj>FASANA SPORT d.o.o. u likvidaciji, VALBANDON</izvorni_sadrzaj>
    <derivirana_varijabla naziv="DomainObject.Predmet.ProtustrankaNazivFormated_1">FASANA SPORT d.o.o. u likvidaciji, VALBANDON</derivirana_varijabla>
  </DomainObject.Predmet.ProtustrankaNazivFormated>
  <DomainObject.Predmet.ProtustrankaNazivFormatedOIB>
    <izvorni_sadrzaj>FASANA SPORT d.o.o. u likvidaciji, VALBANDON, OIB 42024407101</izvorni_sadrzaj>
    <derivirana_varijabla naziv="DomainObject.Predmet.ProtustrankaNazivFormatedOIB_1">FASANA SPORT d.o.o. u likvidaciji, VALBANDON, OIB 42024407101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6284.90</izvorni_sadrzaj>
    <derivirana_varijabla naziv="DomainObject.Predmet.TrenutnaVrijednost_1">6284.90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FASANA SPORT d.o.o. u likvidaciji, VALBANDON</item>
    </izvorni_sadrzaj>
    <derivirana_varijabla naziv="DomainObject.Predmet.ProtuStrankaListFormated_1">
      <item>FASANA SPORT d.o.o. u likvidaciji, VALBANDON</item>
    </derivirana_varijabla>
  </DomainObject.Predmet.ProtuStrankaListFormated>
  <DomainObject.Predmet.ProtuStrankaListFormatedOIB>
    <izvorni_sadrzaj>
      <item>FASANA SPORT d.o.o. u likvidaciji, VALBANDON, OIB 42024407101</item>
    </izvorni_sadrzaj>
    <derivirana_varijabla naziv="DomainObject.Predmet.ProtuStrankaListFormatedOIB_1">
      <item>FASANA SPORT d.o.o. u likvidaciji, VALBANDON, OIB 42024407101</item>
    </derivirana_varijabla>
  </DomainObject.Predmet.ProtuStrankaListFormatedOIB>
  <DomainObject.Predmet.ProtuStrankaListFormatedWithAdress>
    <izvorni_sadrzaj>
      <item>FASANA SPORT d.o.o. u likvidaciji, VALBANDON, Kuntrada 19, 52100 Valbandon</item>
    </izvorni_sadrzaj>
    <derivirana_varijabla naziv="DomainObject.Predmet.ProtuStrankaListFormatedWithAdress_1">
      <item>FASANA SPORT d.o.o. u likvidaciji, VALBANDON, Kuntrada 19, 52100 Valbandon</item>
    </derivirana_varijabla>
  </DomainObject.Predmet.ProtuStrankaListFormatedWithAdress>
  <DomainObject.Predmet.ProtuStrankaListFormatedWithAdressOIB>
    <izvorni_sadrzaj>
      <item>FASANA SPORT d.o.o. u likvidaciji, VALBANDON, OIB 42024407101, Kuntrada 19, 52100 Valbandon</item>
    </izvorni_sadrzaj>
    <derivirana_varijabla naziv="DomainObject.Predmet.ProtuStrankaListFormatedWithAdressOIB_1">
      <item>FASANA SPORT d.o.o. u likvidaciji, VALBANDON, OIB 42024407101, Kuntrada 19, 52100 Valbandon</item>
    </derivirana_varijabla>
  </DomainObject.Predmet.ProtuStrankaListFormatedWithAdressOIB>
  <DomainObject.Predmet.ProtuStrankaListNazivFormated>
    <izvorni_sadrzaj>
      <item>FASANA SPORT d.o.o. u likvidaciji, VALBANDON</item>
    </izvorni_sadrzaj>
    <derivirana_varijabla naziv="DomainObject.Predmet.ProtuStrankaListNazivFormated_1">
      <item>FASANA SPORT d.o.o. u likvidaciji, VALBANDON</item>
    </derivirana_varijabla>
  </DomainObject.Predmet.ProtuStrankaListNazivFormated>
  <DomainObject.Predmet.ProtuStrankaListNazivFormatedOIB>
    <izvorni_sadrzaj>
      <item>FASANA SPORT d.o.o. u likvidaciji, VALBANDON, OIB 42024407101</item>
    </izvorni_sadrzaj>
    <derivirana_varijabla naziv="DomainObject.Predmet.ProtuStrankaListNazivFormatedOIB_1">
      <item>FASANA SPORT d.o.o. u likvidaciji, VALBANDON, OIB 42024407101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2019.</izvorni_sadrzaj>
    <derivirana_varijabla naziv="DomainObject.Datum_1">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FASANA SPORT d.o.o. u likvidaciji, VALBANDON</izvorni_sadrzaj>
    <derivirana_varijabla naziv="DomainObject.Predmet.ProtustrankaIDrugi_1">FASANA SPORT d.o.o. u likvidaciji, VALBANDON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FASANA SPORT d.o.o. u likvidaciji, VALBANDON, OIB 42024407101, Kuntrada 19, 52100 Valbandon</izvorni_sadrzaj>
    <derivirana_varijabla naziv="DomainObject.Predmet.ProtustrankaIDrugiAdressOIB_1">FASANA SPORT d.o.o. u likvidaciji, VALBANDON, OIB 42024407101, Kuntrada 19, 52100 Valbandon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FASANA SPORT d.o.o. u likvidaciji, VALBANDON</item>
    </izvorni_sadrzaj>
    <derivirana_varijabla naziv="DomainObject.Predmet.SudioniciListNaziv_1">
      <item>FINANCIJSKA AGENCIJA, RC RIJEKA, PODRUŽNICA PULA, PULA</item>
      <item>FASANA SPORT d.o.o. u likvidaciji, VALBANDON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FASANA SPORT d.o.o. u likvidaciji, VALBANDON, OIB 42024407101, Kuntrada 19,52100 Valbandon</item>
    </izvorni_sadrzaj>
    <derivirana_varijabla naziv="DomainObject.Predmet.SudioniciListAdressOIB_1">
      <item>FINANCIJSKA AGENCIJA, RC RIJEKA, PODRUŽNICA PULA, PULA, OIB 85821130368, F. Kurelca 8,51000 Rijeka</item>
      <item>FASANA SPORT d.o.o. u likvidaciji, VALBANDON, OIB 42024407101, Kuntrada 19,52100 Valbandon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42024407101</item>
    </izvorni_sadrzaj>
    <derivirana_varijabla naziv="DomainObject.Predmet.SudioniciListNazivOIB_1">
      <item>, OIB 85821130368</item>
      <item>, OIB 42024407101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490</properties:Words>
  <properties:Characters>2700</properties:Characters>
  <properties:Lines>60</properties:Lines>
  <properties:Paragraphs>13</properties:Paragraphs>
  <properties:TotalTime>3</properties:TotalTime>
  <properties:ScaleCrop>false</properties:ScaleCrop>
  <properties:LinksUpToDate>false</properties:LinksUpToDate>
  <properties:CharactersWithSpaces>3177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2019-02-27T08:10:00Z</dcterms:created>
  <dc:creator>Morena Brajuha</dc:creator>
  <dc:description/>
  <cp:keywords/>
  <cp:lastModifiedBy>Morena Brajuha</cp:lastModifiedBy>
  <cp:lastPrinted>2019-03-01T09:21:00Z</cp:lastPrinted>
  <dcterms:modified xmlns:xsi="http://www.w3.org/2001/XMLSchema-instance" xsi:type="dcterms:W3CDTF">2019-03-01T09:30:00Z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(St-25-19 Fasana sport d.o.o. u likvidaciji.docx)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