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923e" w14:paraId="4a7923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A521D">
        <w:t>4</w:t>
      </w:r>
      <w:r w:rsidR="000279C2">
        <w:t>72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0279C2">
        <w:t xml:space="preserve">NOGOMETNI KLUB ROMA ZAGREB, </w:t>
      </w:r>
      <w:r w:rsidR="00291642">
        <w:t xml:space="preserve">Zagreb, Petračićeva 20, </w:t>
      </w:r>
      <w:r w:rsidR="00CA521D">
        <w:t xml:space="preserve">OIB </w:t>
      </w:r>
      <w:r w:rsidR="00291642">
        <w:t>10211129091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291642">
        <w:t>NOGOMETNI KLUB ROMA ZAGREB, Zagreb, Petračićeva 20, OIB 10211129091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702019">
        <w:t xml:space="preserve"> Jelenko Lehki</w:t>
      </w:r>
      <w:r w:rsidR="00291642">
        <w:t xml:space="preserve"> </w:t>
      </w:r>
      <w:r w:rsidR="00702019">
        <w:t xml:space="preserve">iz Zagreba,  </w:t>
      </w:r>
      <w:r w:rsidR="00163798">
        <w:t>Pavla Hatza 10, OIB 96068307857.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291642">
        <w:t>NOGOMETNI KLUB ROMA ZAGREB, Zagreb, Petračićeva 20, OIB 10211129091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291642">
        <w:t>6. studenoga</w:t>
      </w:r>
      <w:r w:rsidR="00AF2A3B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291642">
        <w:t>NOGOMETNI KLUB ROMA ZAGREB, Zagreb, Petračićeva 20, OIB 10211129091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291642" w:rsidP="00B506CA" w:rsidR="00291642"/>
    <w:p w:rsidRDefault="00291642" w:rsidP="00B506CA" w:rsidR="00291642"/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</w:t>
      </w:r>
      <w:r w:rsidR="00291642">
        <w:t>72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E8E" w:rsidP="00F961D8" w:rsidR="00DB5E8E">
      <w:r>
        <w:separator/>
      </w:r>
    </w:p>
  </w:endnote>
  <w:endnote w:id="0" w:type="continuationSeparator">
    <w:p w:rsidRDefault="00DB5E8E" w:rsidP="00F961D8" w:rsidR="00DB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E8E" w:rsidP="00F961D8" w:rsidR="00DB5E8E">
      <w:r>
        <w:separator/>
      </w:r>
    </w:p>
  </w:footnote>
  <w:footnote w:id="0" w:type="continuationSeparator">
    <w:p w:rsidRDefault="00DB5E8E" w:rsidP="00F961D8" w:rsidR="00DB5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AB7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CA521D">
      <w:t>4</w:t>
    </w:r>
    <w:r w:rsidR="00291642">
      <w:t>7</w:t>
    </w:r>
    <w:r w:rsidR="00CA521D">
      <w:t>2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63798"/>
    <w:rsid w:val="001C0834"/>
    <w:rsid w:val="001C2AB7"/>
    <w:rsid w:val="001C74E9"/>
    <w:rsid w:val="001F7D2D"/>
    <w:rsid w:val="00212462"/>
    <w:rsid w:val="002362E5"/>
    <w:rsid w:val="002511C8"/>
    <w:rsid w:val="00286227"/>
    <w:rsid w:val="00291642"/>
    <w:rsid w:val="002955F5"/>
    <w:rsid w:val="002A45E9"/>
    <w:rsid w:val="002A6D8F"/>
    <w:rsid w:val="002C604C"/>
    <w:rsid w:val="00301E43"/>
    <w:rsid w:val="00342EF9"/>
    <w:rsid w:val="00364C13"/>
    <w:rsid w:val="003A057F"/>
    <w:rsid w:val="003D5995"/>
    <w:rsid w:val="00447275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02019"/>
    <w:rsid w:val="00723772"/>
    <w:rsid w:val="007277BA"/>
    <w:rsid w:val="00731C1A"/>
    <w:rsid w:val="0077014F"/>
    <w:rsid w:val="007D7BC7"/>
    <w:rsid w:val="008431F8"/>
    <w:rsid w:val="008D4169"/>
    <w:rsid w:val="008D61A3"/>
    <w:rsid w:val="009108ED"/>
    <w:rsid w:val="009134B9"/>
    <w:rsid w:val="0091570D"/>
    <w:rsid w:val="009628B3"/>
    <w:rsid w:val="009664E4"/>
    <w:rsid w:val="009B7829"/>
    <w:rsid w:val="009E1BBA"/>
    <w:rsid w:val="00A42316"/>
    <w:rsid w:val="00AB6233"/>
    <w:rsid w:val="00AF2A3B"/>
    <w:rsid w:val="00B506CA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DB5E8E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St-1472/2016</izvorni_sadrzaj>
    <derivirana_varijabla naziv="DomainObject.Predmet.OznakaBroj_1">St-1472/2016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ROMA ZAGREB</izvorni_sadrzaj>
    <derivirana_varijabla naziv="DomainObject.Predmet.ProtustrankaFormated_1">  NOGOMETNI KLUB ROMA ZAGREB</derivirana_varijabla>
  </DomainObject.Predmet.ProtustrankaFormated>
  <DomainObject.Predmet.ProtustrankaFormatedOIB>
    <izvorni_sadrzaj>  NOGOMETNI KLUB ROMA ZAGREB, OIB 10211129091</izvorni_sadrzaj>
    <derivirana_varijabla naziv="DomainObject.Predmet.ProtustrankaFormatedOIB_1">  NOGOMETNI KLUB ROMA ZAGREB, OIB 10211129091</derivirana_varijabla>
  </DomainObject.Predmet.ProtustrankaFormatedOIB>
  <DomainObject.Predmet.ProtustrankaFormatedWithAdress>
    <izvorni_sadrzaj> NOGOMETNI KLUB ROMA ZAGREB, Petračićeva 20, 10000 Zagreb</izvorni_sadrzaj>
    <derivirana_varijabla naziv="DomainObject.Predmet.ProtustrankaFormatedWithAdress_1"> NOGOMETNI KLUB ROMA ZAGREB, Petračićeva 20, 10000 Zagreb</derivirana_varijabla>
  </DomainObject.Predmet.ProtustrankaFormatedWithAdress>
  <DomainObject.Predmet.ProtustrankaFormatedWithAdressOIB>
    <izvorni_sadrzaj> NOGOMETNI KLUB ROMA ZAGREB, OIB 10211129091, Petračićeva 20, 10000 Zagreb</izvorni_sadrzaj>
    <derivirana_varijabla naziv="DomainObject.Predmet.ProtustrankaFormatedWithAdressOIB_1"> NOGOMETNI KLUB ROMA ZAGREB, OIB 10211129091, Petračićeva 20, 10000 Zagreb</derivirana_varijabla>
  </DomainObject.Predmet.ProtustrankaFormatedWithAdressOIB>
  <DomainObject.Predmet.ProtustrankaWithAdress>
    <izvorni_sadrzaj>NOGOMETNI KLUB ROMA ZAGREB Petračićeva 20, 10000 Zagreb</izvorni_sadrzaj>
    <derivirana_varijabla naziv="DomainObject.Predmet.ProtustrankaWithAdress_1">NOGOMETNI KLUB ROMA ZAGREB Petračićeva 20, 10000 Zagreb</derivirana_varijabla>
  </DomainObject.Predmet.ProtustrankaWithAdress>
  <DomainObject.Predmet.ProtustrankaWithAdressOIB>
    <izvorni_sadrzaj>NOGOMETNI KLUB ROMA ZAGREB, OIB 10211129091, Petračićeva 20, 10000 Zagreb</izvorni_sadrzaj>
    <derivirana_varijabla naziv="DomainObject.Predmet.ProtustrankaWithAdressOIB_1">NOGOMETNI KLUB ROMA ZAGREB, OIB 10211129091, Petračićeva 20, 10000 Zagreb</derivirana_varijabla>
  </DomainObject.Predmet.ProtustrankaWithAdressOIB>
  <DomainObject.Predmet.ProtustrankaNazivFormated>
    <izvorni_sadrzaj>NOGOMETNI KLUB ROMA ZAGREB</izvorni_sadrzaj>
    <derivirana_varijabla naziv="DomainObject.Predmet.ProtustrankaNazivFormated_1">NOGOMETNI KLUB ROMA ZAGREB</derivirana_varijabla>
  </DomainObject.Predmet.ProtustrankaNazivFormated>
  <DomainObject.Predmet.ProtustrankaNazivFormatedOIB>
    <izvorni_sadrzaj>NOGOMETNI KLUB ROMA ZAGREB, OIB 10211129091</izvorni_sadrzaj>
    <derivirana_varijabla naziv="DomainObject.Predmet.ProtustrankaNazivFormatedOIB_1">NOGOMETNI KLUB ROMA ZAGREB, OIB 10211129091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ROMA ZAGREB</item>
    </izvorni_sadrzaj>
    <derivirana_varijabla naziv="DomainObject.Predmet.ProtuStrankaListFormated_1">
      <item>NOGOMETNI KLUB ROMA ZAGREB</item>
    </derivirana_varijabla>
  </DomainObject.Predmet.ProtuStrankaListFormated>
  <DomainObject.Predmet.ProtuStrankaListFormatedOIB>
    <izvorni_sadrzaj>
      <item>NOGOMETNI KLUB ROMA ZAGREB, OIB 10211129091</item>
    </izvorni_sadrzaj>
    <derivirana_varijabla naziv="DomainObject.Predmet.ProtuStrankaListFormatedOIB_1">
      <item>NOGOMETNI KLUB ROMA ZAGREB, OIB 10211129091</item>
    </derivirana_varijabla>
  </DomainObject.Predmet.ProtuStrankaListFormatedOIB>
  <DomainObject.Predmet.ProtuStrankaListFormatedWithAdress>
    <izvorni_sadrzaj>
      <item>NOGOMETNI KLUB ROMA ZAGREB, Petračićeva 20, 10000 Zagreb</item>
    </izvorni_sadrzaj>
    <derivirana_varijabla naziv="DomainObject.Predmet.ProtuStrankaListFormatedWithAdress_1">
      <item>NOGOMETNI KLUB ROMA ZAGREB, Petračićeva 20, 10000 Zagreb</item>
    </derivirana_varijabla>
  </DomainObject.Predmet.ProtuStrankaListFormatedWithAdress>
  <DomainObject.Predmet.ProtuStrankaListFormatedWithAdressOIB>
    <izvorni_sadrzaj>
      <item>NOGOMETNI KLUB ROMA ZAGREB, OIB 10211129091, Petračićeva 20, 10000 Zagreb</item>
    </izvorni_sadrzaj>
    <derivirana_varijabla naziv="DomainObject.Predmet.ProtuStrankaListFormatedWithAdressOIB_1">
      <item>NOGOMETNI KLUB ROMA ZAGREB, OIB 10211129091, Petračićeva 20, 10000 Zagreb</item>
    </derivirana_varijabla>
  </DomainObject.Predmet.ProtuStrankaListFormatedWithAdressOIB>
  <DomainObject.Predmet.ProtuStrankaListNazivFormated>
    <izvorni_sadrzaj>
      <item>NOGOMETNI KLUB ROMA ZAGREB</item>
    </izvorni_sadrzaj>
    <derivirana_varijabla naziv="DomainObject.Predmet.ProtuStrankaListNazivFormated_1">
      <item>NOGOMETNI KLUB ROMA ZAGREB</item>
    </derivirana_varijabla>
  </DomainObject.Predmet.ProtuStrankaListNazivFormated>
  <DomainObject.Predmet.ProtuStrankaListNazivFormatedOIB>
    <izvorni_sadrzaj>
      <item>NOGOMETNI KLUB ROMA ZAGREB, OIB 10211129091</item>
    </izvorni_sadrzaj>
    <derivirana_varijabla naziv="DomainObject.Predmet.ProtuStrankaListNazivFormatedOIB_1">
      <item>NOGOMETNI KLUB ROMA ZAGREB, OIB 10211129091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ROMA ZAGREB</izvorni_sadrzaj>
    <derivirana_varijabla naziv="DomainObject.Predmet.ProtustrankaIDrugi_1">NOGOMETNI KLUB ROMA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ROMA ZAGREB, OIB 10211129091, Petračićeva 20, 10000 Zagreb</izvorni_sadrzaj>
    <derivirana_varijabla naziv="DomainObject.Predmet.ProtustrankaIDrugiAdressOIB_1">NOGOMETNI KLUB ROMA ZAGREB, OIB 10211129091, Petračićeva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ROMA ZAGREB</item>
      <item>FINA Regionalni centar Zagreb</item>
    </izvorni_sadrzaj>
    <derivirana_varijabla naziv="DomainObject.Predmet.SudioniciListNaziv_1">
      <item>NOGOMETNI KLUB ROMA ZAGREB</item>
      <item>FINA Regionalni centar Zagreb</item>
    </derivirana_varijabla>
  </DomainObject.Predmet.SudioniciListNaziv>
  <DomainObject.Predmet.SudioniciListAdressOIB>
    <izvorni_sadrzaj>
      <item>NOGOMETNI KLUB ROMA ZAGREB, OIB 10211129091, Petračićeva 20,10000 Zagreb</item>
      <item>FINA Regionalni centar Zagreb, OIB 85821130368, Trg svibanjskih žrtava 1995. 1,10000 Zagreb</item>
    </izvorni_sadrzaj>
    <derivirana_varijabla naziv="DomainObject.Predmet.SudioniciListAdressOIB_1">
      <item>NOGOMETNI KLUB ROMA ZAGREB, OIB 10211129091, Petračićeva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10211129091</item>
      <item>, OIB 85821130368</item>
    </izvorni_sadrzaj>
    <derivirana_varijabla naziv="DomainObject.Predmet.SudioniciListNazivOIB_1">
      <item>, OIB 10211129091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3AC1B-8B48-4D7A-A770-0DB2A38B8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2233</properties:Characters>
  <properties:Lines>89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2016-08-17T12:02:00Z</dcterms:created>
  <dc:creator>Darija Miličević</dc:creator>
  <cp:lastModifiedBy>Darija Miličević</cp:lastModifiedBy>
  <cp:lastPrinted>2016-08-18T08:54:00Z</cp:lastPrinted>
  <dcterms:modified xmlns:xsi="http://www.w3.org/2001/XMLSchema-instance" xsi:type="dcterms:W3CDTF">2016-08-18T08:58:00Z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