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4ee8" w14:paraId="a2d4ee8" w:rsidRDefault="00B24E29" w:rsidP="00B24E29" w:rsidR="00B24E2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E29" w:rsidP="00B24E29" w:rsidR="00B24E2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24E29" w:rsidP="00B24E29" w:rsidR="00B24E2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24E29" w:rsidP="00B24E29" w:rsidR="00B24E2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24E29" w:rsidP="00B24E29" w:rsidR="00B24E2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24E29" w:rsidP="00B24E29" w:rsidR="00B24E2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24E29" w:rsidP="00B24E29" w:rsidR="00B24E29" w:rsidRPr="005D578C">
      <w:pPr>
        <w:jc w:val="center"/>
        <w:rPr>
          <w:rFonts w:cs="Times New Roman" w:eastAsia="Times New Roman"/>
          <w:szCs w:val="24"/>
        </w:rPr>
      </w:pPr>
    </w:p>
    <w:p w:rsidRDefault="00B24E29" w:rsidP="00B24E29" w:rsidR="00B24E2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24E29" w:rsidP="00B24E29" w:rsidR="00B24E29" w:rsidRPr="005D578C">
      <w:pPr>
        <w:rPr>
          <w:rFonts w:cs="Times New Roman" w:eastAsia="Times New Roman"/>
          <w:szCs w:val="24"/>
        </w:rPr>
      </w:pPr>
    </w:p>
    <w:p w:rsidRDefault="00B24E29" w:rsidP="00B24E29" w:rsidR="00B24E2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Avelina d. o. o. Umag, Zamljoradnička Ulica 11, OIB 24723984138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040189324,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F96560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F96560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B24E29" w:rsidP="00B24E29" w:rsidR="00B24E29" w:rsidRPr="005D578C">
      <w:pPr>
        <w:rPr>
          <w:rFonts w:cs="Times New Roman" w:eastAsia="Times New Roman"/>
          <w:szCs w:val="24"/>
        </w:rPr>
      </w:pPr>
    </w:p>
    <w:p w:rsidRDefault="00B24E29" w:rsidP="00B24E29" w:rsidR="00B24E2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24E29" w:rsidP="00B24E29" w:rsidR="00B24E29" w:rsidRPr="005D578C">
      <w:pPr>
        <w:rPr>
          <w:rFonts w:cs="Times New Roman" w:eastAsia="Times New Roman"/>
          <w:szCs w:val="24"/>
        </w:rPr>
      </w:pPr>
    </w:p>
    <w:p w:rsidRDefault="00B24E29" w:rsidP="00B24E29" w:rsidR="00B24E2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Avelina d. o. o. Umag, Zamljoradnička Ulica 11, OIB 24723984138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040189324,</w:t>
      </w:r>
      <w:r w:rsidRPr="005D578C">
        <w:rPr>
          <w:rFonts w:cs="Times New Roman" w:eastAsia="Times New Roman"/>
          <w:szCs w:val="24"/>
        </w:rPr>
        <w:t xml:space="preserve"> s danom </w:t>
      </w:r>
      <w:r w:rsidR="00713034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713034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B24E29" w:rsidP="00B24E29" w:rsidR="00B24E29" w:rsidRPr="005D578C">
      <w:pPr>
        <w:rPr>
          <w:rFonts w:cs="Times New Roman" w:eastAsia="Times New Roman"/>
          <w:szCs w:val="24"/>
        </w:rPr>
      </w:pPr>
    </w:p>
    <w:p w:rsidRDefault="00B24E29" w:rsidP="00B24E29" w:rsidR="00B24E2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B24E29" w:rsidP="00B24E29" w:rsidR="00B24E29">
      <w:pPr>
        <w:rPr>
          <w:rFonts w:cs="Times New Roman" w:eastAsia="Times New Roman"/>
          <w:szCs w:val="20"/>
        </w:rPr>
      </w:pPr>
    </w:p>
    <w:p w:rsidRDefault="00B24E29" w:rsidP="00B24E29" w:rsidR="00B24E2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Avelina d. o. o. Umag, Zamljoradnička Ulica 11, OIB 24723984138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040189324.</w:t>
      </w:r>
    </w:p>
    <w:p w:rsidRDefault="00B24E29" w:rsidP="00B24E29" w:rsidR="00B24E29">
      <w:pPr>
        <w:ind w:firstLine="709"/>
        <w:rPr>
          <w:rFonts w:cs="Times New Roman" w:eastAsia="Times New Roman"/>
          <w:szCs w:val="24"/>
        </w:rPr>
      </w:pPr>
    </w:p>
    <w:p w:rsidRDefault="00B24E29" w:rsidP="00B24E29" w:rsidR="00B24E2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Avelina d. o. o. Umag, Zamljoradnička Ulica 11, OIB 24723984138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040189324.</w:t>
      </w:r>
    </w:p>
    <w:p w:rsidRDefault="00B24E29" w:rsidP="00B24E29" w:rsidR="00B24E29">
      <w:pPr>
        <w:rPr>
          <w:rFonts w:cs="Times New Roman" w:eastAsia="Times New Roman"/>
          <w:szCs w:val="24"/>
        </w:rPr>
      </w:pPr>
    </w:p>
    <w:p w:rsidRDefault="00B24E29" w:rsidP="00B24E29" w:rsidR="00B24E29" w:rsidRPr="005D578C">
      <w:pPr>
        <w:rPr>
          <w:rFonts w:cs="Times New Roman" w:eastAsia="Times New Roman"/>
          <w:szCs w:val="24"/>
        </w:rPr>
      </w:pPr>
    </w:p>
    <w:p w:rsidRDefault="00B24E29" w:rsidP="00B24E29" w:rsidR="00B24E2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24E29" w:rsidP="00B24E29" w:rsidR="00B24E29">
      <w:pPr>
        <w:ind w:firstLine="708"/>
        <w:rPr>
          <w:rFonts w:cs="Times New Roman" w:eastAsia="Times New Roman"/>
          <w:szCs w:val="24"/>
        </w:rPr>
      </w:pPr>
    </w:p>
    <w:p w:rsidRDefault="00B24E29" w:rsidP="00B24E29" w:rsidR="00B24E2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Avelina d. o. o. Umag.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St-898/2015-3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B24E29" w:rsidP="00B24E29" w:rsidR="00B24E2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B24E29" w:rsidP="00B24E29" w:rsidR="00B24E29" w:rsidRPr="005D578C">
      <w:pPr>
        <w:rPr>
          <w:rFonts w:cs="Times New Roman" w:eastAsia="Times New Roman"/>
          <w:szCs w:val="24"/>
        </w:rPr>
      </w:pPr>
    </w:p>
    <w:p w:rsidRDefault="00B24E29" w:rsidP="00B24E29" w:rsidR="00B24E2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306DF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9306DF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B24E29" w:rsidP="00B24E29" w:rsidR="00B24E29">
      <w:pPr>
        <w:rPr>
          <w:rFonts w:cs="Times New Roman" w:eastAsia="Times New Roman"/>
          <w:szCs w:val="24"/>
        </w:rPr>
      </w:pPr>
    </w:p>
    <w:p w:rsidRDefault="00B24E29" w:rsidP="00B24E29" w:rsidR="00B24E2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24E29" w:rsidP="00B24E29" w:rsidR="00B24E2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6F6E6E">
        <w:rPr>
          <w:rFonts w:cs="Times New Roman" w:eastAsia="Times New Roman"/>
          <w:szCs w:val="24"/>
        </w:rPr>
        <w:t>, v.r.</w:t>
      </w:r>
    </w:p>
    <w:p w:rsidRDefault="00B24E29" w:rsidP="00B24E29" w:rsidR="00B24E29">
      <w:pPr>
        <w:jc w:val="left"/>
        <w:rPr>
          <w:rFonts w:cs="Times New Roman" w:eastAsia="Times New Roman"/>
          <w:szCs w:val="24"/>
        </w:rPr>
      </w:pPr>
    </w:p>
    <w:p w:rsidRDefault="00B24E29" w:rsidP="00B24E29" w:rsidR="00B24E29" w:rsidRPr="005D578C">
      <w:pPr>
        <w:jc w:val="left"/>
        <w:rPr>
          <w:rFonts w:cs="Times New Roman" w:eastAsia="Times New Roman"/>
          <w:szCs w:val="24"/>
        </w:rPr>
      </w:pPr>
    </w:p>
    <w:p w:rsidRDefault="00B24E29" w:rsidP="00B24E29" w:rsidR="00B24E2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24E29" w:rsidP="00B24E29" w:rsidR="00B24E29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B24E29" w:rsidP="00B24E29" w:rsidR="00B24E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B24E29" w:rsidP="00B24E29" w:rsidR="00B24E29">
      <w:pPr>
        <w:rPr>
          <w:rFonts w:cs="Times New Roman" w:eastAsia="Times New Roman"/>
          <w:szCs w:val="24"/>
        </w:rPr>
      </w:pPr>
    </w:p>
    <w:p w:rsidRDefault="00B24E29" w:rsidP="00B24E29" w:rsidR="00B24E29" w:rsidRPr="005D578C">
      <w:pPr>
        <w:rPr>
          <w:rFonts w:cs="Times New Roman" w:eastAsia="Times New Roman"/>
          <w:szCs w:val="24"/>
        </w:rPr>
      </w:pPr>
    </w:p>
    <w:p w:rsidRDefault="00B24E29" w:rsidP="00B24E29" w:rsidR="00B24E2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B24E29" w:rsidP="00B24E29" w:rsidR="00B24E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B24E29" w:rsidP="00B24E29" w:rsidR="00B24E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Avelina d. o. o. Umag, Zamljoradnička Ulica 11,</w:t>
      </w:r>
    </w:p>
    <w:p w:rsidRDefault="00B24E29" w:rsidP="00B24E29" w:rsidR="00B24E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 – Giorgio Dotto, R. Italija, Conegliano (TV), Via Vecchia Trevigiana 101, </w:t>
      </w:r>
    </w:p>
    <w:p w:rsidRDefault="00B24E29" w:rsidP="00B24E29" w:rsidR="00B24E2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B24E29" w:rsidP="00B24E29" w:rsidR="00B24E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B24E29" w:rsidP="00B24E29" w:rsidR="00B24E2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B24E29" w:rsidP="00B24E29" w:rsidR="00B24E2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B24E29" w:rsidP="00B24E29" w:rsidR="00B24E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B24E29" w:rsidP="00B24E29" w:rsidR="00B24E2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B24E29" w:rsidP="00B24E29" w:rsidR="00B24E29"/>
    <w:p w:rsidRDefault="00B24E29" w:rsidP="00B24E29" w:rsidR="00B24E29"/>
    <w:p w:rsidRDefault="00B24E29" w:rsidP="00B24E29" w:rsidR="00B24E29"/>
    <w:p w:rsidRDefault="00B24E29" w:rsidP="00B24E29" w:rsidR="00B24E29"/>
    <w:p w:rsidRDefault="00B24E29" w:rsidP="00B24E29" w:rsidR="00B24E29"/>
    <w:p w:rsidRDefault="006F6E6E" w:rsidR="00387208"/>
    <w:sectPr w:rsidSect="00A75449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E29" w:rsidP="00B24E29" w:rsidR="00B24E29">
      <w:r>
        <w:separator/>
      </w:r>
    </w:p>
  </w:endnote>
  <w:endnote w:id="0" w:type="continuationSeparator">
    <w:p w:rsidRDefault="00B24E29" w:rsidP="00B24E29" w:rsidR="00B24E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E29" w:rsidP="00B24E29" w:rsidR="00B24E29">
      <w:r>
        <w:separator/>
      </w:r>
    </w:p>
  </w:footnote>
  <w:footnote w:id="0" w:type="continuationSeparator">
    <w:p w:rsidRDefault="00B24E29" w:rsidP="00B24E29" w:rsidR="00B24E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E29" w:rsidP="00A75449" w:rsidR="00A7544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F6E6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St-898/2015-5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E29" w:rsidP="00A75449" w:rsidR="00A75449" w:rsidRPr="00A074C3">
    <w:pPr>
      <w:pStyle w:val="Zaglavlje"/>
      <w:jc w:val="right"/>
      <w:rPr>
        <w:szCs w:val="24"/>
      </w:rPr>
    </w:pPr>
    <w:r>
      <w:rPr>
        <w:szCs w:val="24"/>
      </w:rPr>
      <w:t>9 St-898/2015-5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2023"/>
    <w:rsid w:val="006F6E6E"/>
    <w:rsid w:val="00713034"/>
    <w:rsid w:val="0075528E"/>
    <w:rsid w:val="0079403F"/>
    <w:rsid w:val="009306DF"/>
    <w:rsid w:val="00992023"/>
    <w:rsid w:val="00B24E29"/>
    <w:rsid w:val="00F9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4E2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4E2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24E2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4E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4E2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4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4E2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6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E6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F6E6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F6E6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F6E6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4E2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4E2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24E2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4E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4E2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4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4E2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6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E6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F6E6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F6E6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F6E6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St-898/2015</izvorni_sadrzaj>
    <derivirana_varijabla naziv="DomainObject.Predmet.OznakaBroj_1">St-898/2015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Avelina d.o.o. UMAG</izvorni_sadrzaj>
    <derivirana_varijabla naziv="DomainObject.Predmet.ProtustrankaFormated_1">  Avelina d.o.o. UMAG</derivirana_varijabla>
  </DomainObject.Predmet.ProtustrankaFormated>
  <DomainObject.Predmet.ProtustrankaFormatedOIB>
    <izvorni_sadrzaj>  Avelina d.o.o. UMAG, OIB 24723984138</izvorni_sadrzaj>
    <derivirana_varijabla naziv="DomainObject.Predmet.ProtustrankaFormatedOIB_1">  Avelina d.o.o. UMAG, OIB 24723984138</derivirana_varijabla>
  </DomainObject.Predmet.ProtustrankaFormatedOIB>
  <DomainObject.Predmet.ProtustrankaFormatedWithAdress>
    <izvorni_sadrzaj> Avelina d.o.o. UMAG, Zemljoradnička Ulica 11, 52470 Umag</izvorni_sadrzaj>
    <derivirana_varijabla naziv="DomainObject.Predmet.ProtustrankaFormatedWithAdress_1"> Avelina d.o.o. UMAG, Zemljoradnička Ulica 11, 52470 Umag</derivirana_varijabla>
  </DomainObject.Predmet.ProtustrankaFormatedWithAdress>
  <DomainObject.Predmet.ProtustrankaFormatedWithAdressOIB>
    <izvorni_sadrzaj> Avelina d.o.o. UMAG, OIB 24723984138, Zemljoradnička Ulica 11, 52470 Umag</izvorni_sadrzaj>
    <derivirana_varijabla naziv="DomainObject.Predmet.ProtustrankaFormatedWithAdressOIB_1"> Avelina d.o.o. UMAG, OIB 24723984138, Zemljoradnička Ulica 11, 52470 Umag</derivirana_varijabla>
  </DomainObject.Predmet.ProtustrankaFormatedWithAdressOIB>
  <DomainObject.Predmet.ProtustrankaWithAdress>
    <izvorni_sadrzaj>Avelina d.o.o. UMAG Zemljoradnička Ulica 11, 52470 Umag</izvorni_sadrzaj>
    <derivirana_varijabla naziv="DomainObject.Predmet.ProtustrankaWithAdress_1">Avelina d.o.o. UMAG Zemljoradnička Ulica 11, 52470 Umag</derivirana_varijabla>
  </DomainObject.Predmet.ProtustrankaWithAdress>
  <DomainObject.Predmet.ProtustrankaWithAdressOIB>
    <izvorni_sadrzaj>Avelina d.o.o. UMAG, OIB 24723984138, Zemljoradnička Ulica 11, 52470 Umag</izvorni_sadrzaj>
    <derivirana_varijabla naziv="DomainObject.Predmet.ProtustrankaWithAdressOIB_1">Avelina d.o.o. UMAG, OIB 24723984138, Zemljoradnička Ulica 11, 52470 Umag</derivirana_varijabla>
  </DomainObject.Predmet.ProtustrankaWithAdressOIB>
  <DomainObject.Predmet.ProtustrankaNazivFormated>
    <izvorni_sadrzaj>Avelina d.o.o. UMAG</izvorni_sadrzaj>
    <derivirana_varijabla naziv="DomainObject.Predmet.ProtustrankaNazivFormated_1">Avelina d.o.o. UMAG</derivirana_varijabla>
  </DomainObject.Predmet.ProtustrankaNazivFormated>
  <DomainObject.Predmet.ProtustrankaNazivFormatedOIB>
    <izvorni_sadrzaj>Avelina d.o.o. UMAG, OIB 24723984138</izvorni_sadrzaj>
    <derivirana_varijabla naziv="DomainObject.Predmet.ProtustrankaNazivFormatedOIB_1">Avelina d.o.o. UMAG, OIB 24723984138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5740.95</izvorni_sadrzaj>
    <derivirana_varijabla naziv="DomainObject.Predmet.TrenutnaVrijednost_1">5740.95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Avelina d.o.o. UMAG</item>
    </izvorni_sadrzaj>
    <derivirana_varijabla naziv="DomainObject.Predmet.ProtuStrankaListFormated_1">
      <item>Avelina d.o.o. UMAG</item>
    </derivirana_varijabla>
  </DomainObject.Predmet.ProtuStrankaListFormated>
  <DomainObject.Predmet.ProtuStrankaListFormatedOIB>
    <izvorni_sadrzaj>
      <item>Avelina d.o.o. UMAG, OIB 24723984138</item>
    </izvorni_sadrzaj>
    <derivirana_varijabla naziv="DomainObject.Predmet.ProtuStrankaListFormatedOIB_1">
      <item>Avelina d.o.o. UMAG, OIB 24723984138</item>
    </derivirana_varijabla>
  </DomainObject.Predmet.ProtuStrankaListFormatedOIB>
  <DomainObject.Predmet.ProtuStrankaListFormatedWithAdress>
    <izvorni_sadrzaj>
      <item>Avelina d.o.o. UMAG, Zemljoradnička Ulica 11, 52470 Umag</item>
    </izvorni_sadrzaj>
    <derivirana_varijabla naziv="DomainObject.Predmet.ProtuStrankaListFormatedWithAdress_1">
      <item>Avelina d.o.o. UMAG, Zemljoradnička Ulica 11, 52470 Umag</item>
    </derivirana_varijabla>
  </DomainObject.Predmet.ProtuStrankaListFormatedWithAdress>
  <DomainObject.Predmet.ProtuStrankaListFormatedWithAdressOIB>
    <izvorni_sadrzaj>
      <item>Avelina d.o.o. UMAG, OIB 24723984138, Zemljoradnička Ulica 11, 52470 Umag</item>
    </izvorni_sadrzaj>
    <derivirana_varijabla naziv="DomainObject.Predmet.ProtuStrankaListFormatedWithAdressOIB_1">
      <item>Avelina d.o.o. UMAG, OIB 24723984138, Zemljoradnička Ulica 11, 52470 Umag</item>
    </derivirana_varijabla>
  </DomainObject.Predmet.ProtuStrankaListFormatedWithAdressOIB>
  <DomainObject.Predmet.ProtuStrankaListNazivFormated>
    <izvorni_sadrzaj>
      <item>Avelina d.o.o. UMAG</item>
    </izvorni_sadrzaj>
    <derivirana_varijabla naziv="DomainObject.Predmet.ProtuStrankaListNazivFormated_1">
      <item>Avelina d.o.o. UMAG</item>
    </derivirana_varijabla>
  </DomainObject.Predmet.ProtuStrankaListNazivFormated>
  <DomainObject.Predmet.ProtuStrankaListNazivFormatedOIB>
    <izvorni_sadrzaj>
      <item>Avelina d.o.o. UMAG, OIB 24723984138</item>
    </izvorni_sadrzaj>
    <derivirana_varijabla naziv="DomainObject.Predmet.ProtuStrankaListNazivFormatedOIB_1">
      <item>Avelina d.o.o. UMAG, OIB 24723984138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Avelina d.o.o. UMAG</izvorni_sadrzaj>
    <derivirana_varijabla naziv="DomainObject.Predmet.ProtustrankaIDrugi_1">Avelina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Avelina d.o.o. UMAG, OIB 24723984138, Zemljoradnička Ulica 11, 52470 Umag</izvorni_sadrzaj>
    <derivirana_varijabla naziv="DomainObject.Predmet.ProtustrankaIDrugiAdressOIB_1">Avelina d.o.o. UMAG, OIB 24723984138, Zemljoradnička Ulica 11,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Avelina d.o.o. UMAG</item>
    </izvorni_sadrzaj>
    <derivirana_varijabla naziv="DomainObject.Predmet.SudioniciListNaziv_1">
      <item>FINANCIJSKA AGENCIJA, RC RIJEKA, PODRUŽNICA PULA, PULA</item>
      <item>Avelina d.o.o.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Avelina d.o.o. UMAG, OIB 24723984138, Zemljoradnička Ulica 11,52470 Umag</item>
    </izvorni_sadrzaj>
    <derivirana_varijabla naziv="DomainObject.Predmet.SudioniciListAdressOIB_1">
      <item>FINANCIJSKA AGENCIJA, RC RIJEKA, PODRUŽNICA PULA, PULA, OIB 85821130368, Ulica grada Vukovara 70,Zagreb</item>
      <item>Avelina d.o.o. UMAG, OIB 24723984138, Zemljoradnička Ulica 11,52470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24723984138</item>
    </izvorni_sadrzaj>
    <derivirana_varijabla naziv="DomainObject.Predmet.SudioniciListNazivOIB_1">
      <item>, OIB 85821130368</item>
      <item>, OIB 24723984138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3113</properties:Characters>
  <properties:Lines>83</properties:Lines>
  <properties:Paragraphs>30</properties:Paragraphs>
  <properties:TotalTime>7</properties:TotalTime>
  <properties:ScaleCrop>false</properties:ScaleCrop>
  <properties:LinksUpToDate>false</properties:LinksUpToDate>
  <properties:CharactersWithSpaces>3713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2016-03-15T07:42:00Z</dcterms:created>
  <dc:creator>Mihaela Kaligari</dc:creator>
  <dc:description/>
  <cp:keywords/>
  <cp:lastModifiedBy>Ana Jeromela</cp:lastModifiedBy>
  <cp:lastPrinted>2016-04-04T06:14:00Z</cp:lastPrinted>
  <dcterms:modified xmlns:xsi="http://www.w3.org/2001/XMLSchema-instance" xsi:type="dcterms:W3CDTF">2016-04-04T06:15:00Z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