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d48d" w14:paraId="bf4d48d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80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0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0A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0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0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0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0A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0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0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MOJO 45N/14E PR &amp; CONSULTING  j.d.o.o. PULA</izvorni_sadrzaj>
    <derivirana_varijabla naziv="DomainObject.Predmet.ProtustrankaFormated_1">  MOJO 45N/14E PR &amp; CONSULTING  j.d.o.o. PULA</derivirana_varijabla>
  </DomainObject.Predmet.ProtustrankaFormated>
  <DomainObject.Predmet.ProtustrankaFormatedOIB>
    <izvorni_sadrzaj>  MOJO 45N/14E PR &amp; CONSULTING  j.d.o.o. PULA, OIB 50338101436</izvorni_sadrzaj>
    <derivirana_varijabla naziv="DomainObject.Predmet.ProtustrankaFormatedOIB_1">  MOJO 45N/14E PR &amp; CONSULTING  j.d.o.o. PULA, OIB 50338101436</derivirana_varijabla>
  </DomainObject.Predmet.ProtustrankaFormatedOIB>
  <DomainObject.Predmet.ProtustrankaFormatedWithAdress>
    <izvorni_sadrzaj> MOJO 45N/14E PR &amp; CONSULTING  j.d.o.o. PULA, Ciscuttijeva 20, 52100 Pula</izvorni_sadrzaj>
    <derivirana_varijabla naziv="DomainObject.Predmet.ProtustrankaFormatedWithAdress_1"> MOJO 45N/14E PR &amp; CONSULTING  j.d.o.o. PULA, Ciscuttijeva 20, 52100 Pula</derivirana_varijabla>
  </DomainObject.Predmet.ProtustrankaFormatedWithAdress>
  <DomainObject.Predmet.ProtustrankaFormatedWithAdressOIB>
    <izvorni_sadrzaj> MOJO 45N/14E PR &amp; CONSULTING  j.d.o.o. PULA, OIB 50338101436, Ciscuttijeva 20, 52100 Pula</izvorni_sadrzaj>
    <derivirana_varijabla naziv="DomainObject.Predmet.ProtustrankaFormatedWithAdressOIB_1"> MOJO 45N/14E PR &amp; CONSULTING  j.d.o.o. PULA, OIB 50338101436, Ciscuttijeva 20, 52100 Pula</derivirana_varijabla>
  </DomainObject.Predmet.ProtustrankaFormatedWithAdressOIB>
  <DomainObject.Predmet.ProtustrankaWithAdress>
    <izvorni_sadrzaj>MOJO 45N/14E PR &amp; CONSULTING  j.d.o.o. PULA Ciscuttijeva 20, 52100 Pula</izvorni_sadrzaj>
    <derivirana_varijabla naziv="DomainObject.Predmet.ProtustrankaWithAdress_1">MOJO 45N/14E PR &amp; CONSULTING  j.d.o.o. PULA Ciscuttijeva 20, 52100 Pula</derivirana_varijabla>
  </DomainObject.Predmet.ProtustrankaWithAdress>
  <DomainObject.Predmet.ProtustrankaWithAdressOIB>
    <izvorni_sadrzaj>MOJO 45N/14E PR &amp; CONSULTING  j.d.o.o. PULA, OIB 50338101436, Ciscuttijeva 20, 52100 Pula</izvorni_sadrzaj>
    <derivirana_varijabla naziv="DomainObject.Predmet.ProtustrankaWithAdressOIB_1">MOJO 45N/14E PR &amp; CONSULTING  j.d.o.o. PULA, OIB 50338101436, Ciscuttijeva 20, 52100 Pula</derivirana_varijabla>
  </DomainObject.Predmet.ProtustrankaWithAdressOIB>
  <DomainObject.Predmet.ProtustrankaNazivFormated>
    <izvorni_sadrzaj>MOJO 45N/14E PR &amp; CONSULTING  j.d.o.o. PULA</izvorni_sadrzaj>
    <derivirana_varijabla naziv="DomainObject.Predmet.ProtustrankaNazivFormated_1">MOJO 45N/14E PR &amp; CONSULTING  j.d.o.o. PULA</derivirana_varijabla>
  </DomainObject.Predmet.ProtustrankaNazivFormated>
  <DomainObject.Predmet.ProtustrankaNazivFormatedOIB>
    <izvorni_sadrzaj>MOJO 45N/14E PR &amp; CONSULTING  j.d.o.o. PULA, OIB 50338101436</izvorni_sadrzaj>
    <derivirana_varijabla naziv="DomainObject.Predmet.ProtustrankaNazivFormatedOIB_1">MOJO 45N/14E PR &amp; CONSULTING  j.d.o.o. PULA, OIB 50338101436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11684.13</izvorni_sadrzaj>
    <derivirana_varijabla naziv="DomainObject.Predmet.TrenutnaVrijednost_1">11684.13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MOJO 45N/14E PR &amp; CONSULTING  j.d.o.o. PULA</item>
    </izvorni_sadrzaj>
    <derivirana_varijabla naziv="DomainObject.Predmet.ProtuStrankaListFormated_1">
      <item>MOJO 45N/14E PR &amp; CONSULTING  j.d.o.o. PULA</item>
    </derivirana_varijabla>
  </DomainObject.Predmet.ProtuStrankaListFormated>
  <DomainObject.Predmet.ProtuStrankaListFormatedOIB>
    <izvorni_sadrzaj>
      <item>MOJO 45N/14E PR &amp; CONSULTING  j.d.o.o. PULA, OIB 50338101436</item>
    </izvorni_sadrzaj>
    <derivirana_varijabla naziv="DomainObject.Predmet.ProtuStrankaListFormatedOIB_1">
      <item>MOJO 45N/14E PR &amp; CONSULTING  j.d.o.o. PULA, OIB 50338101436</item>
    </derivirana_varijabla>
  </DomainObject.Predmet.ProtuStrankaListFormatedOIB>
  <DomainObject.Predmet.ProtuStrankaListFormatedWithAdress>
    <izvorni_sadrzaj>
      <item>MOJO 45N/14E PR &amp; CONSULTING  j.d.o.o. PULA, Ciscuttijeva 20, 52100 Pula</item>
    </izvorni_sadrzaj>
    <derivirana_varijabla naziv="DomainObject.Predmet.ProtuStrankaListFormatedWithAdress_1">
      <item>MOJO 45N/14E PR &amp; CONSULTING  j.d.o.o. PULA, Ciscuttijeva 20, 52100 Pula</item>
    </derivirana_varijabla>
  </DomainObject.Predmet.ProtuStrankaListFormatedWithAdress>
  <DomainObject.Predmet.ProtuStrankaListFormatedWithAdressOIB>
    <izvorni_sadrzaj>
      <item>MOJO 45N/14E PR &amp; CONSULTING  j.d.o.o. PULA, OIB 50338101436, Ciscuttijeva 20, 52100 Pula</item>
    </izvorni_sadrzaj>
    <derivirana_varijabla naziv="DomainObject.Predmet.ProtuStrankaListFormatedWithAdressOIB_1">
      <item>MOJO 45N/14E PR &amp; CONSULTING  j.d.o.o. PULA, OIB 50338101436, Ciscuttijeva 20, 52100 Pula</item>
    </derivirana_varijabla>
  </DomainObject.Predmet.ProtuStrankaListFormatedWithAdressOIB>
  <DomainObject.Predmet.ProtuStrankaListNazivFormated>
    <izvorni_sadrzaj>
      <item>MOJO 45N/14E PR &amp; CONSULTING  j.d.o.o. PULA</item>
    </izvorni_sadrzaj>
    <derivirana_varijabla naziv="DomainObject.Predmet.ProtuStrankaListNazivFormated_1">
      <item>MOJO 45N/14E PR &amp; CONSULTING  j.d.o.o. PULA</item>
    </derivirana_varijabla>
  </DomainObject.Predmet.ProtuStrankaListNazivFormated>
  <DomainObject.Predmet.ProtuStrankaListNazivFormatedOIB>
    <izvorni_sadrzaj>
      <item>MOJO 45N/14E PR &amp; CONSULTING  j.d.o.o. PULA, OIB 50338101436</item>
    </izvorni_sadrzaj>
    <derivirana_varijabla naziv="DomainObject.Predmet.ProtuStrankaListNazivFormatedOIB_1">
      <item>MOJO 45N/14E PR &amp; CONSULTING  j.d.o.o. PULA, OIB 50338101436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MOJO 45N/14E PR &amp; CONSULTING  j.d.o.o. PULA</izvorni_sadrzaj>
    <derivirana_varijabla naziv="DomainObject.Predmet.ProtustrankaIDrugi_1">MOJO 45N/14E PR &amp; CONSULTING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MOJO 45N/14E PR &amp; CONSULTING  j.d.o.o. PULA, OIB 50338101436, Ciscuttijeva 20, 52100 Pula</izvorni_sadrzaj>
    <derivirana_varijabla naziv="DomainObject.Predmet.ProtustrankaIDrugiAdressOIB_1">MOJO 45N/14E PR &amp; CONSULTING  j.d.o.o. PULA, OIB 50338101436, Ciscuttijeva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MOJO 45N/14E PR &amp; CONSULTING  j.d.o.o. PULA</item>
    </izvorni_sadrzaj>
    <derivirana_varijabla naziv="DomainObject.Predmet.SudioniciListNaziv_1">
      <item>FINANCIJSKA AGENCIJA, RC RIJEKA, PODRUŽNICA PULA, PULA</item>
      <item>MOJO 45N/14E PR &amp; CONSULTING 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MOJO 45N/14E PR &amp; CONSULTING  j.d.o.o. PULA, OIB 50338101436, Ciscuttijeva 20,52100 Pula</item>
    </izvorni_sadrzaj>
    <derivirana_varijabla naziv="DomainObject.Predmet.SudioniciListAdressOIB_1">
      <item>FINANCIJSKA AGENCIJA, RC RIJEKA, PODRUŽNICA PULA, PULA, OIB 85821130368, Ulica grada Vukovara 70,10000 Zagreb</item>
      <item>MOJO 45N/14E PR &amp; CONSULTING  j.d.o.o. PULA, OIB 50338101436, Ciscuttijeva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50338101436</item>
    </izvorni_sadrzaj>
    <derivirana_varijabla naziv="DomainObject.Predmet.SudioniciListNazivOIB_1">
      <item>, OIB 85821130368</item>
      <item>, OIB 50338101436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