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5c909c" w14:paraId="55c909c" w:rsidRDefault="00911FEB" w:rsidR="00911FEB" w:rsidRPr="00977ED3">
      <w:pPr>
        <w15:collapsed w:val="false"/>
        <w:rPr>
          <w:b/>
        </w:rPr>
      </w:pPr>
      <w:bookmarkStart w:name="_GoBack" w:id="0"/>
      <w:bookmarkEnd w:id="0"/>
      <w:r w:rsidRPr="00977ED3">
        <w:rPr>
          <w:b/>
        </w:rPr>
        <w:t xml:space="preserve">Nevenka Golubić, privremeni stečajni upravitelj </w:t>
      </w:r>
    </w:p>
    <w:p w:rsidRDefault="00911FEB" w:rsidR="00911FEB" w:rsidRPr="00977ED3">
      <w:pPr>
        <w:rPr>
          <w:b/>
        </w:rPr>
      </w:pPr>
      <w:r w:rsidRPr="00977ED3">
        <w:rPr>
          <w:b/>
        </w:rPr>
        <w:t>Dužnika EL-NION d.o.o.</w:t>
      </w:r>
    </w:p>
    <w:p w:rsidRDefault="00911FEB" w:rsidR="00911FEB" w:rsidRPr="00977ED3">
      <w:pPr>
        <w:rPr>
          <w:b/>
        </w:rPr>
      </w:pPr>
      <w:r w:rsidRPr="00977ED3">
        <w:rPr>
          <w:b/>
        </w:rPr>
        <w:t xml:space="preserve">Zagreb, </w:t>
      </w:r>
      <w:proofErr w:type="spellStart"/>
      <w:r w:rsidRPr="00977ED3">
        <w:rPr>
          <w:b/>
        </w:rPr>
        <w:t>Bijenička</w:t>
      </w:r>
      <w:proofErr w:type="spellEnd"/>
      <w:r w:rsidRPr="00977ED3">
        <w:rPr>
          <w:b/>
        </w:rPr>
        <w:t xml:space="preserve"> cesta 8A</w:t>
      </w:r>
    </w:p>
    <w:p w:rsidRDefault="00911FEB" w:rsidR="00911FEB" w:rsidRPr="00977ED3">
      <w:pPr>
        <w:rPr>
          <w:b/>
        </w:rPr>
      </w:pPr>
      <w:r w:rsidRPr="00977ED3">
        <w:rPr>
          <w:b/>
        </w:rPr>
        <w:t>OIB: 74309116771</w:t>
      </w:r>
    </w:p>
    <w:p w:rsidRDefault="009461A5" w:rsidR="009461A5" w:rsidRPr="00977ED3">
      <w:pPr>
        <w:rPr>
          <w:b/>
        </w:rPr>
      </w:pPr>
    </w:p>
    <w:p w:rsidRDefault="009461A5" w:rsidR="009461A5" w:rsidRPr="00977ED3">
      <w:pPr>
        <w:rPr>
          <w:b/>
        </w:rPr>
      </w:pPr>
    </w:p>
    <w:p w:rsidRDefault="009461A5" w:rsidR="009461A5" w:rsidRPr="00977ED3">
      <w:pPr>
        <w:rPr>
          <w:b/>
        </w:rPr>
      </w:pPr>
    </w:p>
    <w:p w:rsidRDefault="009461A5" w:rsidR="009461A5" w:rsidRPr="00977ED3">
      <w:pPr>
        <w:rPr>
          <w:b/>
        </w:rPr>
      </w:pPr>
    </w:p>
    <w:p w:rsidRDefault="009461A5" w:rsidR="009461A5" w:rsidRPr="00977ED3">
      <w:pPr>
        <w:rPr>
          <w:b/>
        </w:rPr>
      </w:pPr>
    </w:p>
    <w:p w:rsidRDefault="009461A5" w:rsidP="009461A5" w:rsidR="009461A5" w:rsidRPr="00977ED3">
      <w:pPr>
        <w:jc w:val="right"/>
        <w:rPr>
          <w:b/>
        </w:rPr>
      </w:pPr>
      <w:r w:rsidRPr="00977ED3">
        <w:rPr>
          <w:b/>
        </w:rPr>
        <w:tab/>
      </w:r>
      <w:r w:rsidRPr="00977ED3">
        <w:rPr>
          <w:b/>
        </w:rPr>
        <w:tab/>
      </w:r>
      <w:r w:rsidRPr="00977ED3">
        <w:rPr>
          <w:b/>
        </w:rPr>
        <w:tab/>
      </w:r>
      <w:r w:rsidRPr="00977ED3">
        <w:rPr>
          <w:b/>
        </w:rPr>
        <w:tab/>
      </w:r>
      <w:r w:rsidRPr="00977ED3">
        <w:rPr>
          <w:b/>
        </w:rPr>
        <w:tab/>
      </w:r>
      <w:r w:rsidRPr="00977ED3">
        <w:rPr>
          <w:b/>
        </w:rPr>
        <w:tab/>
      </w:r>
      <w:r w:rsidRPr="00977ED3">
        <w:rPr>
          <w:b/>
        </w:rPr>
        <w:tab/>
      </w:r>
      <w:r w:rsidRPr="00977ED3">
        <w:rPr>
          <w:b/>
        </w:rPr>
        <w:tab/>
      </w:r>
      <w:r w:rsidRPr="00977ED3">
        <w:rPr>
          <w:b/>
        </w:rPr>
        <w:tab/>
        <w:t>Poslovni broj: St-8/2016</w:t>
      </w:r>
    </w:p>
    <w:p w:rsidRDefault="009461A5" w:rsidP="009461A5" w:rsidR="009461A5" w:rsidRPr="00977ED3">
      <w:pPr>
        <w:jc w:val="right"/>
        <w:rPr>
          <w:b/>
        </w:rPr>
      </w:pPr>
    </w:p>
    <w:p w:rsidRDefault="009461A5" w:rsidP="009461A5" w:rsidR="009461A5" w:rsidRPr="00977ED3">
      <w:pPr>
        <w:jc w:val="right"/>
        <w:rPr>
          <w:b/>
        </w:rPr>
      </w:pPr>
      <w:r w:rsidRPr="00977ED3">
        <w:rPr>
          <w:b/>
        </w:rPr>
        <w:t>TRGOVAČKI SUD U VARAŽDINU</w:t>
      </w:r>
    </w:p>
    <w:p w:rsidRDefault="009461A5" w:rsidP="009461A5" w:rsidR="009461A5" w:rsidRPr="00977ED3">
      <w:pPr>
        <w:jc w:val="right"/>
        <w:rPr>
          <w:b/>
        </w:rPr>
      </w:pPr>
    </w:p>
    <w:p w:rsidRDefault="009461A5" w:rsidP="009461A5" w:rsidR="009461A5" w:rsidRPr="00977ED3">
      <w:pPr>
        <w:jc w:val="right"/>
        <w:rPr>
          <w:b/>
        </w:rPr>
      </w:pPr>
    </w:p>
    <w:p w:rsidRDefault="009461A5" w:rsidP="009461A5" w:rsidR="009461A5" w:rsidRPr="00977ED3">
      <w:pPr>
        <w:jc w:val="both"/>
        <w:rPr>
          <w:b/>
        </w:rPr>
      </w:pPr>
    </w:p>
    <w:p w:rsidRDefault="009461A5" w:rsidP="009461A5" w:rsidR="009461A5" w:rsidRPr="00977ED3">
      <w:pPr>
        <w:jc w:val="both"/>
        <w:rPr>
          <w:b/>
        </w:rPr>
      </w:pPr>
      <w:r w:rsidRPr="00977ED3">
        <w:rPr>
          <w:b/>
        </w:rPr>
        <w:t xml:space="preserve">Predmet: Izvješće privremenog stečajnog upravitelja </w:t>
      </w:r>
    </w:p>
    <w:p w:rsidRDefault="009461A5" w:rsidP="009461A5" w:rsidR="009461A5">
      <w:pPr>
        <w:jc w:val="both"/>
      </w:pPr>
    </w:p>
    <w:p w:rsidRDefault="00880D3A" w:rsidP="009461A5" w:rsidR="00880D3A">
      <w:pPr>
        <w:jc w:val="both"/>
      </w:pPr>
    </w:p>
    <w:p w:rsidRDefault="00880D3A" w:rsidP="00880D3A" w:rsidR="009461A5" w:rsidRPr="00977ED3">
      <w:pPr>
        <w:numPr>
          <w:ilvl w:val="0"/>
          <w:numId w:val="2"/>
        </w:numPr>
        <w:jc w:val="both"/>
        <w:rPr>
          <w:b/>
        </w:rPr>
      </w:pPr>
      <w:r w:rsidRPr="00977ED3">
        <w:rPr>
          <w:b/>
        </w:rPr>
        <w:t>UVODNI DIO</w:t>
      </w:r>
    </w:p>
    <w:p w:rsidRDefault="00880D3A" w:rsidP="00880D3A" w:rsidR="00880D3A" w:rsidRPr="00977ED3">
      <w:pPr>
        <w:jc w:val="both"/>
        <w:rPr>
          <w:b/>
        </w:rPr>
      </w:pPr>
    </w:p>
    <w:p w:rsidRDefault="00880D3A" w:rsidP="00880D3A" w:rsidR="00880D3A">
      <w:pPr>
        <w:jc w:val="both"/>
      </w:pPr>
    </w:p>
    <w:p w:rsidRDefault="001277DC" w:rsidP="009461A5" w:rsidR="009461A5">
      <w:pPr>
        <w:jc w:val="both"/>
      </w:pPr>
      <w:r>
        <w:t>Rješenjem ovoga suda broj St</w:t>
      </w:r>
      <w:r w:rsidR="00D42000">
        <w:t xml:space="preserve">-8/2016-25 od 28. srpnja 2017. godine imenovana sam za privremenog stečajnog upravitelja dužnika </w:t>
      </w:r>
      <w:r w:rsidR="00C50258">
        <w:t xml:space="preserve"> NION d.o.o. </w:t>
      </w:r>
      <w:proofErr w:type="spellStart"/>
      <w:r w:rsidR="00C50258">
        <w:t>Selnik</w:t>
      </w:r>
      <w:proofErr w:type="spellEnd"/>
      <w:r w:rsidR="00C50258">
        <w:t xml:space="preserve"> 39, </w:t>
      </w:r>
      <w:proofErr w:type="spellStart"/>
      <w:r w:rsidR="00C50258">
        <w:t>Maruševec</w:t>
      </w:r>
      <w:proofErr w:type="spellEnd"/>
      <w:r w:rsidR="00C50258">
        <w:t xml:space="preserve">, te mi je naloženo da zaštitim i održavam imovinu dužnika, nastavim s vođenjem dužnikova poslovanja do odluke o otvaranja stečajnog postupka  i ispitam mogu li se imovinom dužnika namiriti troškovi postupka.  Na predmetno </w:t>
      </w:r>
      <w:r w:rsidR="00F87655">
        <w:t>rješenje dužnik je uložio žalbu povodom koje do današnjeg dana Visoki trgovački sud RH  nije donio odluku.</w:t>
      </w:r>
    </w:p>
    <w:p w:rsidRDefault="00F87655" w:rsidP="009461A5" w:rsidR="00F87655">
      <w:pPr>
        <w:jc w:val="both"/>
      </w:pPr>
    </w:p>
    <w:p w:rsidRDefault="00F87655" w:rsidP="009461A5" w:rsidR="00F87655">
      <w:pPr>
        <w:jc w:val="both"/>
      </w:pPr>
      <w:r>
        <w:t xml:space="preserve">Rješenjem Trgovačkog suda u Zagrebu broj </w:t>
      </w:r>
      <w:proofErr w:type="spellStart"/>
      <w:r>
        <w:t>Tt</w:t>
      </w:r>
      <w:proofErr w:type="spellEnd"/>
      <w:r>
        <w:t xml:space="preserve">-17/15537-7 od 17.05.2017. godine u sudskom registru toga suda upisana je promjena tvrtke, </w:t>
      </w:r>
      <w:r w:rsidR="00716DA6">
        <w:t xml:space="preserve">sjedišta, jedinog člana društva i </w:t>
      </w:r>
      <w:r>
        <w:t xml:space="preserve"> direktora</w:t>
      </w:r>
      <w:r w:rsidR="00716DA6">
        <w:t xml:space="preserve">, </w:t>
      </w:r>
      <w:r>
        <w:t xml:space="preserve"> </w:t>
      </w:r>
      <w:r w:rsidR="00716DA6">
        <w:t xml:space="preserve">na temelju </w:t>
      </w:r>
      <w:r>
        <w:t xml:space="preserve"> odredbi Izjave o osnivanju od 12.04.2017. godine, kojom je u cijelosti zamijenjena Izjava o osnivanju od 29.11.2001. godine. </w:t>
      </w:r>
      <w:r w:rsidR="00716DA6">
        <w:t xml:space="preserve"> Upisani su novi podaci kako slijedi:</w:t>
      </w:r>
    </w:p>
    <w:p w:rsidRDefault="00716DA6" w:rsidP="009461A5" w:rsidR="00716DA6">
      <w:pPr>
        <w:jc w:val="both"/>
      </w:pPr>
    </w:p>
    <w:p w:rsidRDefault="00716DA6" w:rsidP="00716DA6" w:rsidR="00716DA6">
      <w:pPr>
        <w:numPr>
          <w:ilvl w:val="0"/>
          <w:numId w:val="1"/>
        </w:numPr>
        <w:jc w:val="both"/>
      </w:pPr>
      <w:r>
        <w:t>tvrtka: EL-NION d.o.o.</w:t>
      </w:r>
    </w:p>
    <w:p w:rsidRDefault="00716DA6" w:rsidP="00716DA6" w:rsidR="00716DA6">
      <w:pPr>
        <w:numPr>
          <w:ilvl w:val="0"/>
          <w:numId w:val="1"/>
        </w:numPr>
        <w:jc w:val="both"/>
      </w:pPr>
      <w:r>
        <w:t xml:space="preserve">sjedište: Zagreb, </w:t>
      </w:r>
      <w:proofErr w:type="spellStart"/>
      <w:r>
        <w:t>Bijenička</w:t>
      </w:r>
      <w:proofErr w:type="spellEnd"/>
      <w:r>
        <w:t xml:space="preserve"> cesta  8A</w:t>
      </w:r>
    </w:p>
    <w:p w:rsidRDefault="00716DA6" w:rsidP="00716DA6" w:rsidR="00716DA6">
      <w:pPr>
        <w:numPr>
          <w:ilvl w:val="0"/>
          <w:numId w:val="1"/>
        </w:numPr>
        <w:jc w:val="both"/>
      </w:pPr>
      <w:r>
        <w:t xml:space="preserve">osnivači/članovi društva: Vladimir Mijatović, OIB: 33433022078, iz Zagreba, </w:t>
      </w:r>
      <w:proofErr w:type="spellStart"/>
      <w:r>
        <w:t>Vareška</w:t>
      </w:r>
      <w:proofErr w:type="spellEnd"/>
      <w:r>
        <w:t xml:space="preserve"> 18</w:t>
      </w:r>
    </w:p>
    <w:p w:rsidRDefault="00716DA6" w:rsidP="00716DA6" w:rsidR="00716DA6">
      <w:pPr>
        <w:numPr>
          <w:ilvl w:val="0"/>
          <w:numId w:val="1"/>
        </w:numPr>
        <w:jc w:val="both"/>
      </w:pPr>
      <w:r>
        <w:t xml:space="preserve">osobe ovlaštene za zastupanje: Vladimir Mijatović, OIB: 33433022078, iz Zagreba, </w:t>
      </w:r>
      <w:proofErr w:type="spellStart"/>
      <w:r>
        <w:t>Vareška</w:t>
      </w:r>
      <w:proofErr w:type="spellEnd"/>
      <w:r>
        <w:t xml:space="preserve"> 18</w:t>
      </w:r>
    </w:p>
    <w:p w:rsidRDefault="00716DA6" w:rsidP="00716DA6" w:rsidR="00716DA6">
      <w:pPr>
        <w:ind w:left="360"/>
        <w:jc w:val="both"/>
      </w:pPr>
    </w:p>
    <w:p w:rsidRDefault="00970682" w:rsidP="00970682" w:rsidR="00970682">
      <w:pPr>
        <w:jc w:val="both"/>
      </w:pPr>
      <w:r>
        <w:t xml:space="preserve">Prijedlog za otvaranje stečajnog postupka   podnijela je </w:t>
      </w:r>
      <w:r w:rsidR="00952143">
        <w:t xml:space="preserve">07.06.2016. godine  </w:t>
      </w:r>
      <w:r>
        <w:t xml:space="preserve">Financijska agencija budući da je na dan 01.09.2015. godine dužnik u Očevidniku redoslijeda osnova za </w:t>
      </w:r>
      <w:r w:rsidR="00952143">
        <w:t>plaćanje imao evidentirane neizvršene osnove za plaćanje u neprekinutom razdoblju od 3929 dana, u ukupnom iznosu od 2.624.271,79 kn.</w:t>
      </w:r>
    </w:p>
    <w:p w:rsidRDefault="00952143" w:rsidP="00970682" w:rsidR="00952143">
      <w:pPr>
        <w:jc w:val="both"/>
      </w:pPr>
    </w:p>
    <w:p w:rsidRDefault="00716DA6" w:rsidP="00716DA6" w:rsidR="00716DA6">
      <w:pPr>
        <w:jc w:val="both"/>
      </w:pPr>
      <w:r>
        <w:t xml:space="preserve">Podaci i dokumentacija na temelju koje je sastavljeno ovo izvješće dobiveni su od direktora dužnika Vladimira Mijatovića, Nikole Smolčića </w:t>
      </w:r>
      <w:r w:rsidR="00880D3A">
        <w:t xml:space="preserve">koji vodi poslovne knjige dužnika i  </w:t>
      </w:r>
      <w:proofErr w:type="spellStart"/>
      <w:r w:rsidR="00880D3A">
        <w:t>Lepir</w:t>
      </w:r>
      <w:proofErr w:type="spellEnd"/>
      <w:r w:rsidR="00880D3A">
        <w:t xml:space="preserve"> Nebojše, šefa skladišta  društva </w:t>
      </w:r>
      <w:proofErr w:type="spellStart"/>
      <w:r w:rsidR="00880D3A">
        <w:t>Meridian</w:t>
      </w:r>
      <w:proofErr w:type="spellEnd"/>
      <w:r w:rsidR="00880D3A">
        <w:t xml:space="preserve"> </w:t>
      </w:r>
      <w:proofErr w:type="spellStart"/>
      <w:r w:rsidR="00880D3A">
        <w:t>a.d</w:t>
      </w:r>
      <w:proofErr w:type="spellEnd"/>
      <w:r w:rsidR="00880D3A">
        <w:t>. iz Banja Luk</w:t>
      </w:r>
      <w:r w:rsidR="008F4AC6">
        <w:t>e</w:t>
      </w:r>
      <w:r w:rsidR="00880D3A">
        <w:t xml:space="preserve">. </w:t>
      </w:r>
      <w:r w:rsidR="00111DAB">
        <w:t>Dostavljen je samo dio tražene dokumentacije i to: bilanca na dan 31.12.2016. godine, račun dobit/gubitka za razdoblje od 01.01.2016. godine do 31.12.20</w:t>
      </w:r>
      <w:r w:rsidR="00F36535">
        <w:t xml:space="preserve">16. godine i dokumentacija koja se odnosi na potraživanje </w:t>
      </w:r>
      <w:r w:rsidR="00F36535">
        <w:lastRenderedPageBreak/>
        <w:t>prema dužnika KEMEX-AUTO d.o.o.</w:t>
      </w:r>
      <w:r w:rsidR="00111DAB">
        <w:t xml:space="preserve"> </w:t>
      </w:r>
      <w:r w:rsidR="00F36535">
        <w:t xml:space="preserve">Kartice glavne </w:t>
      </w:r>
      <w:r w:rsidR="00111DAB">
        <w:t>knjige, kartice kupaca i dobavljača, dugotrajne imovine</w:t>
      </w:r>
      <w:r w:rsidR="001673EF">
        <w:t>,  zaliha trgovačke robe te dokumentacija koja se odnosi na upravni spor s Poreznom upravom, nisu mi dostavljeni</w:t>
      </w:r>
      <w:r w:rsidR="00111DAB">
        <w:t xml:space="preserve">.  </w:t>
      </w:r>
      <w:r w:rsidR="007837E3">
        <w:t xml:space="preserve"> Kontakt s bivšim direktorom dužnika </w:t>
      </w:r>
      <w:proofErr w:type="spellStart"/>
      <w:r w:rsidR="007837E3">
        <w:t>Kanić</w:t>
      </w:r>
      <w:proofErr w:type="spellEnd"/>
      <w:r w:rsidR="007837E3">
        <w:t xml:space="preserve"> Nebojšom nisam uspjela ostvariti.</w:t>
      </w:r>
    </w:p>
    <w:p w:rsidRDefault="00880D3A" w:rsidP="00716DA6" w:rsidR="00880D3A">
      <w:pPr>
        <w:jc w:val="both"/>
      </w:pPr>
    </w:p>
    <w:p w:rsidRDefault="00880D3A" w:rsidP="00716DA6" w:rsidR="00880D3A">
      <w:pPr>
        <w:jc w:val="both"/>
      </w:pPr>
    </w:p>
    <w:p w:rsidRDefault="00880D3A" w:rsidP="00880D3A" w:rsidR="00880D3A" w:rsidRPr="00977ED3">
      <w:pPr>
        <w:numPr>
          <w:ilvl w:val="0"/>
          <w:numId w:val="2"/>
        </w:numPr>
        <w:jc w:val="both"/>
        <w:rPr>
          <w:b/>
        </w:rPr>
      </w:pPr>
      <w:r w:rsidRPr="00977ED3">
        <w:rPr>
          <w:b/>
        </w:rPr>
        <w:t>STANJE IMOVINE DUŽNIKA</w:t>
      </w:r>
    </w:p>
    <w:p w:rsidRDefault="00880D3A" w:rsidP="00880D3A" w:rsidR="00880D3A">
      <w:pPr>
        <w:jc w:val="both"/>
      </w:pPr>
    </w:p>
    <w:p w:rsidRDefault="00880D3A" w:rsidP="00880D3A" w:rsidR="00880D3A">
      <w:pPr>
        <w:jc w:val="both"/>
      </w:pPr>
      <w:r>
        <w:t xml:space="preserve">Uvidom u javni registar financijskih izvještaja Financijske agencije utvrdila sam da </w:t>
      </w:r>
      <w:r w:rsidR="00111DAB">
        <w:t>su podaci u objavljenim financijskim  izvještajima: bilanci i računu dobiti/gubitka,  potpuni isti za izvještajna godišnja razdoblja od 2011. godine pa do 2016. godine. Financijski izvještaji za 2009. i 2010. godinu nisu predani.  Iz  objavljenih računa dobiti/gubi</w:t>
      </w:r>
      <w:r w:rsidR="00977ED3">
        <w:t>t</w:t>
      </w:r>
      <w:r w:rsidR="00111DAB">
        <w:t xml:space="preserve">ka proizlazi da dužnik </w:t>
      </w:r>
      <w:r w:rsidR="00977ED3">
        <w:t xml:space="preserve">u razdoblju </w:t>
      </w:r>
      <w:r w:rsidR="00111DAB">
        <w:t xml:space="preserve">od 01.01.2011. godine do 31.12.2016. godine nije ostvario prihode. </w:t>
      </w:r>
    </w:p>
    <w:p w:rsidRDefault="00111DAB" w:rsidP="00880D3A" w:rsidR="00111DAB">
      <w:pPr>
        <w:jc w:val="both"/>
      </w:pPr>
    </w:p>
    <w:p w:rsidRDefault="00111DAB" w:rsidP="00880D3A" w:rsidR="00111DAB">
      <w:pPr>
        <w:jc w:val="both"/>
      </w:pPr>
      <w:r>
        <w:t xml:space="preserve">Podaci u bilanci stanja nisu se mijenjali od 01.01.2011. godine do 31.12.2016. godine. </w:t>
      </w:r>
      <w:r w:rsidR="00FE52B0">
        <w:t>Iz bilance na dan 31.12.2016. godine proizlazi da se imovina dužnika sastoji od:</w:t>
      </w:r>
    </w:p>
    <w:p w:rsidRDefault="00FE52B0" w:rsidP="00880D3A" w:rsidR="00FE52B0">
      <w:pPr>
        <w:jc w:val="both"/>
      </w:pPr>
    </w:p>
    <w:p w:rsidRDefault="00FE52B0" w:rsidP="00FE52B0" w:rsidR="00FE52B0">
      <w:pPr>
        <w:numPr>
          <w:ilvl w:val="0"/>
          <w:numId w:val="1"/>
        </w:numPr>
        <w:jc w:val="both"/>
      </w:pPr>
      <w:r>
        <w:t>zaliha trgovačke robe</w:t>
      </w:r>
      <w:r w:rsidR="001673EF">
        <w:t>,</w:t>
      </w:r>
      <w:r>
        <w:t xml:space="preserve"> u iznosu od 2.503.951 kn</w:t>
      </w:r>
    </w:p>
    <w:p w:rsidRDefault="001673EF" w:rsidP="00FE52B0" w:rsidR="00FE52B0">
      <w:pPr>
        <w:numPr>
          <w:ilvl w:val="0"/>
          <w:numId w:val="1"/>
        </w:numPr>
        <w:jc w:val="both"/>
      </w:pPr>
      <w:r>
        <w:t>potraživanja od kupaca, u iznosu od 9.150.447 kn</w:t>
      </w:r>
    </w:p>
    <w:p w:rsidRDefault="001673EF" w:rsidP="00FE52B0" w:rsidR="001673EF">
      <w:pPr>
        <w:numPr>
          <w:ilvl w:val="0"/>
          <w:numId w:val="1"/>
        </w:numPr>
        <w:jc w:val="both"/>
      </w:pPr>
      <w:r>
        <w:t>potraživanja od države ( PDV? ), u iznosu od 1.020.957 kn</w:t>
      </w:r>
    </w:p>
    <w:p w:rsidRDefault="001673EF" w:rsidP="00FE52B0" w:rsidR="001673EF">
      <w:pPr>
        <w:numPr>
          <w:ilvl w:val="0"/>
          <w:numId w:val="1"/>
        </w:numPr>
        <w:jc w:val="both"/>
      </w:pPr>
      <w:r>
        <w:t>novca u blagajni, u iznosu od 193 kn</w:t>
      </w:r>
    </w:p>
    <w:p w:rsidRDefault="001673EF" w:rsidP="001673EF" w:rsidR="001673EF">
      <w:pPr>
        <w:jc w:val="both"/>
      </w:pPr>
    </w:p>
    <w:p w:rsidRDefault="001673EF" w:rsidP="001673EF" w:rsidR="001673EF">
      <w:pPr>
        <w:jc w:val="both"/>
      </w:pPr>
      <w:r>
        <w:t xml:space="preserve">           Ukupno: 12.675.548</w:t>
      </w:r>
    </w:p>
    <w:p w:rsidRDefault="001673EF" w:rsidP="001673EF" w:rsidR="001673EF">
      <w:pPr>
        <w:jc w:val="both"/>
      </w:pPr>
    </w:p>
    <w:p w:rsidRDefault="008F4AC6" w:rsidP="009461A5" w:rsidR="008F4AC6">
      <w:pPr>
        <w:jc w:val="both"/>
      </w:pPr>
      <w:r>
        <w:t xml:space="preserve">Popis zaliha trgovačke robe čija je vrijednost iskazana u iznosu od 2.503.951 kn, nije mi dostavljen. Direktor dužnika Vladimir Mijatović nema saznanja o kakvim zalihama se radi i  gdje se zalihe nalaze. </w:t>
      </w:r>
    </w:p>
    <w:p w:rsidRDefault="008F4AC6" w:rsidP="009461A5" w:rsidR="008F4AC6">
      <w:pPr>
        <w:jc w:val="both"/>
      </w:pPr>
    </w:p>
    <w:p w:rsidRDefault="008F4AC6" w:rsidP="009461A5" w:rsidR="008F4AC6">
      <w:pPr>
        <w:jc w:val="both"/>
      </w:pPr>
      <w:r>
        <w:t xml:space="preserve">Što se tiče potraživanja od kupaca, dostavljena je dokumentacija iz koje proizlazi postojanje </w:t>
      </w:r>
      <w:r w:rsidR="00F36535">
        <w:t xml:space="preserve">tražbine prema dužniku KEMEX-AUTO d.o.o., Banja Luka,  </w:t>
      </w:r>
      <w:proofErr w:type="spellStart"/>
      <w:r w:rsidR="00F36535">
        <w:t>Ramići</w:t>
      </w:r>
      <w:proofErr w:type="spellEnd"/>
      <w:r w:rsidR="00F36535">
        <w:t xml:space="preserve"> </w:t>
      </w:r>
      <w:proofErr w:type="spellStart"/>
      <w:r w:rsidR="00F36535">
        <w:t>bb</w:t>
      </w:r>
      <w:proofErr w:type="spellEnd"/>
      <w:r w:rsidR="00F36535">
        <w:t>, u iznosu od 906.991,32 EUR-a, sa z</w:t>
      </w:r>
      <w:r w:rsidR="00210303">
        <w:t xml:space="preserve">akonskim zateznim kamatama koje teku </w:t>
      </w:r>
      <w:r w:rsidR="00F36535">
        <w:t xml:space="preserve"> od 03.04.2009. godine do isplate </w:t>
      </w:r>
      <w:r w:rsidR="00210303">
        <w:t>i troškovima postupka u iznosu od 17.500,00 KM</w:t>
      </w:r>
      <w:r w:rsidR="00F36535">
        <w:t xml:space="preserve">: </w:t>
      </w:r>
    </w:p>
    <w:p w:rsidRDefault="00F36535" w:rsidP="009461A5" w:rsidR="00F36535">
      <w:pPr>
        <w:jc w:val="both"/>
      </w:pPr>
    </w:p>
    <w:p w:rsidRDefault="00F36535" w:rsidP="00F36535" w:rsidR="00F36535">
      <w:pPr>
        <w:numPr>
          <w:ilvl w:val="0"/>
          <w:numId w:val="1"/>
        </w:numPr>
        <w:jc w:val="both"/>
      </w:pPr>
      <w:r>
        <w:t xml:space="preserve">Presudu zbog propuštanja Okružnog privrednog suda u </w:t>
      </w:r>
      <w:proofErr w:type="spellStart"/>
      <w:r>
        <w:t>Banjoj</w:t>
      </w:r>
      <w:proofErr w:type="spellEnd"/>
      <w:r>
        <w:t xml:space="preserve"> Luci, broj: 57 0 Ps 097092 14 Ps 2, od 22.01.2015. godine</w:t>
      </w:r>
      <w:r w:rsidR="00B867E5">
        <w:t>,</w:t>
      </w:r>
    </w:p>
    <w:p w:rsidRDefault="00F36535" w:rsidP="00F36535" w:rsidR="00F36535">
      <w:pPr>
        <w:numPr>
          <w:ilvl w:val="0"/>
          <w:numId w:val="1"/>
        </w:numPr>
        <w:jc w:val="both"/>
      </w:pPr>
      <w:r>
        <w:t xml:space="preserve">Prijedlog za izvršenje </w:t>
      </w:r>
      <w:r w:rsidR="00210303">
        <w:t xml:space="preserve">od 11.11.2015.g., popisom, pljenidbom i prinudnom prodajom svih pokretnih stvari u posjedu </w:t>
      </w:r>
      <w:proofErr w:type="spellStart"/>
      <w:r w:rsidR="00210303">
        <w:t>izvršenika</w:t>
      </w:r>
      <w:proofErr w:type="spellEnd"/>
      <w:r w:rsidR="00210303">
        <w:t xml:space="preserve"> KEMEX-AUTO d.o.o., a posebno robe uskladištene kod privrednog subjekta društva </w:t>
      </w:r>
      <w:proofErr w:type="spellStart"/>
      <w:r w:rsidR="00210303">
        <w:t>Meridian</w:t>
      </w:r>
      <w:proofErr w:type="spellEnd"/>
      <w:r w:rsidR="00210303">
        <w:t xml:space="preserve"> </w:t>
      </w:r>
      <w:proofErr w:type="spellStart"/>
      <w:r w:rsidR="00210303">
        <w:t>a.d</w:t>
      </w:r>
      <w:proofErr w:type="spellEnd"/>
      <w:r w:rsidR="00210303">
        <w:t>. Banja Luka, u skla</w:t>
      </w:r>
      <w:r w:rsidR="00B867E5">
        <w:t xml:space="preserve">dištu u Ul. Ilije </w:t>
      </w:r>
      <w:proofErr w:type="spellStart"/>
      <w:r w:rsidR="00B867E5">
        <w:t>Garašanina</w:t>
      </w:r>
      <w:proofErr w:type="spellEnd"/>
      <w:r w:rsidR="00B867E5">
        <w:t xml:space="preserve"> </w:t>
      </w:r>
      <w:proofErr w:type="spellStart"/>
      <w:r w:rsidR="00B867E5">
        <w:t>bb</w:t>
      </w:r>
      <w:proofErr w:type="spellEnd"/>
      <w:r w:rsidR="00B867E5">
        <w:t xml:space="preserve"> </w:t>
      </w:r>
      <w:r w:rsidR="00210303">
        <w:t xml:space="preserve"> i Rješenje o izvršenju Okružnog privrednog suda u Banja Luci broj: 57 0 Ps 097092 15 </w:t>
      </w:r>
      <w:proofErr w:type="spellStart"/>
      <w:r w:rsidR="00210303">
        <w:t>Ip</w:t>
      </w:r>
      <w:proofErr w:type="spellEnd"/>
      <w:r w:rsidR="00210303">
        <w:t>, od 05.02.2016. godine</w:t>
      </w:r>
    </w:p>
    <w:p w:rsidRDefault="00B867E5" w:rsidP="00F36535" w:rsidR="00210303">
      <w:pPr>
        <w:numPr>
          <w:ilvl w:val="0"/>
          <w:numId w:val="1"/>
        </w:numPr>
        <w:jc w:val="both"/>
      </w:pPr>
      <w:r>
        <w:t>Zapisnik sudskog izvršitelja od 18.03.2016. godine</w:t>
      </w:r>
    </w:p>
    <w:p w:rsidRDefault="00B867E5" w:rsidP="00F36535" w:rsidR="00B867E5">
      <w:pPr>
        <w:numPr>
          <w:ilvl w:val="0"/>
          <w:numId w:val="1"/>
        </w:numPr>
        <w:jc w:val="both"/>
      </w:pPr>
      <w:r>
        <w:t>Podnesak tražioca izvršenja sa prijedlogom za predaju na čuvanje popisanih stvari tražiocu izvršenja, od 21.04.2016. godine</w:t>
      </w:r>
    </w:p>
    <w:p w:rsidRDefault="00B867E5" w:rsidP="00B867E5" w:rsidR="00B867E5">
      <w:pPr>
        <w:jc w:val="both"/>
      </w:pPr>
    </w:p>
    <w:p w:rsidRDefault="00B867E5" w:rsidP="00B867E5" w:rsidR="00B867E5">
      <w:pPr>
        <w:jc w:val="both"/>
      </w:pPr>
      <w:r>
        <w:t xml:space="preserve">Iz Zapisnika sudskog izvršitelja Okružnog privrednog suda u Banja Luci, u predmetu broj : 57 0 Ps 097092 15 </w:t>
      </w:r>
      <w:proofErr w:type="spellStart"/>
      <w:r>
        <w:t>Ip</w:t>
      </w:r>
      <w:proofErr w:type="spellEnd"/>
      <w:r>
        <w:t>, od 18.03.2016. godine, proizlazi da se u</w:t>
      </w:r>
      <w:r w:rsidR="00170E6C">
        <w:t xml:space="preserve"> carinskom </w:t>
      </w:r>
      <w:r>
        <w:t xml:space="preserve"> skladištu tvrtke </w:t>
      </w:r>
      <w:proofErr w:type="spellStart"/>
      <w:r>
        <w:t>Meridian</w:t>
      </w:r>
      <w:proofErr w:type="spellEnd"/>
      <w:r>
        <w:t xml:space="preserve"> </w:t>
      </w:r>
      <w:proofErr w:type="spellStart"/>
      <w:r>
        <w:t>a.d</w:t>
      </w:r>
      <w:proofErr w:type="spellEnd"/>
      <w:r>
        <w:t xml:space="preserve">. iz Banja Luke, u Ul. Ilije </w:t>
      </w:r>
      <w:proofErr w:type="spellStart"/>
      <w:r>
        <w:t>Garašanina</w:t>
      </w:r>
      <w:proofErr w:type="spellEnd"/>
      <w:r>
        <w:t xml:space="preserve"> </w:t>
      </w:r>
      <w:proofErr w:type="spellStart"/>
      <w:r>
        <w:t>bb</w:t>
      </w:r>
      <w:proofErr w:type="spellEnd"/>
      <w:r>
        <w:t>, nalaze pokretnine koje</w:t>
      </w:r>
      <w:r w:rsidR="00170E6C">
        <w:t xml:space="preserve"> su predmet ovrhe i da se iste </w:t>
      </w:r>
      <w:r>
        <w:t xml:space="preserve"> sastoje od  trgovačke robe vrijednosti od 246.570,98 EUR-a</w:t>
      </w:r>
      <w:r w:rsidR="00F12771">
        <w:t xml:space="preserve"> ( prodavatelj robe bio je NION d.o.o. )</w:t>
      </w:r>
      <w:r w:rsidR="00170E6C">
        <w:t>.</w:t>
      </w:r>
      <w:r w:rsidR="00F12771">
        <w:t xml:space="preserve"> </w:t>
      </w:r>
      <w:r w:rsidR="00170E6C">
        <w:t xml:space="preserve"> Pokretnine su pod nadzorom Uprave za indirektno oporezivanje BiH, jer prilikom uvoza pokretnina  2009. godine, uvoznik KEMEX-AUTO d.o.o. nije platio </w:t>
      </w:r>
      <w:r w:rsidR="00170E6C">
        <w:lastRenderedPageBreak/>
        <w:t xml:space="preserve">carinu. Popisane pokretnine sudski izvršitelj je ostavio na čuvanje društvu </w:t>
      </w:r>
      <w:proofErr w:type="spellStart"/>
      <w:r w:rsidR="00170E6C">
        <w:t>Meridian</w:t>
      </w:r>
      <w:proofErr w:type="spellEnd"/>
      <w:r w:rsidR="00170E6C">
        <w:t xml:space="preserve"> </w:t>
      </w:r>
      <w:proofErr w:type="spellStart"/>
      <w:r w:rsidR="00170E6C">
        <w:t>a.d</w:t>
      </w:r>
      <w:proofErr w:type="spellEnd"/>
      <w:r w:rsidR="00170E6C">
        <w:t xml:space="preserve">., te je  upozorio   to društvo </w:t>
      </w:r>
      <w:r w:rsidR="000D7804">
        <w:t xml:space="preserve"> da je zabranjeno svako oštećenje popisanih stvari kao i otuđenje bez suglasnosti suda. </w:t>
      </w:r>
    </w:p>
    <w:p w:rsidRDefault="000D7804" w:rsidP="00B867E5" w:rsidR="000D7804">
      <w:pPr>
        <w:jc w:val="both"/>
      </w:pPr>
    </w:p>
    <w:p w:rsidRDefault="000D7804" w:rsidP="00B867E5" w:rsidR="00B867E5">
      <w:pPr>
        <w:jc w:val="both"/>
      </w:pPr>
      <w:r>
        <w:t xml:space="preserve">Obavila sam telefonski razgovor </w:t>
      </w:r>
      <w:r w:rsidR="00F12771">
        <w:t xml:space="preserve">s Nebojšom </w:t>
      </w:r>
      <w:proofErr w:type="spellStart"/>
      <w:r w:rsidR="00F12771">
        <w:t>Lepir</w:t>
      </w:r>
      <w:proofErr w:type="spellEnd"/>
      <w:r w:rsidR="00F12771">
        <w:t xml:space="preserve">,   šefom skladišta  tvrtke </w:t>
      </w:r>
      <w:proofErr w:type="spellStart"/>
      <w:r w:rsidR="00F12771">
        <w:t>Meridian</w:t>
      </w:r>
      <w:proofErr w:type="spellEnd"/>
      <w:r w:rsidR="00F12771">
        <w:t xml:space="preserve"> </w:t>
      </w:r>
      <w:proofErr w:type="spellStart"/>
      <w:r w:rsidR="00F12771">
        <w:t>a.d</w:t>
      </w:r>
      <w:proofErr w:type="spellEnd"/>
      <w:r w:rsidR="00F12771">
        <w:t xml:space="preserve">. iz Banja Luke, u Ul. Ilije </w:t>
      </w:r>
      <w:proofErr w:type="spellStart"/>
      <w:r w:rsidR="00F12771">
        <w:t>Garašanina</w:t>
      </w:r>
      <w:proofErr w:type="spellEnd"/>
      <w:r w:rsidR="00F12771">
        <w:t xml:space="preserve"> </w:t>
      </w:r>
      <w:proofErr w:type="spellStart"/>
      <w:r w:rsidR="00F12771">
        <w:t>bb</w:t>
      </w:r>
      <w:proofErr w:type="spellEnd"/>
      <w:r w:rsidR="00F12771">
        <w:t xml:space="preserve">, koji mi je potvrdio da se popisana trgovačka roba u vrijednosti od 246.570,98 EUR-a, koja bi trebala biti predmet ovrhe,  nalazi u njihovom skladištu već nekoliko godina. Ležarina za robu nije plaćena, kao niti carinske pristojbe prilikom uvoza.  Napomenuo je da roba ne može izaći iz carinskog skladišta prije nego li se podmire sve obveze prema Upravi za indirektno oporezivanje u BiH, ako će se izvršiti carinjenje u BiH. Postoji i  mogućnost  povrata robe u Republiku Hrvatsku. </w:t>
      </w:r>
      <w:r w:rsidR="00EF78E1">
        <w:t xml:space="preserve">Prema saznanju, trgovačko društvo KEMEX-AUTO d.o.o. već je duže vrijeme neaktivno. Osnivači tog društva su Zvonimir </w:t>
      </w:r>
      <w:proofErr w:type="spellStart"/>
      <w:r w:rsidR="00EF78E1">
        <w:t>Kefelja</w:t>
      </w:r>
      <w:proofErr w:type="spellEnd"/>
      <w:r w:rsidR="00EF78E1">
        <w:t xml:space="preserve"> i Miloš </w:t>
      </w:r>
      <w:proofErr w:type="spellStart"/>
      <w:r w:rsidR="00EF78E1">
        <w:t>Kefelja</w:t>
      </w:r>
      <w:proofErr w:type="spellEnd"/>
      <w:r w:rsidR="00EF78E1">
        <w:t xml:space="preserve"> iz Varaždina.  </w:t>
      </w:r>
    </w:p>
    <w:p w:rsidRDefault="00F12771" w:rsidP="00B867E5" w:rsidR="00F12771">
      <w:pPr>
        <w:jc w:val="both"/>
      </w:pPr>
    </w:p>
    <w:p w:rsidRDefault="00F12771" w:rsidP="00B867E5" w:rsidR="008223F8">
      <w:pPr>
        <w:jc w:val="both"/>
      </w:pPr>
      <w:r>
        <w:t xml:space="preserve">Ukupna potraživanja prema kupcima iskazana su u iznosu od </w:t>
      </w:r>
      <w:r w:rsidR="008223F8">
        <w:t>9.150.447 kn. Budući da kartice kupaca nisu dostavljene, nije poznato postoje li i druga potraživanja od kupaca, osim onog od KEMEX-AUTO d.o.o. Međutim, u slučaju  i postojanja još nekih potraživanja, ako nisu poduzimane radnje radi naplate, sada je već nastupila zastara tih potraživanja.</w:t>
      </w:r>
    </w:p>
    <w:p w:rsidRDefault="008223F8" w:rsidP="00B867E5" w:rsidR="008223F8">
      <w:pPr>
        <w:jc w:val="both"/>
      </w:pPr>
    </w:p>
    <w:p w:rsidRDefault="008223F8" w:rsidP="00B867E5" w:rsidR="00F12771">
      <w:pPr>
        <w:jc w:val="both"/>
      </w:pPr>
      <w:r>
        <w:t>Iskazano potraživanje prema Poreznoj upravi u iznosu od  1.020.957 kn je upitno, s obzirom na „navodno“ postojanje upravnog spora s Poreznom upravom</w:t>
      </w:r>
      <w:r w:rsidR="0063737E">
        <w:t xml:space="preserve"> koji još nije okončan</w:t>
      </w:r>
      <w:r>
        <w:t xml:space="preserve">. </w:t>
      </w:r>
      <w:r w:rsidR="0063737E">
        <w:t xml:space="preserve">Na web stranici Porezne uprave, na listi dužnika prema podacima na dan 25.10.2016. godine, nalazi se dužnik NION d.o.o. iz </w:t>
      </w:r>
      <w:proofErr w:type="spellStart"/>
      <w:r w:rsidR="0063737E">
        <w:t>Selnika</w:t>
      </w:r>
      <w:proofErr w:type="spellEnd"/>
      <w:r w:rsidR="0063737E">
        <w:t>, s ukupnim poreznim dugom u iznosu od 2.831.297,38 kn.</w:t>
      </w:r>
    </w:p>
    <w:p w:rsidRDefault="0063737E" w:rsidP="00B867E5" w:rsidR="0063737E">
      <w:pPr>
        <w:jc w:val="both"/>
      </w:pPr>
    </w:p>
    <w:p w:rsidRDefault="0063737E" w:rsidP="00B867E5" w:rsidR="0063737E">
      <w:pPr>
        <w:jc w:val="both"/>
      </w:pPr>
      <w:r>
        <w:t xml:space="preserve">Prema podacima nadležne policijske uprave, kako je to navedeno u obrazloženju rješenja broj St-8/2016-25 od 28. srpnja </w:t>
      </w:r>
      <w:smartTag w:element="metricconverter" w:uri="urn:schemas-microsoft-com:office:smarttags">
        <w:smartTagPr>
          <w:attr w:val="2017. g" w:name="ProductID"/>
        </w:smartTagPr>
        <w:r>
          <w:t>2017. g</w:t>
        </w:r>
      </w:smartTag>
      <w:r>
        <w:t xml:space="preserve">., dužnik je vlasnik vozila marke Ford </w:t>
      </w:r>
      <w:proofErr w:type="spellStart"/>
      <w:r>
        <w:t>scorpio</w:t>
      </w:r>
      <w:proofErr w:type="spellEnd"/>
      <w:r>
        <w:t xml:space="preserve">, god. proizvodnje 1991. Direktor dužnika Vladimir Mijatović  izjavio je da vozilo nije preuzeo od bivšeg direktora </w:t>
      </w:r>
      <w:proofErr w:type="spellStart"/>
      <w:r>
        <w:t>Kanić</w:t>
      </w:r>
      <w:proofErr w:type="spellEnd"/>
      <w:r>
        <w:t xml:space="preserve"> Nebojše i da ne zna gdje se vozilo nalazi.</w:t>
      </w:r>
    </w:p>
    <w:p w:rsidRDefault="00EF78E1" w:rsidP="00B867E5" w:rsidR="00EF78E1">
      <w:pPr>
        <w:jc w:val="both"/>
      </w:pPr>
    </w:p>
    <w:p w:rsidRDefault="00EF78E1" w:rsidP="00B867E5" w:rsidR="00EF78E1">
      <w:pPr>
        <w:jc w:val="both"/>
      </w:pPr>
    </w:p>
    <w:p w:rsidRDefault="00EF78E1" w:rsidP="00EF78E1" w:rsidR="00EF78E1" w:rsidRPr="00977ED3">
      <w:pPr>
        <w:numPr>
          <w:ilvl w:val="0"/>
          <w:numId w:val="2"/>
        </w:numPr>
        <w:jc w:val="both"/>
        <w:rPr>
          <w:b/>
        </w:rPr>
      </w:pPr>
      <w:r w:rsidRPr="00977ED3">
        <w:rPr>
          <w:b/>
        </w:rPr>
        <w:t>ZAKLJUČAK</w:t>
      </w:r>
    </w:p>
    <w:p w:rsidRDefault="00EF78E1" w:rsidP="00EF78E1" w:rsidR="00EF78E1">
      <w:pPr>
        <w:jc w:val="both"/>
      </w:pPr>
    </w:p>
    <w:p w:rsidRDefault="00EF78E1" w:rsidP="00EF78E1" w:rsidR="00EF78E1">
      <w:pPr>
        <w:jc w:val="both"/>
      </w:pPr>
    </w:p>
    <w:p w:rsidRDefault="00EF78E1" w:rsidP="002542B7" w:rsidR="0030230C">
      <w:pPr>
        <w:jc w:val="both"/>
      </w:pPr>
      <w:r>
        <w:t xml:space="preserve">Nesporno je da dužnik EL-NION d.o.o. ima imovinu koja se sastoji od novčane tražbine </w:t>
      </w:r>
      <w:r w:rsidR="002542B7">
        <w:t>p</w:t>
      </w:r>
      <w:r>
        <w:t>rema dužniku KEM</w:t>
      </w:r>
      <w:r w:rsidR="002542B7">
        <w:t xml:space="preserve">EX-AUTO d.o.o. u iznosu od 906.991,32 EUR-a, temeljem pravomoćne presude Okružnog privrednog suda u Banja Luci, te da je radi naplate te tražbine pokrenuta ovrha popisom, pljenidbom i prinudnom prodajom svih pokretnih stvari u posjedu </w:t>
      </w:r>
      <w:proofErr w:type="spellStart"/>
      <w:r w:rsidR="002542B7">
        <w:t>ovršenika</w:t>
      </w:r>
      <w:proofErr w:type="spellEnd"/>
      <w:r w:rsidR="002542B7">
        <w:t xml:space="preserve"> KEMEX-AUTO d.o.o., a posebno trgovačke robe uskladištene u carinskom skladištu društva </w:t>
      </w:r>
      <w:proofErr w:type="spellStart"/>
      <w:r w:rsidR="002542B7">
        <w:t>Meridian</w:t>
      </w:r>
      <w:proofErr w:type="spellEnd"/>
      <w:r w:rsidR="002542B7">
        <w:t xml:space="preserve"> </w:t>
      </w:r>
      <w:proofErr w:type="spellStart"/>
      <w:r w:rsidR="002542B7">
        <w:t>a.d</w:t>
      </w:r>
      <w:proofErr w:type="spellEnd"/>
      <w:r w:rsidR="002542B7">
        <w:t xml:space="preserve">. Banja Luka, ukupne vrijednosti od </w:t>
      </w:r>
      <w:r w:rsidR="0030230C">
        <w:t xml:space="preserve">246.570,98 EUR-a. Trgovačka roba je pod nadzorom Uprave za indirektno oporezivanje u BiH, budući da </w:t>
      </w:r>
      <w:proofErr w:type="spellStart"/>
      <w:r w:rsidR="0030230C">
        <w:t>ovršenik</w:t>
      </w:r>
      <w:proofErr w:type="spellEnd"/>
      <w:r w:rsidR="0030230C">
        <w:t xml:space="preserve"> KEMEX-AUTO d.o.o. prilikom uvoza  robe  nije platio carinu. Prodavatelj robe bio je NION d.o.o. iz </w:t>
      </w:r>
      <w:proofErr w:type="spellStart"/>
      <w:r w:rsidR="0030230C">
        <w:t>Selnika</w:t>
      </w:r>
      <w:proofErr w:type="spellEnd"/>
      <w:r w:rsidR="0030230C">
        <w:t xml:space="preserve">. </w:t>
      </w:r>
      <w:r w:rsidR="00D80C0E">
        <w:t xml:space="preserve"> Iz vrijednosti trgovačke robe koja je predmet ovrhe mogu se  pokriti troškovi stečajnog postupka. Potrebno je uzeti u obzir da će troškovi unovčenja robe biti značajni.</w:t>
      </w:r>
    </w:p>
    <w:p w:rsidRDefault="00D80C0E" w:rsidP="002542B7" w:rsidR="00D80C0E">
      <w:pPr>
        <w:jc w:val="both"/>
      </w:pPr>
    </w:p>
    <w:p w:rsidRDefault="00D80C0E" w:rsidP="002542B7" w:rsidR="00D80C0E">
      <w:pPr>
        <w:jc w:val="both"/>
      </w:pPr>
      <w:r>
        <w:t xml:space="preserve">U Varaždinu, 3. listopada 2017. </w:t>
      </w:r>
    </w:p>
    <w:p w:rsidRDefault="00D80C0E" w:rsidP="002542B7" w:rsidR="00D80C0E">
      <w:pPr>
        <w:jc w:val="both"/>
      </w:pPr>
    </w:p>
    <w:p w:rsidRDefault="00D80C0E" w:rsidP="002542B7" w:rsidR="00D80C0E">
      <w:pPr>
        <w:jc w:val="both"/>
      </w:pPr>
      <w:r>
        <w:tab/>
      </w:r>
      <w:r>
        <w:tab/>
      </w:r>
      <w:r>
        <w:tab/>
      </w:r>
      <w:r>
        <w:tab/>
      </w:r>
      <w:r>
        <w:tab/>
      </w:r>
      <w:r>
        <w:tab/>
      </w:r>
      <w:r>
        <w:tab/>
      </w:r>
      <w:r>
        <w:tab/>
        <w:t>Privremeni stečajni upravitelj</w:t>
      </w:r>
      <w:r w:rsidR="004D17D7">
        <w:t>:</w:t>
      </w:r>
    </w:p>
    <w:p w:rsidRDefault="004D17D7" w:rsidP="002542B7" w:rsidR="004D17D7">
      <w:pPr>
        <w:jc w:val="both"/>
      </w:pPr>
    </w:p>
    <w:p w:rsidRDefault="004D17D7" w:rsidP="002542B7" w:rsidR="004D17D7">
      <w:pPr>
        <w:jc w:val="both"/>
      </w:pPr>
      <w:r>
        <w:tab/>
      </w:r>
      <w:r>
        <w:tab/>
      </w:r>
      <w:r>
        <w:tab/>
      </w:r>
      <w:r>
        <w:tab/>
      </w:r>
      <w:r>
        <w:tab/>
      </w:r>
      <w:r>
        <w:tab/>
      </w:r>
      <w:r>
        <w:tab/>
      </w:r>
      <w:r>
        <w:tab/>
        <w:t xml:space="preserve">  Nevenka Golubić, dipl. oec.</w:t>
      </w:r>
    </w:p>
    <w:p w:rsidRDefault="00D80C0E" w:rsidP="002542B7" w:rsidR="00D80C0E">
      <w:pPr>
        <w:jc w:val="both"/>
      </w:pPr>
    </w:p>
    <w:p w:rsidRDefault="0030230C" w:rsidP="002542B7" w:rsidR="0030230C">
      <w:pPr>
        <w:jc w:val="both"/>
      </w:pPr>
    </w:p>
    <w:p w:rsidRDefault="00C50258" w:rsidP="009461A5" w:rsidR="00C50258">
      <w:pPr>
        <w:jc w:val="both"/>
      </w:pPr>
    </w:p>
    <w:sectPr w:rsidR="00C50258">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9A0966"/>
    <w:multiLevelType w:val="hybridMultilevel"/>
    <w:tmpl w:val="97AABD74"/>
    <w:lvl w:tplc="90D49842"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0AB7271"/>
    <w:multiLevelType w:val="hybridMultilevel"/>
    <w:tmpl w:val="8EB66AD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oNotDisplayPageBoundaries/>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11FEB"/>
    <w:rsid w:val="000000A5"/>
    <w:rsid w:val="000001D3"/>
    <w:rsid w:val="00000C69"/>
    <w:rsid w:val="0000247C"/>
    <w:rsid w:val="00005234"/>
    <w:rsid w:val="00005275"/>
    <w:rsid w:val="00005595"/>
    <w:rsid w:val="000108BF"/>
    <w:rsid w:val="0001198C"/>
    <w:rsid w:val="00011ADE"/>
    <w:rsid w:val="00013C1B"/>
    <w:rsid w:val="000147C2"/>
    <w:rsid w:val="00014E8A"/>
    <w:rsid w:val="00014F02"/>
    <w:rsid w:val="00017374"/>
    <w:rsid w:val="00020251"/>
    <w:rsid w:val="00021C6E"/>
    <w:rsid w:val="00025E73"/>
    <w:rsid w:val="0003108B"/>
    <w:rsid w:val="00034A3A"/>
    <w:rsid w:val="00036F5F"/>
    <w:rsid w:val="00043130"/>
    <w:rsid w:val="00044AE7"/>
    <w:rsid w:val="00045376"/>
    <w:rsid w:val="000460D7"/>
    <w:rsid w:val="00047F61"/>
    <w:rsid w:val="00051597"/>
    <w:rsid w:val="000520D6"/>
    <w:rsid w:val="000538AC"/>
    <w:rsid w:val="000551BF"/>
    <w:rsid w:val="00055E37"/>
    <w:rsid w:val="00055E6E"/>
    <w:rsid w:val="00060268"/>
    <w:rsid w:val="000603DF"/>
    <w:rsid w:val="00060410"/>
    <w:rsid w:val="000604A2"/>
    <w:rsid w:val="00061A7E"/>
    <w:rsid w:val="000641F4"/>
    <w:rsid w:val="00064396"/>
    <w:rsid w:val="0006443A"/>
    <w:rsid w:val="00065EE8"/>
    <w:rsid w:val="00070258"/>
    <w:rsid w:val="00070DC9"/>
    <w:rsid w:val="00073261"/>
    <w:rsid w:val="0008282E"/>
    <w:rsid w:val="00083C04"/>
    <w:rsid w:val="0008516F"/>
    <w:rsid w:val="00085326"/>
    <w:rsid w:val="00086548"/>
    <w:rsid w:val="00090344"/>
    <w:rsid w:val="00090C2E"/>
    <w:rsid w:val="00091ED4"/>
    <w:rsid w:val="00093E5D"/>
    <w:rsid w:val="000946B3"/>
    <w:rsid w:val="00097CA4"/>
    <w:rsid w:val="000A26DD"/>
    <w:rsid w:val="000A28F3"/>
    <w:rsid w:val="000A2ABA"/>
    <w:rsid w:val="000A370B"/>
    <w:rsid w:val="000A6468"/>
    <w:rsid w:val="000B12C5"/>
    <w:rsid w:val="000B2193"/>
    <w:rsid w:val="000B30D8"/>
    <w:rsid w:val="000B348B"/>
    <w:rsid w:val="000B3AA4"/>
    <w:rsid w:val="000B3BF2"/>
    <w:rsid w:val="000B596F"/>
    <w:rsid w:val="000B6002"/>
    <w:rsid w:val="000C0726"/>
    <w:rsid w:val="000C09FC"/>
    <w:rsid w:val="000C0EED"/>
    <w:rsid w:val="000C23C3"/>
    <w:rsid w:val="000C2E5D"/>
    <w:rsid w:val="000C4351"/>
    <w:rsid w:val="000C46E4"/>
    <w:rsid w:val="000C4F51"/>
    <w:rsid w:val="000C524C"/>
    <w:rsid w:val="000C5DA2"/>
    <w:rsid w:val="000C6E93"/>
    <w:rsid w:val="000D024B"/>
    <w:rsid w:val="000D14C3"/>
    <w:rsid w:val="000D280D"/>
    <w:rsid w:val="000D3F8F"/>
    <w:rsid w:val="000D6CED"/>
    <w:rsid w:val="000D7804"/>
    <w:rsid w:val="000E0A02"/>
    <w:rsid w:val="000E0C89"/>
    <w:rsid w:val="000E28FF"/>
    <w:rsid w:val="000E3A8E"/>
    <w:rsid w:val="000E4C41"/>
    <w:rsid w:val="000E60FF"/>
    <w:rsid w:val="000E7871"/>
    <w:rsid w:val="000F370D"/>
    <w:rsid w:val="000F4261"/>
    <w:rsid w:val="000F47C9"/>
    <w:rsid w:val="000F4EF7"/>
    <w:rsid w:val="000F5C7C"/>
    <w:rsid w:val="000F77CA"/>
    <w:rsid w:val="0010155D"/>
    <w:rsid w:val="00104F49"/>
    <w:rsid w:val="00107376"/>
    <w:rsid w:val="0011131F"/>
    <w:rsid w:val="00111DAB"/>
    <w:rsid w:val="0011264C"/>
    <w:rsid w:val="00113F84"/>
    <w:rsid w:val="00114D1E"/>
    <w:rsid w:val="001212F8"/>
    <w:rsid w:val="00122251"/>
    <w:rsid w:val="0012316E"/>
    <w:rsid w:val="00124EDE"/>
    <w:rsid w:val="00124F51"/>
    <w:rsid w:val="0012581B"/>
    <w:rsid w:val="001277DC"/>
    <w:rsid w:val="00131874"/>
    <w:rsid w:val="00132416"/>
    <w:rsid w:val="0013408D"/>
    <w:rsid w:val="0013511D"/>
    <w:rsid w:val="00135F63"/>
    <w:rsid w:val="001369FB"/>
    <w:rsid w:val="00136C6F"/>
    <w:rsid w:val="00136C76"/>
    <w:rsid w:val="00137164"/>
    <w:rsid w:val="001377E0"/>
    <w:rsid w:val="00141232"/>
    <w:rsid w:val="00142E8C"/>
    <w:rsid w:val="00145B2B"/>
    <w:rsid w:val="00147785"/>
    <w:rsid w:val="00151A4D"/>
    <w:rsid w:val="0015650C"/>
    <w:rsid w:val="00156F13"/>
    <w:rsid w:val="00157337"/>
    <w:rsid w:val="00160414"/>
    <w:rsid w:val="0016278F"/>
    <w:rsid w:val="001629F7"/>
    <w:rsid w:val="00163BD5"/>
    <w:rsid w:val="00166129"/>
    <w:rsid w:val="001673EF"/>
    <w:rsid w:val="00170E6C"/>
    <w:rsid w:val="00171455"/>
    <w:rsid w:val="00173108"/>
    <w:rsid w:val="00173510"/>
    <w:rsid w:val="00173CC6"/>
    <w:rsid w:val="001766DE"/>
    <w:rsid w:val="00177EA9"/>
    <w:rsid w:val="001815B6"/>
    <w:rsid w:val="00183526"/>
    <w:rsid w:val="001837B7"/>
    <w:rsid w:val="00184626"/>
    <w:rsid w:val="001854D4"/>
    <w:rsid w:val="00187F45"/>
    <w:rsid w:val="0019084B"/>
    <w:rsid w:val="0019085A"/>
    <w:rsid w:val="00191371"/>
    <w:rsid w:val="00191B2D"/>
    <w:rsid w:val="00192277"/>
    <w:rsid w:val="00194BF9"/>
    <w:rsid w:val="001969F8"/>
    <w:rsid w:val="00196AA0"/>
    <w:rsid w:val="00197205"/>
    <w:rsid w:val="0019776B"/>
    <w:rsid w:val="00197B3F"/>
    <w:rsid w:val="001A104F"/>
    <w:rsid w:val="001A222A"/>
    <w:rsid w:val="001A2383"/>
    <w:rsid w:val="001A2ECC"/>
    <w:rsid w:val="001A4C00"/>
    <w:rsid w:val="001A6ACD"/>
    <w:rsid w:val="001A7B92"/>
    <w:rsid w:val="001B0C46"/>
    <w:rsid w:val="001B2571"/>
    <w:rsid w:val="001B7DF8"/>
    <w:rsid w:val="001B7FB5"/>
    <w:rsid w:val="001C19BD"/>
    <w:rsid w:val="001C3D0C"/>
    <w:rsid w:val="001C67FA"/>
    <w:rsid w:val="001C6B6A"/>
    <w:rsid w:val="001D03B6"/>
    <w:rsid w:val="001D0BF5"/>
    <w:rsid w:val="001D0DD4"/>
    <w:rsid w:val="001D18B0"/>
    <w:rsid w:val="001D2CB9"/>
    <w:rsid w:val="001D3663"/>
    <w:rsid w:val="001D37CB"/>
    <w:rsid w:val="001D4082"/>
    <w:rsid w:val="001D77E3"/>
    <w:rsid w:val="001E14E1"/>
    <w:rsid w:val="001E2E36"/>
    <w:rsid w:val="001E41E1"/>
    <w:rsid w:val="001E4D15"/>
    <w:rsid w:val="001E5437"/>
    <w:rsid w:val="001E55AC"/>
    <w:rsid w:val="001F0965"/>
    <w:rsid w:val="001F1983"/>
    <w:rsid w:val="001F1F4E"/>
    <w:rsid w:val="001F248A"/>
    <w:rsid w:val="001F53CC"/>
    <w:rsid w:val="001F7A14"/>
    <w:rsid w:val="002015D9"/>
    <w:rsid w:val="00202C78"/>
    <w:rsid w:val="00202FFF"/>
    <w:rsid w:val="0020636E"/>
    <w:rsid w:val="00210303"/>
    <w:rsid w:val="002103EE"/>
    <w:rsid w:val="002111D1"/>
    <w:rsid w:val="00214D4C"/>
    <w:rsid w:val="00214D9E"/>
    <w:rsid w:val="00216296"/>
    <w:rsid w:val="002209BE"/>
    <w:rsid w:val="00221647"/>
    <w:rsid w:val="0022175E"/>
    <w:rsid w:val="00221988"/>
    <w:rsid w:val="00222F70"/>
    <w:rsid w:val="00224AD5"/>
    <w:rsid w:val="00224EB0"/>
    <w:rsid w:val="00225384"/>
    <w:rsid w:val="00227049"/>
    <w:rsid w:val="00227540"/>
    <w:rsid w:val="00227F30"/>
    <w:rsid w:val="0023101E"/>
    <w:rsid w:val="00233F50"/>
    <w:rsid w:val="00234721"/>
    <w:rsid w:val="00235AF1"/>
    <w:rsid w:val="00240EA6"/>
    <w:rsid w:val="00241250"/>
    <w:rsid w:val="002414F1"/>
    <w:rsid w:val="0024263A"/>
    <w:rsid w:val="00242964"/>
    <w:rsid w:val="00242D75"/>
    <w:rsid w:val="002434BB"/>
    <w:rsid w:val="0024354F"/>
    <w:rsid w:val="00243B6A"/>
    <w:rsid w:val="00245159"/>
    <w:rsid w:val="002451DF"/>
    <w:rsid w:val="00245B42"/>
    <w:rsid w:val="002504AE"/>
    <w:rsid w:val="00254282"/>
    <w:rsid w:val="002542B7"/>
    <w:rsid w:val="0025458F"/>
    <w:rsid w:val="002547FD"/>
    <w:rsid w:val="00260098"/>
    <w:rsid w:val="002614F2"/>
    <w:rsid w:val="002647AC"/>
    <w:rsid w:val="00266979"/>
    <w:rsid w:val="00266CED"/>
    <w:rsid w:val="00267566"/>
    <w:rsid w:val="00267AC8"/>
    <w:rsid w:val="0027065D"/>
    <w:rsid w:val="00272497"/>
    <w:rsid w:val="00273EDA"/>
    <w:rsid w:val="00274D7E"/>
    <w:rsid w:val="0027614F"/>
    <w:rsid w:val="00282E1E"/>
    <w:rsid w:val="00283A05"/>
    <w:rsid w:val="002848BC"/>
    <w:rsid w:val="00290494"/>
    <w:rsid w:val="00292345"/>
    <w:rsid w:val="00292C91"/>
    <w:rsid w:val="00294001"/>
    <w:rsid w:val="002942AA"/>
    <w:rsid w:val="00294348"/>
    <w:rsid w:val="002953D3"/>
    <w:rsid w:val="0029791E"/>
    <w:rsid w:val="002A1919"/>
    <w:rsid w:val="002A201A"/>
    <w:rsid w:val="002A26BC"/>
    <w:rsid w:val="002A2ACA"/>
    <w:rsid w:val="002A3301"/>
    <w:rsid w:val="002A3794"/>
    <w:rsid w:val="002A38E4"/>
    <w:rsid w:val="002A7287"/>
    <w:rsid w:val="002B266B"/>
    <w:rsid w:val="002B65BC"/>
    <w:rsid w:val="002B7549"/>
    <w:rsid w:val="002B791D"/>
    <w:rsid w:val="002C260A"/>
    <w:rsid w:val="002C30A0"/>
    <w:rsid w:val="002C3C79"/>
    <w:rsid w:val="002C3D9A"/>
    <w:rsid w:val="002C4F70"/>
    <w:rsid w:val="002C5E14"/>
    <w:rsid w:val="002C68D1"/>
    <w:rsid w:val="002D156F"/>
    <w:rsid w:val="002D1C8B"/>
    <w:rsid w:val="002D2B45"/>
    <w:rsid w:val="002D334C"/>
    <w:rsid w:val="002D3569"/>
    <w:rsid w:val="002D41DC"/>
    <w:rsid w:val="002D5608"/>
    <w:rsid w:val="002D65AA"/>
    <w:rsid w:val="002D7948"/>
    <w:rsid w:val="002E0CF6"/>
    <w:rsid w:val="002E3B38"/>
    <w:rsid w:val="002E5953"/>
    <w:rsid w:val="002E6891"/>
    <w:rsid w:val="002E6B9E"/>
    <w:rsid w:val="002E7AE5"/>
    <w:rsid w:val="002F0613"/>
    <w:rsid w:val="002F176F"/>
    <w:rsid w:val="002F1C16"/>
    <w:rsid w:val="002F3516"/>
    <w:rsid w:val="002F53D0"/>
    <w:rsid w:val="002F592F"/>
    <w:rsid w:val="002F656F"/>
    <w:rsid w:val="002F6B45"/>
    <w:rsid w:val="002F715B"/>
    <w:rsid w:val="002F7E46"/>
    <w:rsid w:val="00302105"/>
    <w:rsid w:val="0030230C"/>
    <w:rsid w:val="00302F12"/>
    <w:rsid w:val="00302F15"/>
    <w:rsid w:val="0030456E"/>
    <w:rsid w:val="003072AE"/>
    <w:rsid w:val="003108DC"/>
    <w:rsid w:val="0031163A"/>
    <w:rsid w:val="003126E1"/>
    <w:rsid w:val="0031683C"/>
    <w:rsid w:val="0031696E"/>
    <w:rsid w:val="00317574"/>
    <w:rsid w:val="0032041D"/>
    <w:rsid w:val="003209A1"/>
    <w:rsid w:val="00320CEE"/>
    <w:rsid w:val="00323489"/>
    <w:rsid w:val="003245D0"/>
    <w:rsid w:val="003247D4"/>
    <w:rsid w:val="00326A14"/>
    <w:rsid w:val="00326C3C"/>
    <w:rsid w:val="00326CEE"/>
    <w:rsid w:val="00331435"/>
    <w:rsid w:val="00331E2C"/>
    <w:rsid w:val="00335A35"/>
    <w:rsid w:val="00336793"/>
    <w:rsid w:val="003405C6"/>
    <w:rsid w:val="00340BDD"/>
    <w:rsid w:val="00341FD9"/>
    <w:rsid w:val="003443E7"/>
    <w:rsid w:val="0034479E"/>
    <w:rsid w:val="003457F3"/>
    <w:rsid w:val="003477BF"/>
    <w:rsid w:val="003510DD"/>
    <w:rsid w:val="0035174B"/>
    <w:rsid w:val="003522CE"/>
    <w:rsid w:val="00352384"/>
    <w:rsid w:val="00353147"/>
    <w:rsid w:val="003535D6"/>
    <w:rsid w:val="003537FB"/>
    <w:rsid w:val="00354953"/>
    <w:rsid w:val="00355510"/>
    <w:rsid w:val="003558EB"/>
    <w:rsid w:val="0035622E"/>
    <w:rsid w:val="00360063"/>
    <w:rsid w:val="0036087D"/>
    <w:rsid w:val="00361EF2"/>
    <w:rsid w:val="00362533"/>
    <w:rsid w:val="003626BF"/>
    <w:rsid w:val="003645A8"/>
    <w:rsid w:val="003647B3"/>
    <w:rsid w:val="00366FB4"/>
    <w:rsid w:val="00367202"/>
    <w:rsid w:val="0036725F"/>
    <w:rsid w:val="00367822"/>
    <w:rsid w:val="00367DB2"/>
    <w:rsid w:val="00370541"/>
    <w:rsid w:val="00371564"/>
    <w:rsid w:val="00371FCA"/>
    <w:rsid w:val="003731F4"/>
    <w:rsid w:val="00375029"/>
    <w:rsid w:val="0037519B"/>
    <w:rsid w:val="00376EFB"/>
    <w:rsid w:val="0037767C"/>
    <w:rsid w:val="003779E9"/>
    <w:rsid w:val="00380491"/>
    <w:rsid w:val="00381949"/>
    <w:rsid w:val="00387CCF"/>
    <w:rsid w:val="00390C05"/>
    <w:rsid w:val="003919E8"/>
    <w:rsid w:val="00391CC2"/>
    <w:rsid w:val="00393C2E"/>
    <w:rsid w:val="00396EFF"/>
    <w:rsid w:val="003A12CB"/>
    <w:rsid w:val="003A1785"/>
    <w:rsid w:val="003A46DC"/>
    <w:rsid w:val="003A5433"/>
    <w:rsid w:val="003A7454"/>
    <w:rsid w:val="003B0464"/>
    <w:rsid w:val="003B5455"/>
    <w:rsid w:val="003C0305"/>
    <w:rsid w:val="003C03D9"/>
    <w:rsid w:val="003C103D"/>
    <w:rsid w:val="003C1708"/>
    <w:rsid w:val="003C1977"/>
    <w:rsid w:val="003C2F81"/>
    <w:rsid w:val="003C61EF"/>
    <w:rsid w:val="003C663C"/>
    <w:rsid w:val="003C68A9"/>
    <w:rsid w:val="003C6EEC"/>
    <w:rsid w:val="003D1568"/>
    <w:rsid w:val="003D4D31"/>
    <w:rsid w:val="003D5CD1"/>
    <w:rsid w:val="003D74D1"/>
    <w:rsid w:val="003E03DD"/>
    <w:rsid w:val="003E0B1F"/>
    <w:rsid w:val="003E3DD3"/>
    <w:rsid w:val="003E5298"/>
    <w:rsid w:val="003E611B"/>
    <w:rsid w:val="003E6971"/>
    <w:rsid w:val="003F0C49"/>
    <w:rsid w:val="003F149E"/>
    <w:rsid w:val="003F1B64"/>
    <w:rsid w:val="003F2397"/>
    <w:rsid w:val="003F26C9"/>
    <w:rsid w:val="003F2E6A"/>
    <w:rsid w:val="003F4BF7"/>
    <w:rsid w:val="003F506E"/>
    <w:rsid w:val="003F50DC"/>
    <w:rsid w:val="003F5A63"/>
    <w:rsid w:val="003F65A6"/>
    <w:rsid w:val="003F6C0C"/>
    <w:rsid w:val="003F7BDB"/>
    <w:rsid w:val="0040124F"/>
    <w:rsid w:val="004012B6"/>
    <w:rsid w:val="00401D3A"/>
    <w:rsid w:val="0040212E"/>
    <w:rsid w:val="00404F34"/>
    <w:rsid w:val="0040528B"/>
    <w:rsid w:val="00405BAA"/>
    <w:rsid w:val="00405C65"/>
    <w:rsid w:val="0040695B"/>
    <w:rsid w:val="00410447"/>
    <w:rsid w:val="00414A96"/>
    <w:rsid w:val="00414BAA"/>
    <w:rsid w:val="00414C8B"/>
    <w:rsid w:val="004159CE"/>
    <w:rsid w:val="004165C6"/>
    <w:rsid w:val="00420228"/>
    <w:rsid w:val="00420A92"/>
    <w:rsid w:val="00420F2F"/>
    <w:rsid w:val="00424FF7"/>
    <w:rsid w:val="00425407"/>
    <w:rsid w:val="00425599"/>
    <w:rsid w:val="00425E05"/>
    <w:rsid w:val="00426014"/>
    <w:rsid w:val="004267BE"/>
    <w:rsid w:val="00427579"/>
    <w:rsid w:val="00430633"/>
    <w:rsid w:val="00430ACB"/>
    <w:rsid w:val="00430E54"/>
    <w:rsid w:val="00431D4F"/>
    <w:rsid w:val="00432A0B"/>
    <w:rsid w:val="004330CA"/>
    <w:rsid w:val="004354D6"/>
    <w:rsid w:val="0043741C"/>
    <w:rsid w:val="00442DD0"/>
    <w:rsid w:val="004443FD"/>
    <w:rsid w:val="004455F0"/>
    <w:rsid w:val="00445983"/>
    <w:rsid w:val="00446BD8"/>
    <w:rsid w:val="004477C8"/>
    <w:rsid w:val="00452A23"/>
    <w:rsid w:val="00453826"/>
    <w:rsid w:val="00456B9C"/>
    <w:rsid w:val="004579A0"/>
    <w:rsid w:val="00463791"/>
    <w:rsid w:val="004645D0"/>
    <w:rsid w:val="0046512D"/>
    <w:rsid w:val="004669A1"/>
    <w:rsid w:val="00466E0E"/>
    <w:rsid w:val="00466F42"/>
    <w:rsid w:val="00467637"/>
    <w:rsid w:val="004704B9"/>
    <w:rsid w:val="0047212B"/>
    <w:rsid w:val="00481397"/>
    <w:rsid w:val="00481951"/>
    <w:rsid w:val="004819EA"/>
    <w:rsid w:val="004842EF"/>
    <w:rsid w:val="00484472"/>
    <w:rsid w:val="00484E31"/>
    <w:rsid w:val="004853C3"/>
    <w:rsid w:val="00486238"/>
    <w:rsid w:val="0048699D"/>
    <w:rsid w:val="00486C4E"/>
    <w:rsid w:val="0048721C"/>
    <w:rsid w:val="0048781B"/>
    <w:rsid w:val="00487CE8"/>
    <w:rsid w:val="004925B9"/>
    <w:rsid w:val="00494706"/>
    <w:rsid w:val="00496533"/>
    <w:rsid w:val="00496595"/>
    <w:rsid w:val="0049713F"/>
    <w:rsid w:val="004A1887"/>
    <w:rsid w:val="004A1DD8"/>
    <w:rsid w:val="004A2397"/>
    <w:rsid w:val="004A3A41"/>
    <w:rsid w:val="004A475E"/>
    <w:rsid w:val="004A4FF6"/>
    <w:rsid w:val="004A5A2A"/>
    <w:rsid w:val="004A61F4"/>
    <w:rsid w:val="004B0DCD"/>
    <w:rsid w:val="004B194D"/>
    <w:rsid w:val="004B1BB4"/>
    <w:rsid w:val="004B45EE"/>
    <w:rsid w:val="004B5798"/>
    <w:rsid w:val="004B5B05"/>
    <w:rsid w:val="004B5BCF"/>
    <w:rsid w:val="004B73EC"/>
    <w:rsid w:val="004C0113"/>
    <w:rsid w:val="004C25CD"/>
    <w:rsid w:val="004C327E"/>
    <w:rsid w:val="004C40B7"/>
    <w:rsid w:val="004C45F5"/>
    <w:rsid w:val="004C6726"/>
    <w:rsid w:val="004C6AE0"/>
    <w:rsid w:val="004C7156"/>
    <w:rsid w:val="004C7835"/>
    <w:rsid w:val="004D0639"/>
    <w:rsid w:val="004D0EAD"/>
    <w:rsid w:val="004D17D7"/>
    <w:rsid w:val="004D2DAE"/>
    <w:rsid w:val="004D3764"/>
    <w:rsid w:val="004D5803"/>
    <w:rsid w:val="004D617E"/>
    <w:rsid w:val="004D64BC"/>
    <w:rsid w:val="004D6EE8"/>
    <w:rsid w:val="004D74B8"/>
    <w:rsid w:val="004E2C0F"/>
    <w:rsid w:val="004E3010"/>
    <w:rsid w:val="004E3512"/>
    <w:rsid w:val="004E53F9"/>
    <w:rsid w:val="004E731F"/>
    <w:rsid w:val="004F059B"/>
    <w:rsid w:val="004F1C2E"/>
    <w:rsid w:val="004F273A"/>
    <w:rsid w:val="004F2B29"/>
    <w:rsid w:val="004F3BA9"/>
    <w:rsid w:val="004F5B10"/>
    <w:rsid w:val="004F6430"/>
    <w:rsid w:val="004F64CB"/>
    <w:rsid w:val="004F69C8"/>
    <w:rsid w:val="0050098A"/>
    <w:rsid w:val="005025B8"/>
    <w:rsid w:val="00502A35"/>
    <w:rsid w:val="00503F3E"/>
    <w:rsid w:val="0050681C"/>
    <w:rsid w:val="0050754A"/>
    <w:rsid w:val="005106D7"/>
    <w:rsid w:val="00510E79"/>
    <w:rsid w:val="00511EC7"/>
    <w:rsid w:val="00514A76"/>
    <w:rsid w:val="00515AAD"/>
    <w:rsid w:val="00515B95"/>
    <w:rsid w:val="0051655A"/>
    <w:rsid w:val="0051682E"/>
    <w:rsid w:val="005168AC"/>
    <w:rsid w:val="00517352"/>
    <w:rsid w:val="00517F9D"/>
    <w:rsid w:val="005213A1"/>
    <w:rsid w:val="005317E3"/>
    <w:rsid w:val="00531C0D"/>
    <w:rsid w:val="00531C5C"/>
    <w:rsid w:val="00532F3A"/>
    <w:rsid w:val="0053314A"/>
    <w:rsid w:val="0053455F"/>
    <w:rsid w:val="00534E77"/>
    <w:rsid w:val="005377A3"/>
    <w:rsid w:val="005432BA"/>
    <w:rsid w:val="0054525C"/>
    <w:rsid w:val="00546AC7"/>
    <w:rsid w:val="00546E16"/>
    <w:rsid w:val="00547610"/>
    <w:rsid w:val="00547A1B"/>
    <w:rsid w:val="0055154E"/>
    <w:rsid w:val="00551C9A"/>
    <w:rsid w:val="005526B9"/>
    <w:rsid w:val="005536C8"/>
    <w:rsid w:val="00553FCE"/>
    <w:rsid w:val="00554CD8"/>
    <w:rsid w:val="00555C65"/>
    <w:rsid w:val="00555DEE"/>
    <w:rsid w:val="00557804"/>
    <w:rsid w:val="00560188"/>
    <w:rsid w:val="005601F5"/>
    <w:rsid w:val="00562199"/>
    <w:rsid w:val="005626C1"/>
    <w:rsid w:val="005647DA"/>
    <w:rsid w:val="005651C3"/>
    <w:rsid w:val="00565473"/>
    <w:rsid w:val="00565640"/>
    <w:rsid w:val="0056640F"/>
    <w:rsid w:val="00570119"/>
    <w:rsid w:val="00572B70"/>
    <w:rsid w:val="00573DD1"/>
    <w:rsid w:val="005747E4"/>
    <w:rsid w:val="005755D7"/>
    <w:rsid w:val="00576CF7"/>
    <w:rsid w:val="00580552"/>
    <w:rsid w:val="00584E4B"/>
    <w:rsid w:val="005871F3"/>
    <w:rsid w:val="0058790B"/>
    <w:rsid w:val="00587F54"/>
    <w:rsid w:val="0059040F"/>
    <w:rsid w:val="00590B42"/>
    <w:rsid w:val="00591820"/>
    <w:rsid w:val="005926B9"/>
    <w:rsid w:val="00596CBA"/>
    <w:rsid w:val="005A1195"/>
    <w:rsid w:val="005A36D2"/>
    <w:rsid w:val="005A3AEA"/>
    <w:rsid w:val="005A4FC8"/>
    <w:rsid w:val="005A5CFA"/>
    <w:rsid w:val="005A73A1"/>
    <w:rsid w:val="005B16C4"/>
    <w:rsid w:val="005B1AE5"/>
    <w:rsid w:val="005B3E0C"/>
    <w:rsid w:val="005B58F8"/>
    <w:rsid w:val="005B6C1F"/>
    <w:rsid w:val="005B703C"/>
    <w:rsid w:val="005C12C2"/>
    <w:rsid w:val="005C2053"/>
    <w:rsid w:val="005C353D"/>
    <w:rsid w:val="005C3884"/>
    <w:rsid w:val="005C3D07"/>
    <w:rsid w:val="005C4687"/>
    <w:rsid w:val="005C5AF3"/>
    <w:rsid w:val="005C6B89"/>
    <w:rsid w:val="005C77B4"/>
    <w:rsid w:val="005D0140"/>
    <w:rsid w:val="005D0B27"/>
    <w:rsid w:val="005D0B7F"/>
    <w:rsid w:val="005D1E50"/>
    <w:rsid w:val="005D28EA"/>
    <w:rsid w:val="005D3095"/>
    <w:rsid w:val="005D345A"/>
    <w:rsid w:val="005D5FA1"/>
    <w:rsid w:val="005D6324"/>
    <w:rsid w:val="005E0EF5"/>
    <w:rsid w:val="005E22A4"/>
    <w:rsid w:val="005E2D4E"/>
    <w:rsid w:val="005E4899"/>
    <w:rsid w:val="005E78D6"/>
    <w:rsid w:val="005E7C59"/>
    <w:rsid w:val="005F0051"/>
    <w:rsid w:val="005F0965"/>
    <w:rsid w:val="0060002E"/>
    <w:rsid w:val="00600649"/>
    <w:rsid w:val="00601291"/>
    <w:rsid w:val="006026A9"/>
    <w:rsid w:val="0060308C"/>
    <w:rsid w:val="006055D2"/>
    <w:rsid w:val="00605BB6"/>
    <w:rsid w:val="00607019"/>
    <w:rsid w:val="0061046C"/>
    <w:rsid w:val="00610E34"/>
    <w:rsid w:val="00611EC6"/>
    <w:rsid w:val="00613BFA"/>
    <w:rsid w:val="00617C64"/>
    <w:rsid w:val="00617E30"/>
    <w:rsid w:val="006202F3"/>
    <w:rsid w:val="00620681"/>
    <w:rsid w:val="00620708"/>
    <w:rsid w:val="00621649"/>
    <w:rsid w:val="00622992"/>
    <w:rsid w:val="00622A40"/>
    <w:rsid w:val="006236B3"/>
    <w:rsid w:val="006252BB"/>
    <w:rsid w:val="0062600F"/>
    <w:rsid w:val="006275A8"/>
    <w:rsid w:val="006275C0"/>
    <w:rsid w:val="00627C6C"/>
    <w:rsid w:val="006314BE"/>
    <w:rsid w:val="00631E96"/>
    <w:rsid w:val="00632D53"/>
    <w:rsid w:val="00634300"/>
    <w:rsid w:val="00634FC7"/>
    <w:rsid w:val="00635AD2"/>
    <w:rsid w:val="006364B5"/>
    <w:rsid w:val="00636DEE"/>
    <w:rsid w:val="0063737E"/>
    <w:rsid w:val="00640480"/>
    <w:rsid w:val="00641BA9"/>
    <w:rsid w:val="00642525"/>
    <w:rsid w:val="00647CE1"/>
    <w:rsid w:val="00650BA4"/>
    <w:rsid w:val="0065119F"/>
    <w:rsid w:val="0065208C"/>
    <w:rsid w:val="00652FCC"/>
    <w:rsid w:val="0065358A"/>
    <w:rsid w:val="00653C42"/>
    <w:rsid w:val="0065738C"/>
    <w:rsid w:val="00660AF6"/>
    <w:rsid w:val="006615BD"/>
    <w:rsid w:val="00667D28"/>
    <w:rsid w:val="0067138C"/>
    <w:rsid w:val="00673CB6"/>
    <w:rsid w:val="006743F5"/>
    <w:rsid w:val="00674C5C"/>
    <w:rsid w:val="006755D6"/>
    <w:rsid w:val="0067683B"/>
    <w:rsid w:val="006770CE"/>
    <w:rsid w:val="00677B36"/>
    <w:rsid w:val="00682362"/>
    <w:rsid w:val="006825F1"/>
    <w:rsid w:val="00683B88"/>
    <w:rsid w:val="00683E82"/>
    <w:rsid w:val="006852B4"/>
    <w:rsid w:val="00686B5D"/>
    <w:rsid w:val="006927B7"/>
    <w:rsid w:val="00692B85"/>
    <w:rsid w:val="00693641"/>
    <w:rsid w:val="00696B3D"/>
    <w:rsid w:val="00697235"/>
    <w:rsid w:val="00697AE5"/>
    <w:rsid w:val="006A0EF2"/>
    <w:rsid w:val="006A13E4"/>
    <w:rsid w:val="006A1ED9"/>
    <w:rsid w:val="006A5BBF"/>
    <w:rsid w:val="006A630A"/>
    <w:rsid w:val="006A67E0"/>
    <w:rsid w:val="006A6934"/>
    <w:rsid w:val="006B0696"/>
    <w:rsid w:val="006B0ACB"/>
    <w:rsid w:val="006B1A17"/>
    <w:rsid w:val="006B47D8"/>
    <w:rsid w:val="006B493E"/>
    <w:rsid w:val="006B7FC0"/>
    <w:rsid w:val="006C17D1"/>
    <w:rsid w:val="006C3AE5"/>
    <w:rsid w:val="006C552E"/>
    <w:rsid w:val="006C5B4B"/>
    <w:rsid w:val="006C78B6"/>
    <w:rsid w:val="006D029A"/>
    <w:rsid w:val="006D219B"/>
    <w:rsid w:val="006D2BBC"/>
    <w:rsid w:val="006D2C7B"/>
    <w:rsid w:val="006D3753"/>
    <w:rsid w:val="006D4FEA"/>
    <w:rsid w:val="006D5D4B"/>
    <w:rsid w:val="006D68E5"/>
    <w:rsid w:val="006E37A5"/>
    <w:rsid w:val="006E40A1"/>
    <w:rsid w:val="006E44B7"/>
    <w:rsid w:val="006E4FBA"/>
    <w:rsid w:val="006E5BA6"/>
    <w:rsid w:val="006E7EDD"/>
    <w:rsid w:val="006F0226"/>
    <w:rsid w:val="006F1B02"/>
    <w:rsid w:val="006F424A"/>
    <w:rsid w:val="006F4AA4"/>
    <w:rsid w:val="006F72DB"/>
    <w:rsid w:val="0070189E"/>
    <w:rsid w:val="00702248"/>
    <w:rsid w:val="00704376"/>
    <w:rsid w:val="00704FA0"/>
    <w:rsid w:val="0070527E"/>
    <w:rsid w:val="00706050"/>
    <w:rsid w:val="00710880"/>
    <w:rsid w:val="007113E7"/>
    <w:rsid w:val="00712657"/>
    <w:rsid w:val="00712AF5"/>
    <w:rsid w:val="00713102"/>
    <w:rsid w:val="00714841"/>
    <w:rsid w:val="00716312"/>
    <w:rsid w:val="00716DA6"/>
    <w:rsid w:val="00717885"/>
    <w:rsid w:val="00717BFA"/>
    <w:rsid w:val="00720B57"/>
    <w:rsid w:val="00722272"/>
    <w:rsid w:val="007222D9"/>
    <w:rsid w:val="0072270C"/>
    <w:rsid w:val="007241B6"/>
    <w:rsid w:val="00726718"/>
    <w:rsid w:val="00726DD9"/>
    <w:rsid w:val="0073077E"/>
    <w:rsid w:val="007353A1"/>
    <w:rsid w:val="00735899"/>
    <w:rsid w:val="007362C4"/>
    <w:rsid w:val="00740BF0"/>
    <w:rsid w:val="00741EF8"/>
    <w:rsid w:val="007452A2"/>
    <w:rsid w:val="00746C09"/>
    <w:rsid w:val="00747863"/>
    <w:rsid w:val="00750BCF"/>
    <w:rsid w:val="00752B99"/>
    <w:rsid w:val="00753154"/>
    <w:rsid w:val="0075360F"/>
    <w:rsid w:val="00753AB9"/>
    <w:rsid w:val="00753F2E"/>
    <w:rsid w:val="00755E14"/>
    <w:rsid w:val="007571DB"/>
    <w:rsid w:val="0075793B"/>
    <w:rsid w:val="00757D2F"/>
    <w:rsid w:val="0076004C"/>
    <w:rsid w:val="007613C5"/>
    <w:rsid w:val="007616F3"/>
    <w:rsid w:val="00765991"/>
    <w:rsid w:val="00765B78"/>
    <w:rsid w:val="00765FB4"/>
    <w:rsid w:val="007677F9"/>
    <w:rsid w:val="00767F97"/>
    <w:rsid w:val="0077125D"/>
    <w:rsid w:val="00772F77"/>
    <w:rsid w:val="007738D7"/>
    <w:rsid w:val="00773E69"/>
    <w:rsid w:val="007742C5"/>
    <w:rsid w:val="007743A5"/>
    <w:rsid w:val="007768E6"/>
    <w:rsid w:val="00777A61"/>
    <w:rsid w:val="00777ADD"/>
    <w:rsid w:val="007807EC"/>
    <w:rsid w:val="00780BB2"/>
    <w:rsid w:val="00782815"/>
    <w:rsid w:val="007833ED"/>
    <w:rsid w:val="007837E3"/>
    <w:rsid w:val="00784316"/>
    <w:rsid w:val="00791EA9"/>
    <w:rsid w:val="007922F0"/>
    <w:rsid w:val="0079407E"/>
    <w:rsid w:val="007A04A1"/>
    <w:rsid w:val="007A0961"/>
    <w:rsid w:val="007A0B4E"/>
    <w:rsid w:val="007A0CE1"/>
    <w:rsid w:val="007A1355"/>
    <w:rsid w:val="007A167E"/>
    <w:rsid w:val="007A236D"/>
    <w:rsid w:val="007A4394"/>
    <w:rsid w:val="007A4B06"/>
    <w:rsid w:val="007A6A08"/>
    <w:rsid w:val="007B2AAB"/>
    <w:rsid w:val="007B30AF"/>
    <w:rsid w:val="007B3C22"/>
    <w:rsid w:val="007B3F41"/>
    <w:rsid w:val="007B5C5A"/>
    <w:rsid w:val="007B5D15"/>
    <w:rsid w:val="007B60D6"/>
    <w:rsid w:val="007B6659"/>
    <w:rsid w:val="007B6B2F"/>
    <w:rsid w:val="007B71EB"/>
    <w:rsid w:val="007B7962"/>
    <w:rsid w:val="007C0951"/>
    <w:rsid w:val="007C1D8D"/>
    <w:rsid w:val="007C1F5B"/>
    <w:rsid w:val="007C35E4"/>
    <w:rsid w:val="007C719C"/>
    <w:rsid w:val="007C7C1E"/>
    <w:rsid w:val="007C7EFC"/>
    <w:rsid w:val="007D15BF"/>
    <w:rsid w:val="007D292B"/>
    <w:rsid w:val="007D299B"/>
    <w:rsid w:val="007D2FBD"/>
    <w:rsid w:val="007D46DB"/>
    <w:rsid w:val="007D484A"/>
    <w:rsid w:val="007D591B"/>
    <w:rsid w:val="007D7E03"/>
    <w:rsid w:val="007E1538"/>
    <w:rsid w:val="007E20E7"/>
    <w:rsid w:val="007E3115"/>
    <w:rsid w:val="007E392A"/>
    <w:rsid w:val="007E6DBE"/>
    <w:rsid w:val="007F0D2D"/>
    <w:rsid w:val="007F270F"/>
    <w:rsid w:val="007F291F"/>
    <w:rsid w:val="007F3595"/>
    <w:rsid w:val="0080022F"/>
    <w:rsid w:val="00800355"/>
    <w:rsid w:val="00800BAD"/>
    <w:rsid w:val="00805052"/>
    <w:rsid w:val="00806BF0"/>
    <w:rsid w:val="0081074E"/>
    <w:rsid w:val="0081100B"/>
    <w:rsid w:val="00814EEE"/>
    <w:rsid w:val="00815E02"/>
    <w:rsid w:val="00816187"/>
    <w:rsid w:val="008214E4"/>
    <w:rsid w:val="008217A0"/>
    <w:rsid w:val="008223F8"/>
    <w:rsid w:val="008235FE"/>
    <w:rsid w:val="00823BA1"/>
    <w:rsid w:val="0082434E"/>
    <w:rsid w:val="00824FD3"/>
    <w:rsid w:val="00825992"/>
    <w:rsid w:val="00825F64"/>
    <w:rsid w:val="00826989"/>
    <w:rsid w:val="0082790A"/>
    <w:rsid w:val="00827DF5"/>
    <w:rsid w:val="00830C49"/>
    <w:rsid w:val="008311E0"/>
    <w:rsid w:val="008313CB"/>
    <w:rsid w:val="0083174A"/>
    <w:rsid w:val="00834AAE"/>
    <w:rsid w:val="008378F2"/>
    <w:rsid w:val="00840015"/>
    <w:rsid w:val="00842F43"/>
    <w:rsid w:val="0084324E"/>
    <w:rsid w:val="00843EC5"/>
    <w:rsid w:val="00844501"/>
    <w:rsid w:val="00845C76"/>
    <w:rsid w:val="00846C4B"/>
    <w:rsid w:val="008477B4"/>
    <w:rsid w:val="00850FC0"/>
    <w:rsid w:val="00851816"/>
    <w:rsid w:val="0085272F"/>
    <w:rsid w:val="00852734"/>
    <w:rsid w:val="00854AD0"/>
    <w:rsid w:val="00856183"/>
    <w:rsid w:val="008565E0"/>
    <w:rsid w:val="008579ED"/>
    <w:rsid w:val="00860ED1"/>
    <w:rsid w:val="00863D3E"/>
    <w:rsid w:val="00863FE5"/>
    <w:rsid w:val="0086640D"/>
    <w:rsid w:val="00867B91"/>
    <w:rsid w:val="00867E29"/>
    <w:rsid w:val="00870DEA"/>
    <w:rsid w:val="0087166A"/>
    <w:rsid w:val="00872E73"/>
    <w:rsid w:val="00873B6D"/>
    <w:rsid w:val="00874360"/>
    <w:rsid w:val="008746BD"/>
    <w:rsid w:val="0087562E"/>
    <w:rsid w:val="0087757F"/>
    <w:rsid w:val="00880D3A"/>
    <w:rsid w:val="00881E6D"/>
    <w:rsid w:val="008838F5"/>
    <w:rsid w:val="0088456B"/>
    <w:rsid w:val="00884C96"/>
    <w:rsid w:val="008867C6"/>
    <w:rsid w:val="0088737F"/>
    <w:rsid w:val="008901C3"/>
    <w:rsid w:val="008905A8"/>
    <w:rsid w:val="00892DC8"/>
    <w:rsid w:val="00893D8A"/>
    <w:rsid w:val="00896676"/>
    <w:rsid w:val="00897333"/>
    <w:rsid w:val="00897C27"/>
    <w:rsid w:val="008A33C2"/>
    <w:rsid w:val="008A742C"/>
    <w:rsid w:val="008B00C8"/>
    <w:rsid w:val="008B090A"/>
    <w:rsid w:val="008B1C6F"/>
    <w:rsid w:val="008B37F4"/>
    <w:rsid w:val="008B4272"/>
    <w:rsid w:val="008B47DD"/>
    <w:rsid w:val="008B5686"/>
    <w:rsid w:val="008B5D6A"/>
    <w:rsid w:val="008B608B"/>
    <w:rsid w:val="008B69D2"/>
    <w:rsid w:val="008C10F2"/>
    <w:rsid w:val="008C17AE"/>
    <w:rsid w:val="008C1D16"/>
    <w:rsid w:val="008C1E1F"/>
    <w:rsid w:val="008C332D"/>
    <w:rsid w:val="008C3A47"/>
    <w:rsid w:val="008C620C"/>
    <w:rsid w:val="008D0C5B"/>
    <w:rsid w:val="008D0EED"/>
    <w:rsid w:val="008D1220"/>
    <w:rsid w:val="008D1A4D"/>
    <w:rsid w:val="008D276B"/>
    <w:rsid w:val="008D2BC1"/>
    <w:rsid w:val="008D2CEB"/>
    <w:rsid w:val="008D3FFB"/>
    <w:rsid w:val="008D408A"/>
    <w:rsid w:val="008D47E9"/>
    <w:rsid w:val="008D5AA9"/>
    <w:rsid w:val="008D798A"/>
    <w:rsid w:val="008E0417"/>
    <w:rsid w:val="008E17CB"/>
    <w:rsid w:val="008E41C0"/>
    <w:rsid w:val="008E65F7"/>
    <w:rsid w:val="008E6913"/>
    <w:rsid w:val="008F18CF"/>
    <w:rsid w:val="008F3031"/>
    <w:rsid w:val="008F4AC6"/>
    <w:rsid w:val="008F64DE"/>
    <w:rsid w:val="008F6A48"/>
    <w:rsid w:val="008F76F9"/>
    <w:rsid w:val="0090036B"/>
    <w:rsid w:val="00901FA2"/>
    <w:rsid w:val="00902925"/>
    <w:rsid w:val="0090450E"/>
    <w:rsid w:val="009047DD"/>
    <w:rsid w:val="00904E22"/>
    <w:rsid w:val="0090522A"/>
    <w:rsid w:val="0090531D"/>
    <w:rsid w:val="009061F4"/>
    <w:rsid w:val="00906371"/>
    <w:rsid w:val="00906BED"/>
    <w:rsid w:val="009074E3"/>
    <w:rsid w:val="00910FF5"/>
    <w:rsid w:val="00911FEB"/>
    <w:rsid w:val="00912322"/>
    <w:rsid w:val="0091277C"/>
    <w:rsid w:val="00912C99"/>
    <w:rsid w:val="0091590C"/>
    <w:rsid w:val="00916846"/>
    <w:rsid w:val="009178F1"/>
    <w:rsid w:val="00917B94"/>
    <w:rsid w:val="00921250"/>
    <w:rsid w:val="009234B0"/>
    <w:rsid w:val="00925EEE"/>
    <w:rsid w:val="00927FAD"/>
    <w:rsid w:val="009303AF"/>
    <w:rsid w:val="00930963"/>
    <w:rsid w:val="00930C1D"/>
    <w:rsid w:val="00930FDE"/>
    <w:rsid w:val="00931319"/>
    <w:rsid w:val="00931B1F"/>
    <w:rsid w:val="00933AEA"/>
    <w:rsid w:val="00933D9E"/>
    <w:rsid w:val="009357B6"/>
    <w:rsid w:val="00936B26"/>
    <w:rsid w:val="0093704E"/>
    <w:rsid w:val="009371BE"/>
    <w:rsid w:val="00937B80"/>
    <w:rsid w:val="00937CE2"/>
    <w:rsid w:val="0094405D"/>
    <w:rsid w:val="009459D4"/>
    <w:rsid w:val="009461A5"/>
    <w:rsid w:val="00946377"/>
    <w:rsid w:val="00947C4A"/>
    <w:rsid w:val="00950A5E"/>
    <w:rsid w:val="00952143"/>
    <w:rsid w:val="00953221"/>
    <w:rsid w:val="00953EA1"/>
    <w:rsid w:val="00955CF3"/>
    <w:rsid w:val="00956E7A"/>
    <w:rsid w:val="00960316"/>
    <w:rsid w:val="009625E0"/>
    <w:rsid w:val="00963573"/>
    <w:rsid w:val="00963B18"/>
    <w:rsid w:val="00963F25"/>
    <w:rsid w:val="00965A10"/>
    <w:rsid w:val="00966915"/>
    <w:rsid w:val="00966BAE"/>
    <w:rsid w:val="009676AA"/>
    <w:rsid w:val="00970682"/>
    <w:rsid w:val="0097335B"/>
    <w:rsid w:val="00973E24"/>
    <w:rsid w:val="00973F71"/>
    <w:rsid w:val="00975544"/>
    <w:rsid w:val="00977950"/>
    <w:rsid w:val="00977BBA"/>
    <w:rsid w:val="00977ED3"/>
    <w:rsid w:val="00982FD4"/>
    <w:rsid w:val="00983315"/>
    <w:rsid w:val="00986547"/>
    <w:rsid w:val="00991FE0"/>
    <w:rsid w:val="00992D3F"/>
    <w:rsid w:val="00995792"/>
    <w:rsid w:val="0099620D"/>
    <w:rsid w:val="00997594"/>
    <w:rsid w:val="009A06FF"/>
    <w:rsid w:val="009A0733"/>
    <w:rsid w:val="009A4000"/>
    <w:rsid w:val="009B1754"/>
    <w:rsid w:val="009B1B3B"/>
    <w:rsid w:val="009B2071"/>
    <w:rsid w:val="009B2221"/>
    <w:rsid w:val="009B244C"/>
    <w:rsid w:val="009B3472"/>
    <w:rsid w:val="009B3D03"/>
    <w:rsid w:val="009B50E4"/>
    <w:rsid w:val="009B5B92"/>
    <w:rsid w:val="009B5F28"/>
    <w:rsid w:val="009B6FA9"/>
    <w:rsid w:val="009C0C14"/>
    <w:rsid w:val="009C114F"/>
    <w:rsid w:val="009C1876"/>
    <w:rsid w:val="009C2E51"/>
    <w:rsid w:val="009C5DF7"/>
    <w:rsid w:val="009C6082"/>
    <w:rsid w:val="009C7C95"/>
    <w:rsid w:val="009D09D0"/>
    <w:rsid w:val="009D0BD2"/>
    <w:rsid w:val="009D1196"/>
    <w:rsid w:val="009D1901"/>
    <w:rsid w:val="009D2575"/>
    <w:rsid w:val="009D2E32"/>
    <w:rsid w:val="009D52A5"/>
    <w:rsid w:val="009E05EC"/>
    <w:rsid w:val="009E0AFB"/>
    <w:rsid w:val="009E0F31"/>
    <w:rsid w:val="009E24CE"/>
    <w:rsid w:val="009E259F"/>
    <w:rsid w:val="009E39AE"/>
    <w:rsid w:val="009E4397"/>
    <w:rsid w:val="009E45D7"/>
    <w:rsid w:val="009E4E41"/>
    <w:rsid w:val="009E5628"/>
    <w:rsid w:val="009E5967"/>
    <w:rsid w:val="009E6902"/>
    <w:rsid w:val="009E76FB"/>
    <w:rsid w:val="009F0655"/>
    <w:rsid w:val="009F1F3F"/>
    <w:rsid w:val="009F27DC"/>
    <w:rsid w:val="009F349E"/>
    <w:rsid w:val="009F59F2"/>
    <w:rsid w:val="00A00397"/>
    <w:rsid w:val="00A00FA3"/>
    <w:rsid w:val="00A01994"/>
    <w:rsid w:val="00A019B0"/>
    <w:rsid w:val="00A02672"/>
    <w:rsid w:val="00A0427F"/>
    <w:rsid w:val="00A04A19"/>
    <w:rsid w:val="00A13128"/>
    <w:rsid w:val="00A13902"/>
    <w:rsid w:val="00A148E9"/>
    <w:rsid w:val="00A1684B"/>
    <w:rsid w:val="00A21001"/>
    <w:rsid w:val="00A213AB"/>
    <w:rsid w:val="00A21A24"/>
    <w:rsid w:val="00A2208D"/>
    <w:rsid w:val="00A2343C"/>
    <w:rsid w:val="00A3109F"/>
    <w:rsid w:val="00A35A30"/>
    <w:rsid w:val="00A35A49"/>
    <w:rsid w:val="00A42717"/>
    <w:rsid w:val="00A4303B"/>
    <w:rsid w:val="00A43054"/>
    <w:rsid w:val="00A43E60"/>
    <w:rsid w:val="00A44733"/>
    <w:rsid w:val="00A44809"/>
    <w:rsid w:val="00A44C31"/>
    <w:rsid w:val="00A44F77"/>
    <w:rsid w:val="00A45684"/>
    <w:rsid w:val="00A4568A"/>
    <w:rsid w:val="00A46265"/>
    <w:rsid w:val="00A46ED1"/>
    <w:rsid w:val="00A47F70"/>
    <w:rsid w:val="00A523CF"/>
    <w:rsid w:val="00A5590F"/>
    <w:rsid w:val="00A57234"/>
    <w:rsid w:val="00A61917"/>
    <w:rsid w:val="00A6258B"/>
    <w:rsid w:val="00A647FB"/>
    <w:rsid w:val="00A66CB9"/>
    <w:rsid w:val="00A671F9"/>
    <w:rsid w:val="00A679F3"/>
    <w:rsid w:val="00A72C76"/>
    <w:rsid w:val="00A74EB8"/>
    <w:rsid w:val="00A75A34"/>
    <w:rsid w:val="00A764AA"/>
    <w:rsid w:val="00A800C9"/>
    <w:rsid w:val="00A80E49"/>
    <w:rsid w:val="00A81636"/>
    <w:rsid w:val="00A82E36"/>
    <w:rsid w:val="00A83A23"/>
    <w:rsid w:val="00A843BC"/>
    <w:rsid w:val="00A84428"/>
    <w:rsid w:val="00A857EE"/>
    <w:rsid w:val="00A85D66"/>
    <w:rsid w:val="00A8656D"/>
    <w:rsid w:val="00A86603"/>
    <w:rsid w:val="00A92250"/>
    <w:rsid w:val="00A93D7B"/>
    <w:rsid w:val="00A9680B"/>
    <w:rsid w:val="00A96B14"/>
    <w:rsid w:val="00A970A2"/>
    <w:rsid w:val="00A97E4B"/>
    <w:rsid w:val="00AA31B1"/>
    <w:rsid w:val="00AA51A8"/>
    <w:rsid w:val="00AA56F6"/>
    <w:rsid w:val="00AA5E26"/>
    <w:rsid w:val="00AA7472"/>
    <w:rsid w:val="00AA7997"/>
    <w:rsid w:val="00AB0919"/>
    <w:rsid w:val="00AB1B44"/>
    <w:rsid w:val="00AB5546"/>
    <w:rsid w:val="00AB5B34"/>
    <w:rsid w:val="00AB618F"/>
    <w:rsid w:val="00AB7203"/>
    <w:rsid w:val="00AB778C"/>
    <w:rsid w:val="00AC0D06"/>
    <w:rsid w:val="00AC1178"/>
    <w:rsid w:val="00AC245C"/>
    <w:rsid w:val="00AC28EB"/>
    <w:rsid w:val="00AC2E22"/>
    <w:rsid w:val="00AC3B8A"/>
    <w:rsid w:val="00AC56ED"/>
    <w:rsid w:val="00AC573B"/>
    <w:rsid w:val="00AC6114"/>
    <w:rsid w:val="00AC6212"/>
    <w:rsid w:val="00AC64FC"/>
    <w:rsid w:val="00AE09B5"/>
    <w:rsid w:val="00AE1DFD"/>
    <w:rsid w:val="00AE2193"/>
    <w:rsid w:val="00AE4E49"/>
    <w:rsid w:val="00AE50D5"/>
    <w:rsid w:val="00AE6144"/>
    <w:rsid w:val="00AE6405"/>
    <w:rsid w:val="00AF00E0"/>
    <w:rsid w:val="00AF0207"/>
    <w:rsid w:val="00AF150A"/>
    <w:rsid w:val="00AF3859"/>
    <w:rsid w:val="00B02BD4"/>
    <w:rsid w:val="00B02FA9"/>
    <w:rsid w:val="00B03BE0"/>
    <w:rsid w:val="00B0453F"/>
    <w:rsid w:val="00B06D14"/>
    <w:rsid w:val="00B07679"/>
    <w:rsid w:val="00B1002B"/>
    <w:rsid w:val="00B100F0"/>
    <w:rsid w:val="00B10DB6"/>
    <w:rsid w:val="00B11761"/>
    <w:rsid w:val="00B1211D"/>
    <w:rsid w:val="00B12734"/>
    <w:rsid w:val="00B13291"/>
    <w:rsid w:val="00B13827"/>
    <w:rsid w:val="00B13EBF"/>
    <w:rsid w:val="00B16D33"/>
    <w:rsid w:val="00B261C9"/>
    <w:rsid w:val="00B2651C"/>
    <w:rsid w:val="00B26A14"/>
    <w:rsid w:val="00B27B4D"/>
    <w:rsid w:val="00B32F6F"/>
    <w:rsid w:val="00B331AC"/>
    <w:rsid w:val="00B3463B"/>
    <w:rsid w:val="00B36D4A"/>
    <w:rsid w:val="00B40420"/>
    <w:rsid w:val="00B406FA"/>
    <w:rsid w:val="00B4281B"/>
    <w:rsid w:val="00B44477"/>
    <w:rsid w:val="00B44924"/>
    <w:rsid w:val="00B450CB"/>
    <w:rsid w:val="00B459B2"/>
    <w:rsid w:val="00B466A6"/>
    <w:rsid w:val="00B46B28"/>
    <w:rsid w:val="00B46E76"/>
    <w:rsid w:val="00B46EE4"/>
    <w:rsid w:val="00B4733B"/>
    <w:rsid w:val="00B506B9"/>
    <w:rsid w:val="00B51D0C"/>
    <w:rsid w:val="00B52C41"/>
    <w:rsid w:val="00B55040"/>
    <w:rsid w:val="00B56B55"/>
    <w:rsid w:val="00B56D17"/>
    <w:rsid w:val="00B60626"/>
    <w:rsid w:val="00B60BC7"/>
    <w:rsid w:val="00B61E02"/>
    <w:rsid w:val="00B6281F"/>
    <w:rsid w:val="00B64224"/>
    <w:rsid w:val="00B65E97"/>
    <w:rsid w:val="00B66DC4"/>
    <w:rsid w:val="00B67A7F"/>
    <w:rsid w:val="00B7087E"/>
    <w:rsid w:val="00B74A07"/>
    <w:rsid w:val="00B77C4C"/>
    <w:rsid w:val="00B80111"/>
    <w:rsid w:val="00B81913"/>
    <w:rsid w:val="00B8229F"/>
    <w:rsid w:val="00B8246F"/>
    <w:rsid w:val="00B83C43"/>
    <w:rsid w:val="00B84CD4"/>
    <w:rsid w:val="00B859DB"/>
    <w:rsid w:val="00B867E5"/>
    <w:rsid w:val="00B86AF4"/>
    <w:rsid w:val="00B87D47"/>
    <w:rsid w:val="00B92B71"/>
    <w:rsid w:val="00B93D3C"/>
    <w:rsid w:val="00B94574"/>
    <w:rsid w:val="00B94BDF"/>
    <w:rsid w:val="00B963F8"/>
    <w:rsid w:val="00B9735C"/>
    <w:rsid w:val="00BA04FD"/>
    <w:rsid w:val="00BA46CC"/>
    <w:rsid w:val="00BA48D2"/>
    <w:rsid w:val="00BA5967"/>
    <w:rsid w:val="00BA6290"/>
    <w:rsid w:val="00BA72AD"/>
    <w:rsid w:val="00BB03E5"/>
    <w:rsid w:val="00BB0B99"/>
    <w:rsid w:val="00BB0D40"/>
    <w:rsid w:val="00BB206F"/>
    <w:rsid w:val="00BB328D"/>
    <w:rsid w:val="00BB3BA5"/>
    <w:rsid w:val="00BB3D37"/>
    <w:rsid w:val="00BB52A3"/>
    <w:rsid w:val="00BB620B"/>
    <w:rsid w:val="00BB7343"/>
    <w:rsid w:val="00BC06AA"/>
    <w:rsid w:val="00BC0792"/>
    <w:rsid w:val="00BC0EBC"/>
    <w:rsid w:val="00BC245B"/>
    <w:rsid w:val="00BC27F7"/>
    <w:rsid w:val="00BC58D6"/>
    <w:rsid w:val="00BC7A0C"/>
    <w:rsid w:val="00BD0772"/>
    <w:rsid w:val="00BD0A0A"/>
    <w:rsid w:val="00BD0E2C"/>
    <w:rsid w:val="00BD0FDB"/>
    <w:rsid w:val="00BD1C53"/>
    <w:rsid w:val="00BD3552"/>
    <w:rsid w:val="00BD3CD3"/>
    <w:rsid w:val="00BD43B7"/>
    <w:rsid w:val="00BD463F"/>
    <w:rsid w:val="00BD5AF4"/>
    <w:rsid w:val="00BD7911"/>
    <w:rsid w:val="00BE075B"/>
    <w:rsid w:val="00BE1738"/>
    <w:rsid w:val="00BE1EB6"/>
    <w:rsid w:val="00BE48DE"/>
    <w:rsid w:val="00BE4BA2"/>
    <w:rsid w:val="00BE5534"/>
    <w:rsid w:val="00BE630C"/>
    <w:rsid w:val="00BE660B"/>
    <w:rsid w:val="00BE702D"/>
    <w:rsid w:val="00BF157A"/>
    <w:rsid w:val="00BF1B8B"/>
    <w:rsid w:val="00BF1EC5"/>
    <w:rsid w:val="00BF208D"/>
    <w:rsid w:val="00BF334D"/>
    <w:rsid w:val="00BF37AA"/>
    <w:rsid w:val="00BF3D48"/>
    <w:rsid w:val="00BF4BE5"/>
    <w:rsid w:val="00BF5654"/>
    <w:rsid w:val="00BF61F0"/>
    <w:rsid w:val="00BF70B5"/>
    <w:rsid w:val="00C0387E"/>
    <w:rsid w:val="00C0483B"/>
    <w:rsid w:val="00C0619A"/>
    <w:rsid w:val="00C075E7"/>
    <w:rsid w:val="00C10FB6"/>
    <w:rsid w:val="00C1319D"/>
    <w:rsid w:val="00C13BDF"/>
    <w:rsid w:val="00C13CB3"/>
    <w:rsid w:val="00C15DDF"/>
    <w:rsid w:val="00C1623D"/>
    <w:rsid w:val="00C16F3E"/>
    <w:rsid w:val="00C207FB"/>
    <w:rsid w:val="00C2240D"/>
    <w:rsid w:val="00C23F56"/>
    <w:rsid w:val="00C245D4"/>
    <w:rsid w:val="00C24BCC"/>
    <w:rsid w:val="00C25500"/>
    <w:rsid w:val="00C25F44"/>
    <w:rsid w:val="00C26A61"/>
    <w:rsid w:val="00C27A40"/>
    <w:rsid w:val="00C3025F"/>
    <w:rsid w:val="00C308C6"/>
    <w:rsid w:val="00C30A95"/>
    <w:rsid w:val="00C3275E"/>
    <w:rsid w:val="00C3330B"/>
    <w:rsid w:val="00C34AD8"/>
    <w:rsid w:val="00C35312"/>
    <w:rsid w:val="00C4124E"/>
    <w:rsid w:val="00C4297B"/>
    <w:rsid w:val="00C4481E"/>
    <w:rsid w:val="00C45394"/>
    <w:rsid w:val="00C45F25"/>
    <w:rsid w:val="00C50258"/>
    <w:rsid w:val="00C50F23"/>
    <w:rsid w:val="00C55F3F"/>
    <w:rsid w:val="00C5640B"/>
    <w:rsid w:val="00C56E0D"/>
    <w:rsid w:val="00C5752A"/>
    <w:rsid w:val="00C578E9"/>
    <w:rsid w:val="00C600E9"/>
    <w:rsid w:val="00C60794"/>
    <w:rsid w:val="00C60DF5"/>
    <w:rsid w:val="00C60FEC"/>
    <w:rsid w:val="00C644B3"/>
    <w:rsid w:val="00C64555"/>
    <w:rsid w:val="00C65B5E"/>
    <w:rsid w:val="00C67438"/>
    <w:rsid w:val="00C67B43"/>
    <w:rsid w:val="00C7258C"/>
    <w:rsid w:val="00C727A7"/>
    <w:rsid w:val="00C7504A"/>
    <w:rsid w:val="00C75F76"/>
    <w:rsid w:val="00C81D4C"/>
    <w:rsid w:val="00C81EF5"/>
    <w:rsid w:val="00C84BCC"/>
    <w:rsid w:val="00C85C8C"/>
    <w:rsid w:val="00C903BE"/>
    <w:rsid w:val="00C907EA"/>
    <w:rsid w:val="00C90910"/>
    <w:rsid w:val="00C92D9C"/>
    <w:rsid w:val="00C93305"/>
    <w:rsid w:val="00C950BA"/>
    <w:rsid w:val="00C959A1"/>
    <w:rsid w:val="00C9650A"/>
    <w:rsid w:val="00CA23BF"/>
    <w:rsid w:val="00CA2493"/>
    <w:rsid w:val="00CA31DA"/>
    <w:rsid w:val="00CA32A0"/>
    <w:rsid w:val="00CA6798"/>
    <w:rsid w:val="00CB04B5"/>
    <w:rsid w:val="00CB1142"/>
    <w:rsid w:val="00CB1A40"/>
    <w:rsid w:val="00CB1B68"/>
    <w:rsid w:val="00CB224B"/>
    <w:rsid w:val="00CB3865"/>
    <w:rsid w:val="00CB618B"/>
    <w:rsid w:val="00CB76D7"/>
    <w:rsid w:val="00CB7BC1"/>
    <w:rsid w:val="00CC01AD"/>
    <w:rsid w:val="00CC1C8B"/>
    <w:rsid w:val="00CC1DF7"/>
    <w:rsid w:val="00CC1FD4"/>
    <w:rsid w:val="00CC25E4"/>
    <w:rsid w:val="00CC3AD8"/>
    <w:rsid w:val="00CC78BF"/>
    <w:rsid w:val="00CC7D21"/>
    <w:rsid w:val="00CD040F"/>
    <w:rsid w:val="00CD0E39"/>
    <w:rsid w:val="00CD2EA8"/>
    <w:rsid w:val="00CD46E0"/>
    <w:rsid w:val="00CD5C91"/>
    <w:rsid w:val="00CD5FA5"/>
    <w:rsid w:val="00CD6889"/>
    <w:rsid w:val="00CE0417"/>
    <w:rsid w:val="00CE2DF3"/>
    <w:rsid w:val="00CE4C85"/>
    <w:rsid w:val="00CF1373"/>
    <w:rsid w:val="00CF3EBB"/>
    <w:rsid w:val="00CF424F"/>
    <w:rsid w:val="00CF4FA9"/>
    <w:rsid w:val="00CF5ADC"/>
    <w:rsid w:val="00CF6A2D"/>
    <w:rsid w:val="00CF780B"/>
    <w:rsid w:val="00D0648B"/>
    <w:rsid w:val="00D10408"/>
    <w:rsid w:val="00D110F5"/>
    <w:rsid w:val="00D1129E"/>
    <w:rsid w:val="00D11EC3"/>
    <w:rsid w:val="00D122FB"/>
    <w:rsid w:val="00D15CF0"/>
    <w:rsid w:val="00D16ADA"/>
    <w:rsid w:val="00D20CBB"/>
    <w:rsid w:val="00D21B89"/>
    <w:rsid w:val="00D22A94"/>
    <w:rsid w:val="00D22AD7"/>
    <w:rsid w:val="00D2341F"/>
    <w:rsid w:val="00D23420"/>
    <w:rsid w:val="00D25E9A"/>
    <w:rsid w:val="00D27EFF"/>
    <w:rsid w:val="00D30DA0"/>
    <w:rsid w:val="00D33004"/>
    <w:rsid w:val="00D34867"/>
    <w:rsid w:val="00D35325"/>
    <w:rsid w:val="00D40236"/>
    <w:rsid w:val="00D404D5"/>
    <w:rsid w:val="00D405C5"/>
    <w:rsid w:val="00D42000"/>
    <w:rsid w:val="00D42491"/>
    <w:rsid w:val="00D42730"/>
    <w:rsid w:val="00D428A1"/>
    <w:rsid w:val="00D474E5"/>
    <w:rsid w:val="00D479F9"/>
    <w:rsid w:val="00D506EB"/>
    <w:rsid w:val="00D50E59"/>
    <w:rsid w:val="00D51DE9"/>
    <w:rsid w:val="00D521A4"/>
    <w:rsid w:val="00D52418"/>
    <w:rsid w:val="00D545B0"/>
    <w:rsid w:val="00D54C26"/>
    <w:rsid w:val="00D556A8"/>
    <w:rsid w:val="00D5637F"/>
    <w:rsid w:val="00D571C6"/>
    <w:rsid w:val="00D5731B"/>
    <w:rsid w:val="00D573F7"/>
    <w:rsid w:val="00D575C9"/>
    <w:rsid w:val="00D607E2"/>
    <w:rsid w:val="00D625C3"/>
    <w:rsid w:val="00D62D05"/>
    <w:rsid w:val="00D64F57"/>
    <w:rsid w:val="00D6575E"/>
    <w:rsid w:val="00D66048"/>
    <w:rsid w:val="00D66C5F"/>
    <w:rsid w:val="00D74265"/>
    <w:rsid w:val="00D75D31"/>
    <w:rsid w:val="00D771E1"/>
    <w:rsid w:val="00D803FE"/>
    <w:rsid w:val="00D80C0E"/>
    <w:rsid w:val="00D81104"/>
    <w:rsid w:val="00D82289"/>
    <w:rsid w:val="00D823D1"/>
    <w:rsid w:val="00D8440F"/>
    <w:rsid w:val="00D85F02"/>
    <w:rsid w:val="00D8651A"/>
    <w:rsid w:val="00D867D2"/>
    <w:rsid w:val="00D879D0"/>
    <w:rsid w:val="00D91CF7"/>
    <w:rsid w:val="00D92EA7"/>
    <w:rsid w:val="00D93A53"/>
    <w:rsid w:val="00D94A2A"/>
    <w:rsid w:val="00D97347"/>
    <w:rsid w:val="00D97C7D"/>
    <w:rsid w:val="00DA118B"/>
    <w:rsid w:val="00DA1E55"/>
    <w:rsid w:val="00DA44FD"/>
    <w:rsid w:val="00DA472A"/>
    <w:rsid w:val="00DA4BFE"/>
    <w:rsid w:val="00DB0D17"/>
    <w:rsid w:val="00DB1930"/>
    <w:rsid w:val="00DB248C"/>
    <w:rsid w:val="00DB3F50"/>
    <w:rsid w:val="00DC06EF"/>
    <w:rsid w:val="00DC1413"/>
    <w:rsid w:val="00DC1907"/>
    <w:rsid w:val="00DC3A41"/>
    <w:rsid w:val="00DC4601"/>
    <w:rsid w:val="00DC53AE"/>
    <w:rsid w:val="00DC566C"/>
    <w:rsid w:val="00DC658B"/>
    <w:rsid w:val="00DC6AD1"/>
    <w:rsid w:val="00DC7B79"/>
    <w:rsid w:val="00DD0C44"/>
    <w:rsid w:val="00DD1157"/>
    <w:rsid w:val="00DD1B3B"/>
    <w:rsid w:val="00DD494F"/>
    <w:rsid w:val="00DD562A"/>
    <w:rsid w:val="00DD68C9"/>
    <w:rsid w:val="00DD706D"/>
    <w:rsid w:val="00DE1D42"/>
    <w:rsid w:val="00DE676A"/>
    <w:rsid w:val="00DF105F"/>
    <w:rsid w:val="00DF1CCF"/>
    <w:rsid w:val="00DF3922"/>
    <w:rsid w:val="00DF3CCD"/>
    <w:rsid w:val="00DF4917"/>
    <w:rsid w:val="00DF5471"/>
    <w:rsid w:val="00DF5F30"/>
    <w:rsid w:val="00E00A95"/>
    <w:rsid w:val="00E00AF6"/>
    <w:rsid w:val="00E01FB6"/>
    <w:rsid w:val="00E02531"/>
    <w:rsid w:val="00E04904"/>
    <w:rsid w:val="00E04B7C"/>
    <w:rsid w:val="00E04FE1"/>
    <w:rsid w:val="00E05309"/>
    <w:rsid w:val="00E06704"/>
    <w:rsid w:val="00E076C3"/>
    <w:rsid w:val="00E10206"/>
    <w:rsid w:val="00E11D5A"/>
    <w:rsid w:val="00E13224"/>
    <w:rsid w:val="00E1366F"/>
    <w:rsid w:val="00E14021"/>
    <w:rsid w:val="00E14241"/>
    <w:rsid w:val="00E1568B"/>
    <w:rsid w:val="00E20BF5"/>
    <w:rsid w:val="00E21702"/>
    <w:rsid w:val="00E21B44"/>
    <w:rsid w:val="00E2302F"/>
    <w:rsid w:val="00E2322D"/>
    <w:rsid w:val="00E24958"/>
    <w:rsid w:val="00E25C11"/>
    <w:rsid w:val="00E25DFC"/>
    <w:rsid w:val="00E2668C"/>
    <w:rsid w:val="00E27AE6"/>
    <w:rsid w:val="00E306F7"/>
    <w:rsid w:val="00E31828"/>
    <w:rsid w:val="00E31C56"/>
    <w:rsid w:val="00E32147"/>
    <w:rsid w:val="00E324FF"/>
    <w:rsid w:val="00E32A23"/>
    <w:rsid w:val="00E33215"/>
    <w:rsid w:val="00E338FE"/>
    <w:rsid w:val="00E34507"/>
    <w:rsid w:val="00E36833"/>
    <w:rsid w:val="00E374C3"/>
    <w:rsid w:val="00E37F9F"/>
    <w:rsid w:val="00E40758"/>
    <w:rsid w:val="00E4161A"/>
    <w:rsid w:val="00E41F0C"/>
    <w:rsid w:val="00E43CFD"/>
    <w:rsid w:val="00E44931"/>
    <w:rsid w:val="00E50C49"/>
    <w:rsid w:val="00E521F0"/>
    <w:rsid w:val="00E54726"/>
    <w:rsid w:val="00E5660F"/>
    <w:rsid w:val="00E56A4F"/>
    <w:rsid w:val="00E604ED"/>
    <w:rsid w:val="00E6159E"/>
    <w:rsid w:val="00E61654"/>
    <w:rsid w:val="00E656C1"/>
    <w:rsid w:val="00E67444"/>
    <w:rsid w:val="00E6791F"/>
    <w:rsid w:val="00E67A9F"/>
    <w:rsid w:val="00E702DC"/>
    <w:rsid w:val="00E70547"/>
    <w:rsid w:val="00E741E8"/>
    <w:rsid w:val="00E745B8"/>
    <w:rsid w:val="00E752BF"/>
    <w:rsid w:val="00E77C19"/>
    <w:rsid w:val="00E832B5"/>
    <w:rsid w:val="00E84514"/>
    <w:rsid w:val="00E846E7"/>
    <w:rsid w:val="00E85AF7"/>
    <w:rsid w:val="00E862C1"/>
    <w:rsid w:val="00E86B07"/>
    <w:rsid w:val="00E91AF7"/>
    <w:rsid w:val="00E938F3"/>
    <w:rsid w:val="00E94988"/>
    <w:rsid w:val="00E9539A"/>
    <w:rsid w:val="00EA12F1"/>
    <w:rsid w:val="00EA2965"/>
    <w:rsid w:val="00EA3310"/>
    <w:rsid w:val="00EA3A35"/>
    <w:rsid w:val="00EA5502"/>
    <w:rsid w:val="00EA6900"/>
    <w:rsid w:val="00EA7427"/>
    <w:rsid w:val="00EB0D9C"/>
    <w:rsid w:val="00EB2C65"/>
    <w:rsid w:val="00EB2FD6"/>
    <w:rsid w:val="00EB481C"/>
    <w:rsid w:val="00EB4FDA"/>
    <w:rsid w:val="00EB5125"/>
    <w:rsid w:val="00EB5405"/>
    <w:rsid w:val="00EB649A"/>
    <w:rsid w:val="00EB7726"/>
    <w:rsid w:val="00EC03B5"/>
    <w:rsid w:val="00EC0A7B"/>
    <w:rsid w:val="00EC20E2"/>
    <w:rsid w:val="00EC379B"/>
    <w:rsid w:val="00EC62A0"/>
    <w:rsid w:val="00EC689C"/>
    <w:rsid w:val="00EC7311"/>
    <w:rsid w:val="00EC7A42"/>
    <w:rsid w:val="00ED159B"/>
    <w:rsid w:val="00ED3EE7"/>
    <w:rsid w:val="00ED50E3"/>
    <w:rsid w:val="00ED68E2"/>
    <w:rsid w:val="00ED6F28"/>
    <w:rsid w:val="00ED7A43"/>
    <w:rsid w:val="00EE2509"/>
    <w:rsid w:val="00EE6779"/>
    <w:rsid w:val="00EE7C0F"/>
    <w:rsid w:val="00EF2A41"/>
    <w:rsid w:val="00EF2C10"/>
    <w:rsid w:val="00EF3CE4"/>
    <w:rsid w:val="00EF3F54"/>
    <w:rsid w:val="00EF6470"/>
    <w:rsid w:val="00EF78E1"/>
    <w:rsid w:val="00EF7F8A"/>
    <w:rsid w:val="00F00F48"/>
    <w:rsid w:val="00F01012"/>
    <w:rsid w:val="00F01042"/>
    <w:rsid w:val="00F01FFE"/>
    <w:rsid w:val="00F0232A"/>
    <w:rsid w:val="00F03585"/>
    <w:rsid w:val="00F0555E"/>
    <w:rsid w:val="00F057B6"/>
    <w:rsid w:val="00F05D8C"/>
    <w:rsid w:val="00F06381"/>
    <w:rsid w:val="00F06B15"/>
    <w:rsid w:val="00F120DD"/>
    <w:rsid w:val="00F12771"/>
    <w:rsid w:val="00F16138"/>
    <w:rsid w:val="00F16C92"/>
    <w:rsid w:val="00F20369"/>
    <w:rsid w:val="00F2070D"/>
    <w:rsid w:val="00F21049"/>
    <w:rsid w:val="00F21402"/>
    <w:rsid w:val="00F22246"/>
    <w:rsid w:val="00F23167"/>
    <w:rsid w:val="00F2324F"/>
    <w:rsid w:val="00F24FEF"/>
    <w:rsid w:val="00F2578E"/>
    <w:rsid w:val="00F261A7"/>
    <w:rsid w:val="00F263CD"/>
    <w:rsid w:val="00F33918"/>
    <w:rsid w:val="00F35868"/>
    <w:rsid w:val="00F361B6"/>
    <w:rsid w:val="00F36535"/>
    <w:rsid w:val="00F36F4C"/>
    <w:rsid w:val="00F400E5"/>
    <w:rsid w:val="00F407BF"/>
    <w:rsid w:val="00F414C9"/>
    <w:rsid w:val="00F41CCE"/>
    <w:rsid w:val="00F41E8C"/>
    <w:rsid w:val="00F4284C"/>
    <w:rsid w:val="00F4427F"/>
    <w:rsid w:val="00F44D1D"/>
    <w:rsid w:val="00F44E2B"/>
    <w:rsid w:val="00F50499"/>
    <w:rsid w:val="00F5371F"/>
    <w:rsid w:val="00F53E06"/>
    <w:rsid w:val="00F55694"/>
    <w:rsid w:val="00F6190A"/>
    <w:rsid w:val="00F6204F"/>
    <w:rsid w:val="00F62824"/>
    <w:rsid w:val="00F70424"/>
    <w:rsid w:val="00F71479"/>
    <w:rsid w:val="00F765DC"/>
    <w:rsid w:val="00F76DD4"/>
    <w:rsid w:val="00F818F1"/>
    <w:rsid w:val="00F81B0C"/>
    <w:rsid w:val="00F829F3"/>
    <w:rsid w:val="00F83B5F"/>
    <w:rsid w:val="00F83F8A"/>
    <w:rsid w:val="00F86AFE"/>
    <w:rsid w:val="00F87655"/>
    <w:rsid w:val="00F9127D"/>
    <w:rsid w:val="00F9261A"/>
    <w:rsid w:val="00F9346B"/>
    <w:rsid w:val="00F934C6"/>
    <w:rsid w:val="00F934D3"/>
    <w:rsid w:val="00F93659"/>
    <w:rsid w:val="00F9418F"/>
    <w:rsid w:val="00F9594F"/>
    <w:rsid w:val="00FA1FF1"/>
    <w:rsid w:val="00FA327E"/>
    <w:rsid w:val="00FA41B5"/>
    <w:rsid w:val="00FA5450"/>
    <w:rsid w:val="00FA6DE3"/>
    <w:rsid w:val="00FB02EB"/>
    <w:rsid w:val="00FB059F"/>
    <w:rsid w:val="00FB0F7B"/>
    <w:rsid w:val="00FB1159"/>
    <w:rsid w:val="00FB11F1"/>
    <w:rsid w:val="00FB1279"/>
    <w:rsid w:val="00FB36C7"/>
    <w:rsid w:val="00FB4897"/>
    <w:rsid w:val="00FB4D31"/>
    <w:rsid w:val="00FB58E4"/>
    <w:rsid w:val="00FB7765"/>
    <w:rsid w:val="00FB7B1A"/>
    <w:rsid w:val="00FC00BF"/>
    <w:rsid w:val="00FC1EC2"/>
    <w:rsid w:val="00FC21FE"/>
    <w:rsid w:val="00FC2754"/>
    <w:rsid w:val="00FC308F"/>
    <w:rsid w:val="00FC5901"/>
    <w:rsid w:val="00FC59F8"/>
    <w:rsid w:val="00FC5D8F"/>
    <w:rsid w:val="00FC6802"/>
    <w:rsid w:val="00FD045B"/>
    <w:rsid w:val="00FD31F6"/>
    <w:rsid w:val="00FD6287"/>
    <w:rsid w:val="00FD6883"/>
    <w:rsid w:val="00FD72C0"/>
    <w:rsid w:val="00FE125A"/>
    <w:rsid w:val="00FE1298"/>
    <w:rsid w:val="00FE1404"/>
    <w:rsid w:val="00FE1DCA"/>
    <w:rsid w:val="00FE4621"/>
    <w:rsid w:val="00FE4A5B"/>
    <w:rsid w:val="00FE52B0"/>
    <w:rsid w:val="00FE54DC"/>
    <w:rsid w:val="00FE7F4E"/>
    <w:rsid w:val="00FF1883"/>
    <w:rsid w:val="00FF2B4C"/>
    <w:rsid w:val="00FF33FC"/>
    <w:rsid w:val="00FF50A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6E37A5"/>
    <w:rPr>
      <w:color w:val="808080"/>
      <w:bdr w:space="0" w:sz="0" w:color="auto" w:val="none"/>
      <w:shd w:fill="auto" w:color="auto" w:val="clear"/>
    </w:rPr>
  </w:style>
  <w:style w:customStyle="true" w:styleId="eSPISCCParagraphDefaultFont" w:type="character">
    <w:name w:val="eSPIS_CC_Paragraph Default Font"/>
    <w:basedOn w:val="Zadanifontodlomka"/>
    <w:rsid w:val="006E37A5"/>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6E37A5"/>
    <w:rPr>
      <w:b/>
      <w:bdr w:space="0" w:sz="0" w:color="auto" w:val="none"/>
      <w:shd w:fill="FFFFCC" w:color="auto" w:val="clear"/>
      <w:lang w:val="hr-HR"/>
    </w:rPr>
  </w:style>
  <w:style w:customStyle="true" w:styleId="PozadinaSvijetloCrvena" w:type="character">
    <w:name w:val="Pozadina_SvijetloCrvena"/>
    <w:basedOn w:val="eSPISCCParagraphDefaultFont"/>
    <w:rsid w:val="006E37A5"/>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6E37A5"/>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6E37A5"/>
    <w:rPr>
      <w:color w:val="808080"/>
      <w:bdr w:color="auto" w:space="0" w:sz="0" w:val="none"/>
      <w:shd w:color="auto" w:fill="auto" w:val="clear"/>
    </w:rPr>
  </w:style>
  <w:style w:customStyle="1" w:styleId="eSPISCCParagraphDefaultFont" w:type="character">
    <w:name w:val="eSPIS_CC_Paragraph Default Font"/>
    <w:basedOn w:val="Zadanifontodlomka"/>
    <w:rsid w:val="006E37A5"/>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6E37A5"/>
    <w:rPr>
      <w:b/>
      <w:bdr w:color="auto" w:space="0" w:sz="0" w:val="none"/>
      <w:shd w:color="auto" w:fill="FFFFCC" w:val="clear"/>
      <w:lang w:val="hr-HR"/>
    </w:rPr>
  </w:style>
  <w:style w:customStyle="1" w:styleId="PozadinaSvijetloCrvena" w:type="character">
    <w:name w:val="Pozadina_SvijetloCrvena"/>
    <w:basedOn w:val="eSPISCCParagraphDefaultFont"/>
    <w:rsid w:val="006E37A5"/>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6E37A5"/>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St-8/2016-35</izvorni_sadrzaj>
    <derivirana_varijabla naziv="DomainObject.Oznaka_1">St-8/2016-35</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izvorni_sadrzaj>
    <derivirana_varijabla naziv="DomainObject.Predmet.Broj_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siječnja 2016.</izvorni_sadrzaj>
    <derivirana_varijabla naziv="DomainObject.Predmet.DatumOsnivanja_1">5.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St-8/2016</izvorni_sadrzaj>
    <derivirana_varijabla naziv="DomainObject.Predmet.OznakaBroj_1">St-8/2016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ŽALBA 14.8.2017</izvorni_sadrzaj>
    <derivirana_varijabla naziv="DomainObject.Predmet.PrimjedbaSuca_1">ŽALBA 14.8.2017</derivirana_varijabla>
  </DomainObject.Predmet.PrimjedbaSuca>
  <DomainObject.Predmet.ProtustrankaFormated>
    <izvorni_sadrzaj>  EL-NION društvo s ograničenom odgovornošću za trgovinu i ugostiteljstvo zastupanog po punomoćniku Nevenka Golubić</izvorni_sadrzaj>
    <derivirana_varijabla naziv="DomainObject.Predmet.ProtustrankaFormated_1">  EL-NION društvo s ograničenom odgovornošću za trgovinu i ugostiteljstvo zastupanog po punomoćniku Nevenka Golubić</derivirana_varijabla>
  </DomainObject.Predmet.ProtustrankaFormated>
  <DomainObject.Predmet.ProtustrankaFormatedOIB>
    <izvorni_sadrzaj>  EL-NION društvo s ograničenom odgovornošću za trgovinu i ugostiteljstvo, OIB 74309116771 zastupanog po punomoćniku Nevenka Golubić</izvorni_sadrzaj>
    <derivirana_varijabla naziv="DomainObject.Predmet.ProtustrankaFormatedOIB_1">  EL-NION društvo s ograničenom odgovornošću za trgovinu i ugostiteljstvo, OIB 74309116771 zastupanog po punomoćniku Nevenka Golubić</derivirana_varijabla>
  </DomainObject.Predmet.ProtustrankaFormatedOIB>
  <DomainObject.Predmet.ProtustrankaFormatedWithAdress>
    <izvorni_sadrzaj> EL-NION društvo s ograničenom odgovornošću za trgovinu i ugostiteljstvo, Bijenička cesta 8 A, 10000 Zagreb zastupanog po punomoćniku Nevenka Golubić</izvorni_sadrzaj>
    <derivirana_varijabla naziv="DomainObject.Predmet.ProtustrankaFormatedWithAdress_1"> EL-NION društvo s ograničenom odgovornošću za trgovinu i ugostiteljstvo, Bijenička cesta 8 A, 10000 Zagreb zastupanog po punomoćniku Nevenka Golubić</derivirana_varijabla>
  </DomainObject.Predmet.ProtustrankaFormatedWithAdress>
  <DomainObject.Predmet.ProtustrankaFormatedWithAdressOIB>
    <izvorni_sadrzaj> EL-NION društvo s ograničenom odgovornošću za trgovinu i ugostiteljstvo, OIB 74309116771, Bijenička cesta 8 A, 10000 Zagreb zastupanog po punomoćniku Nevenka Golubić</izvorni_sadrzaj>
    <derivirana_varijabla naziv="DomainObject.Predmet.ProtustrankaFormatedWithAdressOIB_1"> EL-NION društvo s ograničenom odgovornošću za trgovinu i ugostiteljstvo, OIB 74309116771, Bijenička cesta 8 A, 10000 Zagreb zastupanog po punomoćniku Nevenka Golubić</derivirana_varijabla>
  </DomainObject.Predmet.ProtustrankaFormatedWithAdressOIB>
  <DomainObject.Predmet.ProtustrankaWithAdress>
    <izvorni_sadrzaj>EL-NION društvo s ograničenom odgovornošću za trgovinu i ugostiteljstvo Bijenička cesta 8 A, 10000 Zagreb</izvorni_sadrzaj>
    <derivirana_varijabla naziv="DomainObject.Predmet.ProtustrankaWithAdress_1">EL-NION društvo s ograničenom odgovornošću za trgovinu i ugostiteljstvo Bijenička cesta 8 A, 10000 Zagreb</derivirana_varijabla>
  </DomainObject.Predmet.ProtustrankaWithAdress>
  <DomainObject.Predmet.ProtustrankaWithAdressOIB>
    <izvorni_sadrzaj>EL-NION društvo s ograničenom odgovornošću za trgovinu i ugostiteljstvo, OIB 74309116771, Bijenička cesta 8 A, 10000 Zagreb</izvorni_sadrzaj>
    <derivirana_varijabla naziv="DomainObject.Predmet.ProtustrankaWithAdressOIB_1">EL-NION društvo s ograničenom odgovornošću za trgovinu i ugostiteljstvo, OIB 74309116771, Bijenička cesta 8 A, 10000 Zagreb</derivirana_varijabla>
  </DomainObject.Predmet.ProtustrankaWithAdressOIB>
  <DomainObject.Predmet.ProtustrankaNazivFormated>
    <izvorni_sadrzaj>EL-NION društvo s ograničenom odgovornošću za trgovinu i ugostiteljstvo</izvorni_sadrzaj>
    <derivirana_varijabla naziv="DomainObject.Predmet.ProtustrankaNazivFormated_1">EL-NION društvo s ograničenom odgovornošću za trgovinu i ugostiteljstvo</derivirana_varijabla>
  </DomainObject.Predmet.ProtustrankaNazivFormated>
  <DomainObject.Predmet.ProtustrankaNazivFormatedOIB>
    <izvorni_sadrzaj>EL-NION društvo s ograničenom odgovornošću za trgovinu i ugostiteljstvo, OIB 74309116771</izvorni_sadrzaj>
    <derivirana_varijabla naziv="DomainObject.Predmet.ProtustrankaNazivFormatedOIB_1">EL-NION društvo s ograničenom odgovornošću za trgovinu i ugostiteljstvo, OIB 74309116771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6. rujna 2017.</izvorni_sadrzaj>
    <derivirana_varijabla naziv="DomainObject.Predmet.SpisIzvanSuda.DatumIzlazaSpisa_1">6. rujna 2017.</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EL-NION društvo s ograničenom odgovornošću za trgovinu i ugostiteljstvo zastupanog po punomoćniku Nevenka Golubić</item>
    </izvorni_sadrzaj>
    <derivirana_varijabla naziv="DomainObject.Predmet.ProtuStrankaListFormated_1">
      <item>EL-NION društvo s ograničenom odgovornošću za trgovinu i ugostiteljstvo zastupanog po punomoćniku Nevenka Golubić</item>
    </derivirana_varijabla>
  </DomainObject.Predmet.ProtuStrankaListFormated>
  <DomainObject.Predmet.ProtuStrankaListFormatedOIB>
    <izvorni_sadrzaj>
      <item>EL-NION društvo s ograničenom odgovornošću za trgovinu i ugostiteljstvo, OIB 74309116771 zastupanog po punomoćniku Nevenka Golubić</item>
    </izvorni_sadrzaj>
    <derivirana_varijabla naziv="DomainObject.Predmet.ProtuStrankaListFormatedOIB_1">
      <item>EL-NION društvo s ograničenom odgovornošću za trgovinu i ugostiteljstvo, OIB 74309116771 zastupanog po punomoćniku Nevenka Golubić</item>
    </derivirana_varijabla>
  </DomainObject.Predmet.ProtuStrankaListFormatedOIB>
  <DomainObject.Predmet.ProtuStrankaListFormatedWithAdress>
    <izvorni_sadrzaj>
      <item>EL-NION društvo s ograničenom odgovornošću za trgovinu i ugostiteljstvo, Bijenička cesta 8 A, 10000 Zagreb zastupanog po punomoćniku Nevenka Golubić</item>
    </izvorni_sadrzaj>
    <derivirana_varijabla naziv="DomainObject.Predmet.ProtuStrankaListFormatedWithAdress_1">
      <item>EL-NION društvo s ograničenom odgovornošću za trgovinu i ugostiteljstvo, Bijenička cesta 8 A, 10000 Zagreb zastupanog po punomoćniku Nevenka Golubić</item>
    </derivirana_varijabla>
  </DomainObject.Predmet.ProtuStrankaListFormatedWithAdress>
  <DomainObject.Predmet.ProtuStrankaListFormatedWithAdressOIB>
    <izvorni_sadrzaj>
      <item>EL-NION društvo s ograničenom odgovornošću za trgovinu i ugostiteljstvo, OIB 74309116771, Bijenička cesta 8 A, 10000 Zagreb zastupanog po punomoćniku Nevenka Golubić</item>
    </izvorni_sadrzaj>
    <derivirana_varijabla naziv="DomainObject.Predmet.ProtuStrankaListFormatedWithAdressOIB_1">
      <item>EL-NION društvo s ograničenom odgovornošću za trgovinu i ugostiteljstvo, OIB 74309116771, Bijenička cesta 8 A, 10000 Zagreb zastupanog po punomoćniku Nevenka Golubić</item>
    </derivirana_varijabla>
  </DomainObject.Predmet.ProtuStrankaListFormatedWithAdressOIB>
  <DomainObject.Predmet.ProtuStrankaListNazivFormated>
    <izvorni_sadrzaj>
      <item>EL-NION društvo s ograničenom odgovornošću za trgovinu i ugostiteljstvo</item>
    </izvorni_sadrzaj>
    <derivirana_varijabla naziv="DomainObject.Predmet.ProtuStrankaListNazivFormated_1">
      <item>EL-NION društvo s ograničenom odgovornošću za trgovinu i ugostiteljstvo</item>
    </derivirana_varijabla>
  </DomainObject.Predmet.ProtuStrankaListNazivFormated>
  <DomainObject.Predmet.ProtuStrankaListNazivFormatedOIB>
    <izvorni_sadrzaj>
      <item>EL-NION društvo s ograničenom odgovornošću za trgovinu i ugostiteljstvo, OIB 74309116771</item>
    </izvorni_sadrzaj>
    <derivirana_varijabla naziv="DomainObject.Predmet.ProtuStrankaListNazivFormatedOIB_1">
      <item>EL-NION društvo s ograničenom odgovornošću za trgovinu i ugostiteljstvo, OIB 74309116771</item>
    </derivirana_varijabla>
  </DomainObject.Predmet.ProtuStrankaListNazivFormatedOIB>
  <DomainObject.Predmet.OstaliListFormated>
    <izvorni_sadrzaj>
      <item>Sudski registar</item>
      <item>Nebojša Kanić</item>
      <item>ŽDO VARAŽDIN, Građansko-upravni odjel</item>
      <item>sudski registar</item>
      <item>Nevenka Golubić punomoćnik sudionika u postupku EL-NION društvo s ograničenom odgovornošću za trgovinu i ugostiteljstvo</item>
    </izvorni_sadrzaj>
    <derivirana_varijabla naziv="DomainObject.Predmet.OstaliListFormated_1">
      <item>Sudski registar</item>
      <item>Nebojša Kanić</item>
      <item>ŽDO VARAŽDIN, Građansko-upravni odjel</item>
      <item>sudski registar</item>
      <item>Nevenka Golubić punomoćnik sudionika u postupku EL-NION društvo s ograničenom odgovornošću za trgovinu i ugostiteljstvo</item>
    </derivirana_varijabla>
  </DomainObject.Predmet.OstaliListFormated>
  <DomainObject.Predmet.OstaliListFormatedOIB>
    <izvorni_sadrzaj>
      <item>Sudski registar</item>
      <item>Nebojša Kanić, OIB 89889498246</item>
      <item>ŽDO VARAŽDIN, Građansko-upravni odjel</item>
      <item>sudski registar</item>
      <item>Nevenka Golubić, OIB 84663367442 punomoćnik sudionika u postupku EL-NION društvo s ograničenom odgovornošću za trgovinu i ugostiteljstvo</item>
    </izvorni_sadrzaj>
    <derivirana_varijabla naziv="DomainObject.Predmet.OstaliListFormatedOIB_1">
      <item>Sudski registar</item>
      <item>Nebojša Kanić, OIB 89889498246</item>
      <item>ŽDO VARAŽDIN, Građansko-upravni odjel</item>
      <item>sudski registar</item>
      <item>Nevenka Golubić, OIB 84663367442 punomoćnik sudionika u postupku EL-NION društvo s ograničenom odgovornošću za trgovinu i ugostiteljstvo</item>
    </derivirana_varijabla>
  </DomainObject.Predmet.OstaliListFormatedOIB>
  <DomainObject.Predmet.OstaliListFormatedWithAdress>
    <izvorni_sadrzaj>
      <item>Sudski registar</item>
      <item>Nebojša Kanić, Koprivnička 7, 42000 Varaždin</item>
      <item>ŽDO VARAŽDIN, Građansko-upravni odjel</item>
      <item>sudski registar</item>
      <item>Nevenka Golubić, Štefanec Marof 27, 42202 Štefanec punomoćnik sudionika u postupku EL-NION društvo s ograničenom odgovornošću za trgovinu i ugostiteljstvo</item>
    </izvorni_sadrzaj>
    <derivirana_varijabla naziv="DomainObject.Predmet.OstaliListFormatedWithAdress_1">
      <item>Sudski registar</item>
      <item>Nebojša Kanić, Koprivnička 7, 42000 Varaždin</item>
      <item>ŽDO VARAŽDIN, Građansko-upravni odjel</item>
      <item>sudski registar</item>
      <item>Nevenka Golubić, Štefanec Marof 27, 42202 Štefanec punomoćnik sudionika u postupku EL-NION društvo s ograničenom odgovornošću za trgovinu i ugostiteljstvo</item>
    </derivirana_varijabla>
  </DomainObject.Predmet.OstaliListFormatedWithAdress>
  <DomainObject.Predmet.OstaliListFormatedWithAdressOIB>
    <izvorni_sadrzaj>
      <item>Sudski registar</item>
      <item>Nebojša Kanić, OIB 89889498246, Koprivnička 7, 42000 Varaždin</item>
      <item>ŽDO VARAŽDIN, Građansko-upravni odjel</item>
      <item>sudski registar</item>
      <item>Nevenka Golubić, OIB 84663367442, Štefanec Marof 27, 42202 Štefanec punomoćnik sudionika u postupku EL-NION društvo s ograničenom odgovornošću za trgovinu i ugostiteljstvo</item>
    </izvorni_sadrzaj>
    <derivirana_varijabla naziv="DomainObject.Predmet.OstaliListFormatedWithAdressOIB_1">
      <item>Sudski registar</item>
      <item>Nebojša Kanić, OIB 89889498246, Koprivnička 7, 42000 Varaždin</item>
      <item>ŽDO VARAŽDIN, Građansko-upravni odjel</item>
      <item>sudski registar</item>
      <item>Nevenka Golubić, OIB 84663367442, Štefanec Marof 27, 42202 Štefanec punomoćnik sudionika u postupku EL-NION društvo s ograničenom odgovornošću za trgovinu i ugostiteljstvo</item>
    </derivirana_varijabla>
  </DomainObject.Predmet.OstaliListFormatedWithAdressOIB>
  <DomainObject.Predmet.OstaliListNazivFormated>
    <izvorni_sadrzaj>
      <item>Sudski registar</item>
      <item>Nebojša Kanić</item>
      <item>ŽDO VARAŽDIN, Građansko-upravni odjel</item>
      <item>sudski registar</item>
      <item>Nevenka Golubić</item>
    </izvorni_sadrzaj>
    <derivirana_varijabla naziv="DomainObject.Predmet.OstaliListNazivFormated_1">
      <item>Sudski registar</item>
      <item>Nebojša Kanić</item>
      <item>ŽDO VARAŽDIN, Građansko-upravni odjel</item>
      <item>sudski registar</item>
      <item>Nevenka Golubić</item>
    </derivirana_varijabla>
  </DomainObject.Predmet.OstaliListNazivFormated>
  <DomainObject.Predmet.OstaliListNazivFormatedOIB>
    <izvorni_sadrzaj>
      <item>Sudski registar</item>
      <item>Nebojša Kanić, OIB 89889498246</item>
      <item>ŽDO VARAŽDIN, Građansko-upravni odjel</item>
      <item>sudski registar</item>
      <item>Nevenka Golubić, OIB 84663367442</item>
    </izvorni_sadrzaj>
    <derivirana_varijabla naziv="DomainObject.Predmet.OstaliListNazivFormatedOIB_1">
      <item>Sudski registar</item>
      <item>Nebojša Kanić, OIB 89889498246</item>
      <item>ŽDO VARAŽDIN, Građansko-upravni odjel</item>
      <item>sudski registar</item>
      <item>Nevenka Golubić, OIB 84663367442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2017.</izvorni_sadrzaj>
    <derivirana_varijabla naziv="DomainObject.Datum_1">5. listopada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EL-NION društvo s ograničenom odgovornošću za trgovinu i ugostiteljstvo</izvorni_sadrzaj>
    <derivirana_varijabla naziv="DomainObject.Predmet.ProtustrankaIDrugi_1">EL-NION društvo s ograničenom odgovornošću za trgovinu i ugostiteljstvo</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EL-NION društvo s ograničenom odgovornošću za trgovinu i ugostiteljstvo, OIB 74309116771, Bijenička cesta 8 A, 10000 Zagreb</izvorni_sadrzaj>
    <derivirana_varijabla naziv="DomainObject.Predmet.ProtustrankaIDrugiAdressOIB_1">EL-NION društvo s ograničenom odgovornošću za trgovinu i ugostiteljstvo, OIB 74309116771, Bijenička cesta 8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EL-NION društvo s ograničenom odgovornošću za trgovinu i ugostiteljstvo</item>
      <item>Sudski registar</item>
      <item>Nebojša Kanić</item>
      <item>ŽDO VARAŽDIN, Građansko-upravni odjel</item>
      <item>sudski registar</item>
      <item>Nevenka Golubić</item>
    </izvorni_sadrzaj>
    <derivirana_varijabla naziv="DomainObject.Predmet.SudioniciListNaziv_1">
      <item>Financijska agencija</item>
      <item>EL-NION društvo s ograničenom odgovornošću za trgovinu i ugostiteljstvo</item>
      <item>Sudski registar</item>
      <item>Nebojša Kanić</item>
      <item>ŽDO VARAŽDIN, Građansko-upravni odjel</item>
      <item>sudski registar</item>
      <item>Nevenka Golubić</item>
    </derivirana_varijabla>
  </DomainObject.Predmet.SudioniciListNaziv>
  <DomainObject.Predmet.SudioniciListAdressOIB>
    <izvorni_sadrzaj>
      <item>Financijska agencija, OIB 85821130368, A. Cesarca 2,42000 Varaždin</item>
      <item>EL-NION društvo s ograničenom odgovornošću za trgovinu i ugostiteljstvo, OIB 74309116771, Bijenička cesta 8 A,10000 Zagreb</item>
      <item>Sudski registar</item>
      <item>Nebojša Kanić, OIB 89889498246, Koprivnička 7,42000 Varaždin</item>
      <item>ŽDO VARAŽDIN, Građansko-upravni odjel</item>
      <item>sudski registar</item>
      <item>Nevenka Golubić, OIB 84663367442, Štefanec Marof 27,42202 Štefanec</item>
    </izvorni_sadrzaj>
    <derivirana_varijabla naziv="DomainObject.Predmet.SudioniciListAdressOIB_1">
      <item>Financijska agencija, OIB 85821130368, A. Cesarca 2,42000 Varaždin</item>
      <item>EL-NION društvo s ograničenom odgovornošću za trgovinu i ugostiteljstvo, OIB 74309116771, Bijenička cesta 8 A,10000 Zagreb</item>
      <item>Sudski registar</item>
      <item>Nebojša Kanić, OIB 89889498246, Koprivnička 7,42000 Varaždin</item>
      <item>ŽDO VARAŽDIN, Građansko-upravni odjel</item>
      <item>sudski registar</item>
      <item>Nevenka Golubić, OIB 84663367442, Štefanec Marof 27,42202 Štefanec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74309116771</item>
      <item>, OIB null</item>
      <item>, OIB 89889498246</item>
      <item>, OIB null</item>
      <item>, OIB null</item>
      <item>, OIB 84663367442</item>
    </izvorni_sadrzaj>
    <derivirana_varijabla naziv="DomainObject.Predmet.SudioniciListNazivOIB_1">
      <item>, OIB 85821130368</item>
      <item>, OIB 74309116771</item>
      <item>, OIB null</item>
      <item>, OIB 89889498246</item>
      <item>, OIB null</item>
      <item>, OIB null</item>
      <item>, OIB 84663367442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Nevenka Golubić, OIB 84663367442</item>
    </izvorni_sadrzaj>
    <derivirana_varijabla naziv="DomainObject.Predmet.StecajniUpraviteljiListAddressOIB_1">
      <item>Nevenka Golubić, OIB 84663367442</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1184</properties:Words>
  <properties:Characters>6749</properties:Characters>
  <properties:Lines>151</properties:Lines>
  <properties:Paragraphs>40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Nevenka Golubić, privremeni stečajni upravitelj </vt:lpstr>
    </vt:vector>
  </properties:TitlesOfParts>
  <properties:LinksUpToDate>false</properties:LinksUpToDate>
  <properties:CharactersWithSpaces>7988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2017-10-05T07:28:00Z</dcterms:created>
  <dc:creator>Revisio</dc:creator>
  <cp:lastModifiedBy>Tihana Martinez</cp:lastModifiedBy>
  <dcterms:modified xmlns:xsi="http://www.w3.org/2001/XMLSchema-instance" xsi:type="dcterms:W3CDTF">2017-10-05T07:28:00Z</dcterms:modified>
  <cp:revision>3</cp:revision>
  <dc:title>Nevenka Golubić, privremeni stečajni upravitelj</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St-8/2016-35 / Podnesak - Izvješće stečajnog upravitelja</vt:lpwstr>
  </prop:property>
  <prop:property name="CC_coloring" pid="4" fmtid="{D5CDD505-2E9C-101B-9397-08002B2CF9AE}">
    <vt:bool>false</vt:bool>
  </prop:property>
  <prop:property name="BrojStranica" pid="5" fmtid="{D5CDD505-2E9C-101B-9397-08002B2CF9AE}">
    <vt:i4>4</vt:i4>
  </prop:property>
</prop:Properties>
</file>