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4ad5" w14:paraId="71e4ad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B3AB3">
        <w:t>380</w:t>
      </w:r>
      <w:r w:rsidR="00245588">
        <w:t>/16-</w:t>
      </w:r>
      <w:r w:rsidR="00A907A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907A5">
        <w:t>SNAJPER d.o.o., Zadar, Put Nina 90, Zadar, OIB: 34206451009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907A5">
        <w:t>18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907A5">
        <w:t>SNAJPER d.o.o., Zadar, Put Nina 90, Zadar, OIB: 34206451009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73C36">
        <w:t>09</w:t>
      </w:r>
      <w:r w:rsidR="00A70A5D">
        <w:t>,</w:t>
      </w:r>
      <w:r w:rsidR="00A907A5">
        <w:t>55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A907A5">
        <w:t>10</w:t>
      </w:r>
      <w:r w:rsidR="00B26EB5">
        <w:t>,</w:t>
      </w:r>
      <w:r w:rsidR="00A907A5">
        <w:t>00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907A5">
        <w:t>SNAJPER d.o.o., Zadar</w:t>
      </w:r>
      <w:r w:rsidR="00ED6162" w:rsidRPr="004E0D54">
        <w:t>, navodeći da</w:t>
      </w:r>
      <w:r w:rsidR="00245588">
        <w:t xml:space="preserve"> dužnik na dan </w:t>
      </w:r>
      <w:r w:rsidR="00A907A5">
        <w:t>1. rujna 2015</w:t>
      </w:r>
      <w:r w:rsidR="00245588">
        <w:t xml:space="preserve">. u Očevidniku redoslijeda osnova za plaćanje ima evidentirane neizvršene osnove za plaćanje u neprekinutom razdoblju od </w:t>
      </w:r>
      <w:r w:rsidR="00A907A5">
        <w:t>618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A907A5">
        <w:t>13.777,41</w:t>
      </w:r>
      <w:r w:rsidR="00E73C36">
        <w:t xml:space="preserve"> </w:t>
      </w:r>
      <w:r w:rsidR="00245588" w:rsidRPr="00067D16">
        <w:t xml:space="preserve"> kun</w:t>
      </w:r>
      <w:r w:rsidR="0044566F">
        <w:t>a</w:t>
      </w:r>
      <w:r w:rsidR="00673D65">
        <w:t xml:space="preserve">, te da ima </w:t>
      </w:r>
      <w:r w:rsidR="00A026EA">
        <w:t>dva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907A5">
        <w:t>18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907A5">
        <w:t>SNAJPER d.o.o., Zadar</w:t>
      </w:r>
      <w:r w:rsidR="00A026EA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A907A5" w:rsidP="00E73C36" w:rsidR="0020610B" w:rsidRPr="00E73C3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JOŠKO VUČETIĆ iz Zadra, Put Nina 90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1093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1B3AB3">
      <w:t>380/16-</w:t>
    </w:r>
    <w:r w:rsidR="00A907A5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2AD8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0936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07A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0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0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SNAJPER d.o.o. za proizvodnju naoružanja i vojne opreme</izvorni_sadrzaj>
    <derivirana_varijabla naziv="DomainObject.Predmet.ProtustrankaFormated_1">  SNAJPER d.o.o. za proizvodnju naoružanja i vojne opreme</derivirana_varijabla>
  </DomainObject.Predmet.ProtustrankaFormated>
  <DomainObject.Predmet.ProtustrankaFormatedOIB>
    <izvorni_sadrzaj>  SNAJPER d.o.o. za proizvodnju naoružanja i vojne opreme, OIB 34206451009</izvorni_sadrzaj>
    <derivirana_varijabla naziv="DomainObject.Predmet.ProtustrankaFormatedOIB_1">  SNAJPER d.o.o. za proizvodnju naoružanja i vojne opreme, OIB 34206451009</derivirana_varijabla>
  </DomainObject.Predmet.ProtustrankaFormatedOIB>
  <DomainObject.Predmet.ProtustrankaFormatedWithAdress>
    <izvorni_sadrzaj> SNAJPER d.o.o. za proizvodnju naoružanja i vojne opreme, Put Nina/90, 23000 Zadar</izvorni_sadrzaj>
    <derivirana_varijabla naziv="DomainObject.Predmet.ProtustrankaFormatedWithAdress_1"> SNAJPER d.o.o. za proizvodnju naoružanja i vojne opreme, Put Nina/90, 23000 Zadar</derivirana_varijabla>
  </DomainObject.Predmet.ProtustrankaFormatedWithAdress>
  <DomainObject.Predmet.ProtustrankaFormatedWithAdressOIB>
    <izvorni_sadrzaj> SNAJPER d.o.o. za proizvodnju naoružanja i vojne opreme, OIB 34206451009, Put Nina/90, 23000 Zadar</izvorni_sadrzaj>
    <derivirana_varijabla naziv="DomainObject.Predmet.ProtustrankaFormatedWithAdressOIB_1"> SNAJPER d.o.o. za proizvodnju naoružanja i vojne opreme, OIB 34206451009, Put Nina/90, 23000 Zadar</derivirana_varijabla>
  </DomainObject.Predmet.ProtustrankaFormatedWithAdressOIB>
  <DomainObject.Predmet.ProtustrankaWithAdress>
    <izvorni_sadrzaj>SNAJPER d.o.o. za proizvodnju naoružanja i vojne opreme Put Nina/90, 23000 Zadar</izvorni_sadrzaj>
    <derivirana_varijabla naziv="DomainObject.Predmet.ProtustrankaWithAdress_1">SNAJPER d.o.o. za proizvodnju naoružanja i vojne opreme Put Nina/90, 23000 Zadar</derivirana_varijabla>
  </DomainObject.Predmet.ProtustrankaWithAdress>
  <DomainObject.Predmet.ProtustrankaWithAdressOIB>
    <izvorni_sadrzaj>SNAJPER d.o.o. za proizvodnju naoružanja i vojne opreme, OIB 34206451009, Put Nina/90, 23000 Zadar</izvorni_sadrzaj>
    <derivirana_varijabla naziv="DomainObject.Predmet.ProtustrankaWithAdressOIB_1">SNAJPER d.o.o. za proizvodnju naoružanja i vojne opreme, OIB 34206451009, Put Nina/90, 23000 Zadar</derivirana_varijabla>
  </DomainObject.Predmet.ProtustrankaWithAdressOIB>
  <DomainObject.Predmet.ProtustrankaNazivFormated>
    <izvorni_sadrzaj>SNAJPER d.o.o. za proizvodnju naoružanja i vojne opreme</izvorni_sadrzaj>
    <derivirana_varijabla naziv="DomainObject.Predmet.ProtustrankaNazivFormated_1">SNAJPER d.o.o. za proizvodnju naoružanja i vojne opreme</derivirana_varijabla>
  </DomainObject.Predmet.ProtustrankaNazivFormated>
  <DomainObject.Predmet.ProtustrankaNazivFormatedOIB>
    <izvorni_sadrzaj>SNAJPER d.o.o. za proizvodnju naoružanja i vojne opreme, OIB 34206451009</izvorni_sadrzaj>
    <derivirana_varijabla naziv="DomainObject.Predmet.ProtustrankaNazivFormatedOIB_1">SNAJPER d.o.o. za proizvodnju naoružanja i vojne opreme, OIB 34206451009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13777.41</izvorni_sadrzaj>
    <derivirana_varijabla naziv="DomainObject.Predmet.TrenutnaVrijednost_1">13777.41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SNAJPER d.o.o. za proizvodnju naoružanja i vojne opreme</item>
    </izvorni_sadrzaj>
    <derivirana_varijabla naziv="DomainObject.Predmet.ProtuStrankaListFormated_1">
      <item>SNAJPER d.o.o. za proizvodnju naoružanja i vojne opreme</item>
    </derivirana_varijabla>
  </DomainObject.Predmet.ProtuStrankaListFormated>
  <DomainObject.Predmet.ProtuStrankaListFormatedOIB>
    <izvorni_sadrzaj>
      <item>SNAJPER d.o.o. za proizvodnju naoružanja i vojne opreme, OIB 34206451009</item>
    </izvorni_sadrzaj>
    <derivirana_varijabla naziv="DomainObject.Predmet.ProtuStrankaListFormatedOIB_1">
      <item>SNAJPER d.o.o. za proizvodnju naoružanja i vojne opreme, OIB 34206451009</item>
    </derivirana_varijabla>
  </DomainObject.Predmet.ProtuStrankaListFormatedOIB>
  <DomainObject.Predmet.ProtuStrankaListFormatedWithAdress>
    <izvorni_sadrzaj>
      <item>SNAJPER d.o.o. za proizvodnju naoružanja i vojne opreme, Put Nina/90, 23000 Zadar</item>
    </izvorni_sadrzaj>
    <derivirana_varijabla naziv="DomainObject.Predmet.ProtuStrankaListFormatedWithAdress_1">
      <item>SNAJPER d.o.o. za proizvodnju naoružanja i vojne opreme, Put Nina/90, 23000 Zadar</item>
    </derivirana_varijabla>
  </DomainObject.Predmet.ProtuStrankaListFormatedWithAdress>
  <DomainObject.Predmet.ProtuStrankaListFormatedWithAdressOIB>
    <izvorni_sadrzaj>
      <item>SNAJPER d.o.o. za proizvodnju naoružanja i vojne opreme, OIB 34206451009, Put Nina/90, 23000 Zadar</item>
    </izvorni_sadrzaj>
    <derivirana_varijabla naziv="DomainObject.Predmet.ProtuStrankaListFormatedWithAdressOIB_1">
      <item>SNAJPER d.o.o. za proizvodnju naoružanja i vojne opreme, OIB 34206451009, Put Nina/90, 23000 Zadar</item>
    </derivirana_varijabla>
  </DomainObject.Predmet.ProtuStrankaListFormatedWithAdressOIB>
  <DomainObject.Predmet.ProtuStrankaListNazivFormated>
    <izvorni_sadrzaj>
      <item>SNAJPER d.o.o. za proizvodnju naoružanja i vojne opreme</item>
    </izvorni_sadrzaj>
    <derivirana_varijabla naziv="DomainObject.Predmet.ProtuStrankaListNazivFormated_1">
      <item>SNAJPER d.o.o. za proizvodnju naoružanja i vojne opreme</item>
    </derivirana_varijabla>
  </DomainObject.Predmet.ProtuStrankaListNazivFormated>
  <DomainObject.Predmet.ProtuStrankaListNazivFormatedOIB>
    <izvorni_sadrzaj>
      <item>SNAJPER d.o.o. za proizvodnju naoružanja i vojne opreme, OIB 34206451009</item>
    </izvorni_sadrzaj>
    <derivirana_varijabla naziv="DomainObject.Predmet.ProtuStrankaListNazivFormatedOIB_1">
      <item>SNAJPER d.o.o. za proizvodnju naoružanja i vojne opreme, OIB 34206451009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SNAJPER d.o.o. za proizvodnju naoružanja i vojne opreme</izvorni_sadrzaj>
    <derivirana_varijabla naziv="DomainObject.Predmet.ProtustrankaIDrugi_1">SNAJPER d.o.o. za proizvodnju naoružanja i vojne opreme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SNAJPER d.o.o. za proizvodnju naoružanja i vojne opreme, OIB 34206451009, Put Nina/90, 23000 Zadar</izvorni_sadrzaj>
    <derivirana_varijabla naziv="DomainObject.Predmet.ProtustrankaIDrugiAdressOIB_1">SNAJPER d.o.o. za proizvodnju naoružanja i vojne opreme, OIB 34206451009, Put Nina/90,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SNAJPER d.o.o. za proizvodnju naoružanja i vojne opreme</item>
    </izvorni_sadrzaj>
    <derivirana_varijabla naziv="DomainObject.Predmet.SudioniciListNaziv_1">
      <item>FINA</item>
      <item>SNAJPER d.o.o. za proizvodnju naoružanja i vojne opreme</item>
    </derivirana_varijabla>
  </DomainObject.Predmet.SudioniciListNaziv>
  <DomainObject.Predmet.SudioniciListAdressOIB>
    <izvorni_sadrzaj>
      <item>FINA, OIB 85821130368</item>
      <item>SNAJPER d.o.o. za proizvodnju naoružanja i vojne opreme, OIB 34206451009, Put Nina/90,23000 Zadar</item>
    </izvorni_sadrzaj>
    <derivirana_varijabla naziv="DomainObject.Predmet.SudioniciListAdressOIB_1">
      <item>FINA, OIB 85821130368</item>
      <item>SNAJPER d.o.o. za proizvodnju naoružanja i vojne opreme, OIB 34206451009, Put Nina/90,23000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34206451009</item>
    </izvorni_sadrzaj>
    <derivirana_varijabla naziv="DomainObject.Predmet.SudioniciListNazivOIB_1">
      <item>, OIB 85821130368</item>
      <item>, OIB 34206451009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31035-3A8D-4D19-ACFC-A40CFF976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1833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2016-03-18T06:56:00Z</dcterms:created>
  <dc:creator>Administrator</dc:creator>
  <cp:lastModifiedBy>wsadmin</cp:lastModifiedBy>
  <cp:lastPrinted>2016-03-11T09:59:00Z</cp:lastPrinted>
  <dcterms:modified xmlns:xsi="http://www.w3.org/2001/XMLSchema-instance" xsi:type="dcterms:W3CDTF">2016-03-18T13:17:00Z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