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237e" w14:paraId="4d4237e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27C1A">
        <w:rPr>
          <w:color w:val="000000"/>
        </w:rPr>
        <w:t>ZORA TRADE d.o.o. Fausta Vrančića 15, Split, OIB: 08509638801</w:t>
      </w:r>
      <w:r w:rsidR="005A4641">
        <w:rPr>
          <w:lang w:val="hr-HR"/>
        </w:rPr>
        <w:t xml:space="preserve">, dana </w:t>
      </w:r>
      <w:r w:rsidR="00CC2693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427C1A">
        <w:rPr>
          <w:color w:val="000000"/>
        </w:rPr>
        <w:t>ZORA TRADE d.o.o. Fausta Vrančića 15, Split, OIB: 08509638801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96B3D">
        <w:rPr>
          <w:lang w:val="hr-HR"/>
        </w:rPr>
        <w:t>22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427C1A">
        <w:rPr>
          <w:color w:val="000000"/>
        </w:rPr>
        <w:t>ZORA TRADE d.o.o. Fausta Vrančića 15, Split, OIB: 08509638801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CC2693">
        <w:rPr>
          <w:lang w:val="hr-HR"/>
        </w:rPr>
        <w:t>,</w:t>
      </w:r>
      <w:r>
        <w:rPr>
          <w:lang w:val="hr-HR"/>
        </w:rPr>
        <w:t xml:space="preserve"> dakle</w:t>
      </w:r>
      <w:r w:rsidR="00CC2693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C2693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C4F" w:rsidP="003734BE" w:rsidR="00D76C4F">
      <w:r>
        <w:separator/>
      </w:r>
    </w:p>
  </w:endnote>
  <w:endnote w:id="0" w:type="continuationSeparator">
    <w:p w:rsidRDefault="00D76C4F" w:rsidP="003734BE" w:rsidR="00D76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C4F" w:rsidP="003734BE" w:rsidR="00D76C4F">
      <w:r>
        <w:separator/>
      </w:r>
    </w:p>
  </w:footnote>
  <w:footnote w:id="0" w:type="continuationSeparator">
    <w:p w:rsidRDefault="00D76C4F" w:rsidP="003734BE" w:rsidR="00D76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474FF" w:rsidRPr="001474FF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427C1A">
      <w:t>387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427C1A">
      <w:t>387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474FF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27C1A"/>
    <w:rsid w:val="00473132"/>
    <w:rsid w:val="004777B1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06F2"/>
    <w:rsid w:val="007A7163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2693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76C4F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 TRADE, d.o.o. trgovina i usluge</izvorni_sadrzaj>
    <derivirana_varijabla naziv="DomainObject.Predmet.ProtustrankaFormated_1">  ZORA TRADE, d.o.o. trgovina i usluge</derivirana_varijabla>
  </DomainObject.Predmet.ProtustrankaFormated>
  <DomainObject.Predmet.ProtustrankaFormatedOIB>
    <izvorni_sadrzaj>  ZORA TRADE, d.o.o. trgovina i usluge, OIB 08509638801</izvorni_sadrzaj>
    <derivirana_varijabla naziv="DomainObject.Predmet.ProtustrankaFormatedOIB_1">  ZORA TRADE, d.o.o. trgovina i usluge, OIB 08509638801</derivirana_varijabla>
  </DomainObject.Predmet.ProtustrankaFormatedOIB>
  <DomainObject.Predmet.ProtustrankaFormatedWithAdress>
    <izvorni_sadrzaj> ZORA TRADE, d.o.o. trgovina i usluge, Ulica Fausta Vrančića 15, 21000 Split</izvorni_sadrzaj>
    <derivirana_varijabla naziv="DomainObject.Predmet.ProtustrankaFormatedWithAdress_1"> ZORA TRADE, d.o.o. trgovina i usluge, Ulica Fausta Vrančića 15, 21000 Split</derivirana_varijabla>
  </DomainObject.Predmet.ProtustrankaFormatedWithAdress>
  <DomainObject.Predmet.ProtustrankaFormatedWithAdressOIB>
    <izvorni_sadrzaj> ZORA TRADE, d.o.o. trgovina i usluge, OIB 08509638801, Ulica Fausta Vrančića 15, 21000 Split</izvorni_sadrzaj>
    <derivirana_varijabla naziv="DomainObject.Predmet.ProtustrankaFormatedWithAdressOIB_1"> ZORA TRADE, d.o.o. trgovina i usluge, OIB 08509638801, Ulica Fausta Vrančića 15, 21000 Split</derivirana_varijabla>
  </DomainObject.Predmet.ProtustrankaFormatedWithAdressOIB>
  <DomainObject.Predmet.ProtustrankaWithAdress>
    <izvorni_sadrzaj>ZORA TRADE, d.o.o. trgovina i usluge Ulica Fausta Vrančića 15, 21000 Split</izvorni_sadrzaj>
    <derivirana_varijabla naziv="DomainObject.Predmet.ProtustrankaWithAdress_1">ZORA TRADE, d.o.o. trgovina i usluge Ulica Fausta Vrančića 15, 21000 Split</derivirana_varijabla>
  </DomainObject.Predmet.ProtustrankaWithAdress>
  <DomainObject.Predmet.ProtustrankaWithAdressOIB>
    <izvorni_sadrzaj>ZORA TRADE, d.o.o. trgovina i usluge, OIB 08509638801, Ulica Fausta Vrančića 15, 21000 Split</izvorni_sadrzaj>
    <derivirana_varijabla naziv="DomainObject.Predmet.ProtustrankaWithAdressOIB_1">ZORA TRADE, d.o.o. trgovina i usluge, OIB 08509638801, Ulica Fausta Vrančića 15, 21000 Split</derivirana_varijabla>
  </DomainObject.Predmet.ProtustrankaWithAdressOIB>
  <DomainObject.Predmet.ProtustrankaNazivFormated>
    <izvorni_sadrzaj>ZORA TRADE, d.o.o. trgovina i usluge</izvorni_sadrzaj>
    <derivirana_varijabla naziv="DomainObject.Predmet.ProtustrankaNazivFormated_1">ZORA TRADE, d.o.o. trgovina i usluge</derivirana_varijabla>
  </DomainObject.Predmet.ProtustrankaNazivFormated>
  <DomainObject.Predmet.ProtustrankaNazivFormatedOIB>
    <izvorni_sadrzaj>ZORA TRADE, d.o.o. trgovina i usluge, OIB 08509638801</izvorni_sadrzaj>
    <derivirana_varijabla naziv="DomainObject.Predmet.ProtustrankaNazivFormatedOIB_1">ZORA TRADE, d.o.o. trgovina i usluge, OIB 08509638801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11799.27</izvorni_sadrzaj>
    <derivirana_varijabla naziv="DomainObject.Predmet.TrenutnaVrijednost_1">11799.27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ZORA TRADE, d.o.o. trgovina i usluge</item>
    </izvorni_sadrzaj>
    <derivirana_varijabla naziv="DomainObject.Predmet.ProtuStrankaListFormated_1">
      <item>ZORA TRADE, d.o.o. trgovina i usluge</item>
    </derivirana_varijabla>
  </DomainObject.Predmet.ProtuStrankaListFormated>
  <DomainObject.Predmet.ProtuStrankaListFormatedOIB>
    <izvorni_sadrzaj>
      <item>ZORA TRADE, d.o.o. trgovina i usluge, OIB 08509638801</item>
    </izvorni_sadrzaj>
    <derivirana_varijabla naziv="DomainObject.Predmet.ProtuStrankaListFormatedOIB_1">
      <item>ZORA TRADE, d.o.o. trgovina i usluge, OIB 08509638801</item>
    </derivirana_varijabla>
  </DomainObject.Predmet.ProtuStrankaListFormatedOIB>
  <DomainObject.Predmet.ProtuStrankaListFormatedWithAdress>
    <izvorni_sadrzaj>
      <item>ZORA TRADE, d.o.o. trgovina i usluge, Ulica Fausta Vrančića 15, 21000 Split</item>
    </izvorni_sadrzaj>
    <derivirana_varijabla naziv="DomainObject.Predmet.ProtuStrankaListFormatedWithAdress_1">
      <item>ZORA TRADE, d.o.o. trgovina i usluge, Ulica Fausta Vrančića 15, 21000 Split</item>
    </derivirana_varijabla>
  </DomainObject.Predmet.ProtuStrankaListFormatedWithAdress>
  <DomainObject.Predmet.ProtuStrankaListFormatedWithAdressOIB>
    <izvorni_sadrzaj>
      <item>ZORA TRADE, d.o.o. trgovina i usluge, OIB 08509638801, Ulica Fausta Vrančića 15, 21000 Split</item>
    </izvorni_sadrzaj>
    <derivirana_varijabla naziv="DomainObject.Predmet.ProtuStrankaListFormatedWithAdressOIB_1">
      <item>ZORA TRADE, d.o.o. trgovina i usluge, OIB 08509638801, Ulica Fausta Vrančića 15, 21000 Split</item>
    </derivirana_varijabla>
  </DomainObject.Predmet.ProtuStrankaListFormatedWithAdressOIB>
  <DomainObject.Predmet.ProtuStrankaListNazivFormated>
    <izvorni_sadrzaj>
      <item>ZORA TRADE, d.o.o. trgovina i usluge</item>
    </izvorni_sadrzaj>
    <derivirana_varijabla naziv="DomainObject.Predmet.ProtuStrankaListNazivFormated_1">
      <item>ZORA TRADE, d.o.o. trgovina i usluge</item>
    </derivirana_varijabla>
  </DomainObject.Predmet.ProtuStrankaListNazivFormated>
  <DomainObject.Predmet.ProtuStrankaListNazivFormatedOIB>
    <izvorni_sadrzaj>
      <item>ZORA TRADE, d.o.o. trgovina i usluge, OIB 08509638801</item>
    </izvorni_sadrzaj>
    <derivirana_varijabla naziv="DomainObject.Predmet.ProtuStrankaListNazivFormatedOIB_1">
      <item>ZORA TRADE, d.o.o. trgovina i usluge, OIB 08509638801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ZORA TRADE, d.o.o. trgovina i usluge</izvorni_sadrzaj>
    <derivirana_varijabla naziv="DomainObject.Predmet.ProtustrankaIDrugi_1">ZORA TRADE, d.o.o. trgovina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ZORA TRADE, d.o.o. trgovina i usluge, OIB 08509638801, Ulica Fausta Vrančića 15, 21000 Split</izvorni_sadrzaj>
    <derivirana_varijabla naziv="DomainObject.Predmet.ProtustrankaIDrugiAdressOIB_1">ZORA TRADE, d.o.o. trgovina i usluge, OIB 08509638801, Ulica Fausta Vrančića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ZORA TRADE, d.o.o. trgovina i usluge</item>
    </izvorni_sadrzaj>
    <derivirana_varijabla naziv="DomainObject.Predmet.SudioniciListNaziv_1">
      <item>FINA SPLIT</item>
      <item>ZORA TRADE, d.o.o. trgovina i usluge</item>
    </derivirana_varijabla>
  </DomainObject.Predmet.SudioniciListNaziv>
  <DomainObject.Predmet.SudioniciListAdressOIB>
    <izvorni_sadrzaj>
      <item>FINA SPLIT, Mažuranićevo šetalište 24 b,21000 Split</item>
      <item>ZORA TRADE, d.o.o. trgovina i usluge, OIB 08509638801, Ulica Fausta Vrančića 15,21000 Split</item>
    </izvorni_sadrzaj>
    <derivirana_varijabla naziv="DomainObject.Predmet.SudioniciListAdressOIB_1">
      <item>FINA SPLIT, Mažuranićevo šetalište 24 b,21000 Split</item>
      <item>ZORA TRADE, d.o.o. trgovina i usluge, OIB 08509638801, Ulica Fausta Vrančića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08509638801</item>
    </izvorni_sadrzaj>
    <derivirana_varijabla naziv="DomainObject.Predmet.SudioniciListNazivOIB_1">
      <item>, OIB null</item>
      <item>, OIB 08509638801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5B39B-2651-4F79-8AE5-B0BE7CE2D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735</properties:Words>
  <properties:Characters>3915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2015-12-21T11:30:00Z</dcterms:created>
  <dc:creator>wsadmin</dc:creator>
  <cp:lastModifiedBy>Katarina Mikulić</cp:lastModifiedBy>
  <cp:lastPrinted>2015-12-22T08:19:00Z</cp:lastPrinted>
  <dcterms:modified xmlns:xsi="http://www.w3.org/2001/XMLSchema-instance" xsi:type="dcterms:W3CDTF">2016-01-04T09:03:00Z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