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101A70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5B6AB1">
                    <w:t>2026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534152" w14:paraId="3534152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5B6AB1">
        <w:t xml:space="preserve"> DRINADON j.d.o.o. za usluge, Zagreb, Ulica Mladosti 18, MBS: 081072689, OIB: 93771794557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A32CF">
        <w:t>11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5B6AB1">
        <w:t>DRINADON j.d.o.o. za usluge, Zagreb, Ulica Mladosti 18, MBS: 081072689, OIB: 93771794557</w:t>
      </w:r>
      <w:r>
        <w:t xml:space="preserve">, na temelju neizvršenih osnova za plaćanje iznosi </w:t>
      </w:r>
      <w:r w:rsidR="005B6AB1">
        <w:t>10.399,43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5B6AB1">
        <w:t xml:space="preserve"> Dino </w:t>
      </w:r>
      <w:proofErr w:type="spellStart"/>
      <w:r w:rsidR="005B6AB1">
        <w:t>Tenić</w:t>
      </w:r>
      <w:proofErr w:type="spellEnd"/>
      <w:r w:rsidR="005B6AB1">
        <w:t>, Zagreb, Zagrebačka cesta 174, OIB: 05021050941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B6AB1">
        <w:t>2026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A32CF">
        <w:t>11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A6331C" w:rsidP="00A6331C" w:rsidR="00E63D95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63D95">
        <w:tab/>
      </w:r>
      <w:r w:rsidR="00E63D95">
        <w:tab/>
        <w:t xml:space="preserve">        </w:t>
      </w:r>
      <w:r w:rsidR="009D424F">
        <w:tab/>
        <w:t xml:space="preserve">   </w:t>
      </w:r>
      <w:r w:rsidR="00E63D95">
        <w:t xml:space="preserve"> </w:t>
      </w:r>
      <w:r w:rsidR="009D424F">
        <w:t xml:space="preserve">Ivan Čulić </w:t>
      </w:r>
    </w:p>
    <w:p w:rsidRDefault="00101A70" w:rsidP="00A6331C" w:rsidR="00101A70">
      <w:pPr>
        <w:ind w:left="720"/>
        <w:jc w:val="both"/>
      </w:pPr>
    </w:p>
    <w:p w:rsidRDefault="00E63D95" w:rsidP="00A6331C" w:rsidR="00E63D95">
      <w:pPr>
        <w:ind w:left="720"/>
        <w:jc w:val="both"/>
      </w:pPr>
      <w:r>
        <w:tab/>
        <w:t xml:space="preserve">      </w:t>
      </w:r>
    </w:p>
    <w:p w:rsidRDefault="00A6331C" w:rsidP="00A6331C" w:rsidR="00A6331C">
      <w:r>
        <w:lastRenderedPageBreak/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6331C" w:rsidP="00A6331C" w:rsidR="00A6331C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>
        <w:tab/>
        <w:t xml:space="preserve"> </w:t>
      </w:r>
    </w:p>
    <w:p w:rsidRDefault="00A6331C" w:rsidP="00A6331C" w:rsidR="00A6331C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  <w:r w:rsidR="00101A70">
        <w:tab/>
        <w:t xml:space="preserve">    </w:t>
      </w:r>
    </w:p>
    <w:p w:rsidRDefault="00A6331C" w:rsidP="00A6331C" w:rsidR="00A6331C">
      <w:pPr>
        <w:numPr>
          <w:ilvl w:val="0"/>
          <w:numId w:val="1"/>
        </w:numPr>
      </w:pPr>
      <w:r>
        <w:t>kal. 04.03.</w:t>
      </w:r>
    </w:p>
    <w:p w:rsidRDefault="002C563B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A04E3"/>
    <w:rsid w:val="000D4EF7"/>
    <w:rsid w:val="000E3CD9"/>
    <w:rsid w:val="000F5B48"/>
    <w:rsid w:val="00101A70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C563B"/>
    <w:rsid w:val="002F0455"/>
    <w:rsid w:val="0030710A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B6AB1"/>
    <w:rsid w:val="005F161D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6331C"/>
    <w:rsid w:val="00A958D2"/>
    <w:rsid w:val="00AA24C9"/>
    <w:rsid w:val="00AB536E"/>
    <w:rsid w:val="00AC553E"/>
    <w:rsid w:val="00AC638E"/>
    <w:rsid w:val="00AD67F8"/>
    <w:rsid w:val="00B456CC"/>
    <w:rsid w:val="00B6125C"/>
    <w:rsid w:val="00B83D32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6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6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6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6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6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6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6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6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2026</izvorni_sadrzaj>
    <derivirana_varijabla naziv="DomainObject.Predmet.Broj_1">2026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St-2026/2018</izvorni_sadrzaj>
    <derivirana_varijabla naziv="DomainObject.Predmet.OznakaBroj_1">St-2026/2018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DRINADON j.d.o.o. za usluge</izvorni_sadrzaj>
    <derivirana_varijabla naziv="DomainObject.Predmet.ProtustrankaFormated_1">  DRINADON j.d.o.o. za usluge</derivirana_varijabla>
  </DomainObject.Predmet.ProtustrankaFormated>
  <DomainObject.Predmet.ProtustrankaFormatedOIB>
    <izvorni_sadrzaj>  DRINADON j.d.o.o. za usluge, OIB 93771794557</izvorni_sadrzaj>
    <derivirana_varijabla naziv="DomainObject.Predmet.ProtustrankaFormatedOIB_1">  DRINADON j.d.o.o. za usluge, OIB 93771794557</derivirana_varijabla>
  </DomainObject.Predmet.ProtustrankaFormatedOIB>
  <DomainObject.Predmet.ProtustrankaFormatedWithAdress>
    <izvorni_sadrzaj> DRINADON j.d.o.o. za usluge, Ulica Mladosti 18, 10000 Zagreb</izvorni_sadrzaj>
    <derivirana_varijabla naziv="DomainObject.Predmet.ProtustrankaFormatedWithAdress_1"> DRINADON j.d.o.o. za usluge, Ulica Mladosti 18, 10000 Zagreb</derivirana_varijabla>
  </DomainObject.Predmet.ProtustrankaFormatedWithAdress>
  <DomainObject.Predmet.ProtustrankaFormatedWithAdressOIB>
    <izvorni_sadrzaj> DRINADON j.d.o.o. za usluge, OIB 93771794557, Ulica Mladosti 18, 10000 Zagreb</izvorni_sadrzaj>
    <derivirana_varijabla naziv="DomainObject.Predmet.ProtustrankaFormatedWithAdressOIB_1"> DRINADON j.d.o.o. za usluge, OIB 93771794557, Ulica Mladosti 18, 10000 Zagreb</derivirana_varijabla>
  </DomainObject.Predmet.ProtustrankaFormatedWithAdressOIB>
  <DomainObject.Predmet.ProtustrankaWithAdress>
    <izvorni_sadrzaj>DRINADON j.d.o.o. za usluge Ulica Mladosti 18, 10000 Zagreb</izvorni_sadrzaj>
    <derivirana_varijabla naziv="DomainObject.Predmet.ProtustrankaWithAdress_1">DRINADON j.d.o.o. za usluge Ulica Mladosti 18, 10000 Zagreb</derivirana_varijabla>
  </DomainObject.Predmet.ProtustrankaWithAdress>
  <DomainObject.Predmet.ProtustrankaWithAdressOIB>
    <izvorni_sadrzaj>DRINADON j.d.o.o. za usluge, OIB 93771794557, Ulica Mladosti 18, 10000 Zagreb</izvorni_sadrzaj>
    <derivirana_varijabla naziv="DomainObject.Predmet.ProtustrankaWithAdressOIB_1">DRINADON j.d.o.o. za usluge, OIB 93771794557, Ulica Mladosti 18, 10000 Zagreb</derivirana_varijabla>
  </DomainObject.Predmet.ProtustrankaWithAdressOIB>
  <DomainObject.Predmet.ProtustrankaNazivFormated>
    <izvorni_sadrzaj>DRINADON j.d.o.o. za usluge</izvorni_sadrzaj>
    <derivirana_varijabla naziv="DomainObject.Predmet.ProtustrankaNazivFormated_1">DRINADON j.d.o.o. za usluge</derivirana_varijabla>
  </DomainObject.Predmet.ProtustrankaNazivFormated>
  <DomainObject.Predmet.ProtustrankaNazivFormatedOIB>
    <izvorni_sadrzaj>DRINADON j.d.o.o. za usluge, OIB 93771794557</izvorni_sadrzaj>
    <derivirana_varijabla naziv="DomainObject.Predmet.ProtustrankaNazivFormatedOIB_1">DRINADON j.d.o.o. za usluge, OIB 93771794557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DRINADON j.d.o.o. za usluge</item>
    </izvorni_sadrzaj>
    <derivirana_varijabla naziv="DomainObject.Predmet.ProtuStrankaListFormated_1">
      <item>DRINADON j.d.o.o. za usluge</item>
    </derivirana_varijabla>
  </DomainObject.Predmet.ProtuStrankaListFormated>
  <DomainObject.Predmet.ProtuStrankaListFormatedOIB>
    <izvorni_sadrzaj>
      <item>DRINADON j.d.o.o. za usluge, OIB 93771794557</item>
    </izvorni_sadrzaj>
    <derivirana_varijabla naziv="DomainObject.Predmet.ProtuStrankaListFormatedOIB_1">
      <item>DRINADON j.d.o.o. za usluge, OIB 93771794557</item>
    </derivirana_varijabla>
  </DomainObject.Predmet.ProtuStrankaListFormatedOIB>
  <DomainObject.Predmet.ProtuStrankaListFormatedWithAdress>
    <izvorni_sadrzaj>
      <item>DRINADON j.d.o.o. za usluge, Ulica Mladosti 18, 10000 Zagreb</item>
    </izvorni_sadrzaj>
    <derivirana_varijabla naziv="DomainObject.Predmet.ProtuStrankaListFormatedWithAdress_1">
      <item>DRINADON j.d.o.o. za usluge, Ulica Mladosti 18, 10000 Zagreb</item>
    </derivirana_varijabla>
  </DomainObject.Predmet.ProtuStrankaListFormatedWithAdress>
  <DomainObject.Predmet.ProtuStrankaListFormatedWithAdressOIB>
    <izvorni_sadrzaj>
      <item>DRINADON j.d.o.o. za usluge, OIB 93771794557, Ulica Mladosti 18, 10000 Zagreb</item>
    </izvorni_sadrzaj>
    <derivirana_varijabla naziv="DomainObject.Predmet.ProtuStrankaListFormatedWithAdressOIB_1">
      <item>DRINADON j.d.o.o. za usluge, OIB 93771794557, Ulica Mladosti 18, 10000 Zagreb</item>
    </derivirana_varijabla>
  </DomainObject.Predmet.ProtuStrankaListFormatedWithAdressOIB>
  <DomainObject.Predmet.ProtuStrankaListNazivFormated>
    <izvorni_sadrzaj>
      <item>DRINADON j.d.o.o. za usluge</item>
    </izvorni_sadrzaj>
    <derivirana_varijabla naziv="DomainObject.Predmet.ProtuStrankaListNazivFormated_1">
      <item>DRINADON j.d.o.o. za usluge</item>
    </derivirana_varijabla>
  </DomainObject.Predmet.ProtuStrankaListNazivFormated>
  <DomainObject.Predmet.ProtuStrankaListNazivFormatedOIB>
    <izvorni_sadrzaj>
      <item>DRINADON j.d.o.o. za usluge, OIB 93771794557</item>
    </izvorni_sadrzaj>
    <derivirana_varijabla naziv="DomainObject.Predmet.ProtuStrankaListNazivFormatedOIB_1">
      <item>DRINADON j.d.o.o. za usluge, OIB 93771794557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DRINADON j.d.o.o. za usluge</izvorni_sadrzaj>
    <derivirana_varijabla naziv="DomainObject.Predmet.ProtustrankaIDrugi_1">DRINADON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DRINADON j.d.o.o. za usluge, OIB 93771794557, Ulica Mladosti 18, 10000 Zagreb</izvorni_sadrzaj>
    <derivirana_varijabla naziv="DomainObject.Predmet.ProtustrankaIDrugiAdressOIB_1">DRINADON j.d.o.o. za usluge, OIB 93771794557, Ulica Mladosti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DRINADON j.d.o.o. za usluge</item>
      <item>FINA Regionalni centar Zagreb</item>
    </izvorni_sadrzaj>
    <derivirana_varijabla naziv="DomainObject.Predmet.SudioniciListNaziv_1">
      <item>DRINADON j.d.o.o. za usluge</item>
      <item>FINA Regionalni centar Zagreb</item>
    </derivirana_varijabla>
  </DomainObject.Predmet.SudioniciListNaziv>
  <DomainObject.Predmet.SudioniciListAdressOIB>
    <izvorni_sadrzaj>
      <item>DRINADON j.d.o.o. za usluge, OIB 93771794557, Ulica Mladosti 18,10000 Zagreb</item>
      <item>FINA Regionalni centar Zagreb, OIB 85821130368, Trg svibanjskih žrtava 1995. 1,10000 Zagreb</item>
    </izvorni_sadrzaj>
    <derivirana_varijabla naziv="DomainObject.Predmet.SudioniciListAdressOIB_1">
      <item>DRINADON j.d.o.o. za usluge, OIB 93771794557, Ulica Mladosti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93771794557</item>
      <item>, OIB 85821130368</item>
    </izvorni_sadrzaj>
    <derivirana_varijabla naziv="DomainObject.Predmet.SudioniciListNazivOIB_1">
      <item>, OIB 93771794557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6CBDC-5701-4A6C-A81E-E9B4FC8CA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2133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2019-01-11T13:22:00Z</dcterms:created>
  <dc:creator>Snježana Andrijanić</dc:creator>
  <cp:lastModifiedBy>Sanda Gučić</cp:lastModifiedBy>
  <cp:lastPrinted>2019-01-11T13:19:00Z</cp:lastPrinted>
  <dcterms:modified xmlns:xsi="http://www.w3.org/2001/XMLSchema-instance" xsi:type="dcterms:W3CDTF">2019-01-14T06:52:00Z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(St-2026-18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