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a152" w14:paraId="98aa152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964DF7">
        <w:t>St-691</w:t>
      </w:r>
      <w:r w:rsidR="00AE4AF3">
        <w:t>/2018</w:t>
      </w:r>
    </w:p>
    <w:p w:rsidRDefault="004017C9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20477A" w:rsidP="00AE4AF3" w:rsidR="00AE4AF3" w:rsidRPr="00AE4AF3">
      <w:pPr>
        <w:jc w:val="both"/>
      </w:pPr>
      <w:r w:rsidRPr="0020477A">
        <w:t>Trgovački sud u Zagrebu, po sucu Maji Jurovicki, u stečajnom postupku u povodu prijedloga predlagatelja FINANCIJSKE AGENCIJE, Zagreb, Ulica grada Vukovara 70, OIB: 85821130368, za otvaranje stečajnog postupka nad dužnikom IZVOR TRGOVINE d.o.o. OIB: 60481195382 , Zagreb, Put Loparice 25</w:t>
      </w:r>
      <w:r>
        <w:t xml:space="preserve">, </w:t>
      </w:r>
      <w:r w:rsidR="00AE4AF3">
        <w:t xml:space="preserve">dana </w:t>
      </w:r>
      <w:r w:rsidR="004017C9">
        <w:t>10</w:t>
      </w:r>
      <w:r w:rsidR="00AE4AF3">
        <w:t>. srp</w:t>
      </w:r>
      <w:r w:rsidR="00AE4AF3" w:rsidRPr="00AE4AF3">
        <w:t>nja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3F21F0" w:rsidP="003F21F0" w:rsidR="00F01CC5">
      <w:pPr>
        <w:jc w:val="both"/>
      </w:pPr>
      <w:r>
        <w:t>I</w:t>
      </w:r>
      <w:r w:rsidR="004017C9">
        <w:t>.</w:t>
      </w:r>
      <w:r>
        <w:t xml:space="preserve">  </w:t>
      </w:r>
      <w:r w:rsidR="00DB441F">
        <w:t xml:space="preserve">Otvara se stečajni postupak nad dužnikom </w:t>
      </w:r>
      <w:r w:rsidR="0020477A" w:rsidRPr="0020477A">
        <w:t>IZVOR TRGOVINE d.o.o. OIB: 60481195382 , Zagreb, Put Loparice 2</w:t>
      </w:r>
      <w:r w:rsidR="00F01CC5">
        <w:t>5.</w:t>
      </w:r>
    </w:p>
    <w:p w:rsidRDefault="00DB441F" w:rsidP="003F21F0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4017C9">
        <w:t xml:space="preserve">10. srpnja 2018. u 15,00 </w:t>
      </w:r>
      <w:r w:rsidR="006060B2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7C7596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20477A" w:rsidRPr="0020477A">
        <w:t>Biserka Šmit-Sabolić OIB: 63081779137 iz Kutine, Crkvena 26.</w:t>
      </w:r>
    </w:p>
    <w:p w:rsidRDefault="00833A14" w:rsidP="00833A14" w:rsidR="00833A14">
      <w:pPr>
        <w:jc w:val="both"/>
      </w:pPr>
    </w:p>
    <w:p w:rsidRDefault="00DB441F" w:rsidP="00152F9B" w:rsidR="00987757">
      <w:pPr>
        <w:jc w:val="both"/>
        <w:rPr>
          <w:lang w:val="pt-BR"/>
        </w:rPr>
      </w:pPr>
      <w:r>
        <w:t xml:space="preserve">III. Zaključuje se stečajni postupak nad dužnikom </w:t>
      </w:r>
      <w:r w:rsidR="00F01CC5" w:rsidRPr="00F01CC5">
        <w:t>IZVOR TRGOVINE d.o.o. OIB: 60481195382 , Zagreb, Put Loparice 2</w:t>
      </w:r>
      <w:r w:rsidR="00F01CC5">
        <w:t>5.</w:t>
      </w: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0E4567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F01CC5" w:rsidRPr="00F01CC5">
        <w:t>IZVOR TRGOVINE d.o.o. OIB: 60481195382 , Zagreb, Put Loparice 25.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CA6649" w:rsidP="00C1210B" w:rsidR="00C1210B" w:rsidRPr="00C1210B">
      <w:pPr>
        <w:jc w:val="both"/>
      </w:pPr>
      <w:r>
        <w:t xml:space="preserve">         </w:t>
      </w:r>
      <w:r w:rsidR="00F01CC5" w:rsidRPr="00F01CC5">
        <w:t xml:space="preserve">Financijska agencija, kao predlagatelj, navela je u prijedlogu za otvaranje stečajnog postupka kako dužnik na dan 05.03.2018. u Očevidniku redoslijeda osnova za plaćanje ima evidentirane neizvršene osnove za plaćanje u neprekinutom razdoblju od 120 dana, u ukupnom iznosu od 8.191,29 kn, kao i da dužnik ima 1 zaposlenika. S obzirom na to da predlagatelj vodi Očevidnik redoslijeda osnova za plaćanje, sud je prihvatio predlagateljeve </w:t>
      </w:r>
      <w:r w:rsidR="00F01CC5" w:rsidRPr="00F01CC5">
        <w:lastRenderedPageBreak/>
        <w:t>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E716C0">
        <w:t>od 09.04.2018</w:t>
      </w:r>
      <w:r w:rsidR="000A77E9">
        <w:t xml:space="preserve">. </w:t>
      </w:r>
      <w:r>
        <w:t>pokrenuo prethodni postupak nad dužnikom, a potom je održano  ročište radi očitovanja o prijedlogu za otvaranje stečajnog postupka. Zastu</w:t>
      </w:r>
      <w:r w:rsidR="00D64953">
        <w:t>pni</w:t>
      </w:r>
      <w:r w:rsidR="00181D23">
        <w:t>k</w:t>
      </w:r>
      <w:r w:rsidR="00D64953">
        <w:t xml:space="preserve"> po zakonu dužnika ni</w:t>
      </w:r>
      <w:r w:rsidR="00181D23">
        <w:t>je</w:t>
      </w:r>
      <w:r w:rsidR="004874E1">
        <w:t xml:space="preserve"> pristupi</w:t>
      </w:r>
      <w:r w:rsidR="00181D23">
        <w:t xml:space="preserve">o </w:t>
      </w:r>
      <w:r w:rsidR="009305E0">
        <w:t xml:space="preserve">na navedeno ročište </w:t>
      </w:r>
      <w:r w:rsidR="00181D23">
        <w:t>i nije postupio</w:t>
      </w:r>
      <w:r w:rsidR="009305E0">
        <w:t xml:space="preserve"> po rješenju od 09.04.2018.</w:t>
      </w:r>
    </w:p>
    <w:p w:rsidRDefault="000E4567" w:rsidP="000E4567" w:rsidR="00445594">
      <w:pPr>
        <w:jc w:val="both"/>
      </w:pPr>
      <w:r>
        <w:t xml:space="preserve">       </w:t>
      </w:r>
      <w:r w:rsidR="00E716C0">
        <w:t xml:space="preserve">    Uvidom u podnesak FINE od 12.04.2018</w:t>
      </w:r>
      <w:r>
        <w:t xml:space="preserve">. sud je </w:t>
      </w:r>
      <w:r w:rsidR="00D64953">
        <w:t>utvrdio kako je dužnik na dan 05</w:t>
      </w:r>
      <w:r w:rsidR="00866D09">
        <w:t>.03.2018</w:t>
      </w:r>
      <w:r>
        <w:t xml:space="preserve">. u Očevidniku redoslijeda osnova za plaćanje imao neizvršene osnove za plaćanje u neprekinutom razdoblju </w:t>
      </w:r>
      <w:r w:rsidR="00445594">
        <w:t xml:space="preserve">od 120 dana u ukupnom iznosu od </w:t>
      </w:r>
      <w:r w:rsidR="00D64953">
        <w:t xml:space="preserve">8.191,29 </w:t>
      </w:r>
      <w:r w:rsidR="00445594" w:rsidRPr="00445594">
        <w:t>kn</w:t>
      </w:r>
      <w:r w:rsidR="00445594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9305E0">
        <w:t xml:space="preserve">          Sud je rješenjem od 24.05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263656" w:rsidRPr="00263656">
        <w:t xml:space="preserve">24.05.2018. </w:t>
      </w:r>
      <w:r>
        <w:t xml:space="preserve">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4017C9" w:rsidP="00263656" w:rsidR="00A82154">
      <w:pPr>
        <w:jc w:val="center"/>
      </w:pPr>
      <w:r>
        <w:t>Zagreb,</w:t>
      </w:r>
      <w:r w:rsidR="000E4567">
        <w:t xml:space="preserve"> </w:t>
      </w:r>
      <w:r w:rsidR="00F277D1">
        <w:t>10</w:t>
      </w:r>
      <w:r w:rsidR="00263656" w:rsidRPr="00263656">
        <w:t>. srpnja 2018.</w:t>
      </w: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5F128D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5F128D" w:rsidP="004F5146" w:rsidR="005F128D">
      <w:pPr>
        <w:jc w:val="right"/>
      </w:pPr>
      <w:r>
        <w:t>za točnost otpravka-ovlašteni službenik</w:t>
      </w:r>
    </w:p>
    <w:p w:rsidRDefault="005F128D" w:rsidP="004F5146" w:rsidR="005F128D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F277D1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F01CC5">
          <w:t>691</w:t>
        </w:r>
        <w:r w:rsidR="003D592F">
          <w:t>/</w:t>
        </w:r>
        <w:r w:rsidR="003F21F0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9F3A60"/>
    <w:multiLevelType w:val="hybridMultilevel"/>
    <w:tmpl w:val="19C85388"/>
    <w:lvl w:tplc="B100FA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4545A"/>
    <w:rsid w:val="00087CA3"/>
    <w:rsid w:val="000A6636"/>
    <w:rsid w:val="000A77E9"/>
    <w:rsid w:val="000B4CD8"/>
    <w:rsid w:val="000C5D82"/>
    <w:rsid w:val="000E1465"/>
    <w:rsid w:val="000E4567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81D23"/>
    <w:rsid w:val="00191282"/>
    <w:rsid w:val="001A684C"/>
    <w:rsid w:val="001B73F3"/>
    <w:rsid w:val="001C38BA"/>
    <w:rsid w:val="0020477A"/>
    <w:rsid w:val="002261F5"/>
    <w:rsid w:val="0023149C"/>
    <w:rsid w:val="00237B9E"/>
    <w:rsid w:val="00255162"/>
    <w:rsid w:val="00263656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27B4"/>
    <w:rsid w:val="003D592F"/>
    <w:rsid w:val="003E0E43"/>
    <w:rsid w:val="003E4392"/>
    <w:rsid w:val="003F21F0"/>
    <w:rsid w:val="003F712D"/>
    <w:rsid w:val="004017C9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5594"/>
    <w:rsid w:val="00451F6F"/>
    <w:rsid w:val="00454A5A"/>
    <w:rsid w:val="004621DA"/>
    <w:rsid w:val="00471353"/>
    <w:rsid w:val="00475B50"/>
    <w:rsid w:val="00476076"/>
    <w:rsid w:val="004874E1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E60"/>
    <w:rsid w:val="005C7C4C"/>
    <w:rsid w:val="005D3DE4"/>
    <w:rsid w:val="005E50D0"/>
    <w:rsid w:val="005F128D"/>
    <w:rsid w:val="005F7440"/>
    <w:rsid w:val="00603A21"/>
    <w:rsid w:val="006060B2"/>
    <w:rsid w:val="00616F59"/>
    <w:rsid w:val="00665971"/>
    <w:rsid w:val="006671E6"/>
    <w:rsid w:val="00682D9E"/>
    <w:rsid w:val="006A2246"/>
    <w:rsid w:val="006A3354"/>
    <w:rsid w:val="006A6354"/>
    <w:rsid w:val="006B10DF"/>
    <w:rsid w:val="006C3CCF"/>
    <w:rsid w:val="006C5196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66D09"/>
    <w:rsid w:val="008A306D"/>
    <w:rsid w:val="008C661C"/>
    <w:rsid w:val="008E127C"/>
    <w:rsid w:val="008E59F9"/>
    <w:rsid w:val="00910DEA"/>
    <w:rsid w:val="00912715"/>
    <w:rsid w:val="009305E0"/>
    <w:rsid w:val="00937188"/>
    <w:rsid w:val="00963A54"/>
    <w:rsid w:val="00964DF7"/>
    <w:rsid w:val="00976D9E"/>
    <w:rsid w:val="00987757"/>
    <w:rsid w:val="00997388"/>
    <w:rsid w:val="009A72F1"/>
    <w:rsid w:val="009B54BC"/>
    <w:rsid w:val="009B7AB6"/>
    <w:rsid w:val="009C6B90"/>
    <w:rsid w:val="009C6FF1"/>
    <w:rsid w:val="009E23BB"/>
    <w:rsid w:val="009E4E4C"/>
    <w:rsid w:val="009F1F7C"/>
    <w:rsid w:val="00A05D6C"/>
    <w:rsid w:val="00A22B7B"/>
    <w:rsid w:val="00A2463E"/>
    <w:rsid w:val="00A618D3"/>
    <w:rsid w:val="00A67262"/>
    <w:rsid w:val="00A75AF9"/>
    <w:rsid w:val="00A82154"/>
    <w:rsid w:val="00AA0442"/>
    <w:rsid w:val="00AA78A7"/>
    <w:rsid w:val="00AD35E7"/>
    <w:rsid w:val="00AE0E35"/>
    <w:rsid w:val="00AE4AF3"/>
    <w:rsid w:val="00AE7439"/>
    <w:rsid w:val="00B03FD5"/>
    <w:rsid w:val="00B06231"/>
    <w:rsid w:val="00B143AE"/>
    <w:rsid w:val="00B221D4"/>
    <w:rsid w:val="00B22DAB"/>
    <w:rsid w:val="00B42A98"/>
    <w:rsid w:val="00B46603"/>
    <w:rsid w:val="00B7682A"/>
    <w:rsid w:val="00B8024A"/>
    <w:rsid w:val="00BB2CC0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10768"/>
    <w:rsid w:val="00D1734F"/>
    <w:rsid w:val="00D26467"/>
    <w:rsid w:val="00D63665"/>
    <w:rsid w:val="00D64953"/>
    <w:rsid w:val="00D71FFD"/>
    <w:rsid w:val="00D85CC6"/>
    <w:rsid w:val="00DA687B"/>
    <w:rsid w:val="00DA6DB6"/>
    <w:rsid w:val="00DB1188"/>
    <w:rsid w:val="00DB441F"/>
    <w:rsid w:val="00DD2E8C"/>
    <w:rsid w:val="00E02AE0"/>
    <w:rsid w:val="00E337EC"/>
    <w:rsid w:val="00E4038E"/>
    <w:rsid w:val="00E46026"/>
    <w:rsid w:val="00E57CD2"/>
    <w:rsid w:val="00E63E36"/>
    <w:rsid w:val="00E716C0"/>
    <w:rsid w:val="00E71B8C"/>
    <w:rsid w:val="00E72D2A"/>
    <w:rsid w:val="00E75D7C"/>
    <w:rsid w:val="00E860BE"/>
    <w:rsid w:val="00E86299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B7002"/>
    <w:rsid w:val="00F01CC5"/>
    <w:rsid w:val="00F277D1"/>
    <w:rsid w:val="00F41E27"/>
    <w:rsid w:val="00F42D40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St-691/2018-11</izvorni_sadrzaj>
    <derivirana_varijabla naziv="DomainObject.Oznaka_1">St-691/2018-11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St-691/2018</izvorni_sadrzaj>
    <derivirana_varijabla naziv="DomainObject.Predmet.OznakaBroj_1">St-691/2018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IZVOR TRGOVINE d.o.o.</izvorni_sadrzaj>
    <derivirana_varijabla naziv="DomainObject.Predmet.ProtustrankaFormated_1">  IZVOR TRGOVINE d.o.o.</derivirana_varijabla>
  </DomainObject.Predmet.ProtustrankaFormated>
  <DomainObject.Predmet.ProtustrankaFormatedOIB>
    <izvorni_sadrzaj>  IZVOR TRGOVINE d.o.o., OIB 60481195382</izvorni_sadrzaj>
    <derivirana_varijabla naziv="DomainObject.Predmet.ProtustrankaFormatedOIB_1">  IZVOR TRGOVINE d.o.o., OIB 60481195382</derivirana_varijabla>
  </DomainObject.Predmet.ProtustrankaFormatedOIB>
  <DomainObject.Predmet.ProtustrankaFormatedWithAdress>
    <izvorni_sadrzaj> IZVOR TRGOVINE d.o.o., Put Loparica 25, 10000 Zagreb</izvorni_sadrzaj>
    <derivirana_varijabla naziv="DomainObject.Predmet.ProtustrankaFormatedWithAdress_1"> IZVOR TRGOVINE d.o.o., Put Loparica 25, 10000 Zagreb</derivirana_varijabla>
  </DomainObject.Predmet.ProtustrankaFormatedWithAdress>
  <DomainObject.Predmet.ProtustrankaFormatedWithAdressOIB>
    <izvorni_sadrzaj> IZVOR TRGOVINE d.o.o., OIB 60481195382, Put Loparica 25, 10000 Zagreb</izvorni_sadrzaj>
    <derivirana_varijabla naziv="DomainObject.Predmet.ProtustrankaFormatedWithAdressOIB_1"> IZVOR TRGOVINE d.o.o., OIB 60481195382, Put Loparica 25, 10000 Zagreb</derivirana_varijabla>
  </DomainObject.Predmet.ProtustrankaFormatedWithAdressOIB>
  <DomainObject.Predmet.ProtustrankaWithAdress>
    <izvorni_sadrzaj>IZVOR TRGOVINE d.o.o. Put Loparica 25, 10000 Zagreb</izvorni_sadrzaj>
    <derivirana_varijabla naziv="DomainObject.Predmet.ProtustrankaWithAdress_1">IZVOR TRGOVINE d.o.o. Put Loparica 25, 10000 Zagreb</derivirana_varijabla>
  </DomainObject.Predmet.ProtustrankaWithAdress>
  <DomainObject.Predmet.ProtustrankaWithAdressOIB>
    <izvorni_sadrzaj>IZVOR TRGOVINE d.o.o., OIB 60481195382, Put Loparica 25, 10000 Zagreb</izvorni_sadrzaj>
    <derivirana_varijabla naziv="DomainObject.Predmet.ProtustrankaWithAdressOIB_1">IZVOR TRGOVINE d.o.o., OIB 60481195382, Put Loparica 25, 10000 Zagreb</derivirana_varijabla>
  </DomainObject.Predmet.ProtustrankaWithAdressOIB>
  <DomainObject.Predmet.ProtustrankaNazivFormated>
    <izvorni_sadrzaj>IZVOR TRGOVINE d.o.o.</izvorni_sadrzaj>
    <derivirana_varijabla naziv="DomainObject.Predmet.ProtustrankaNazivFormated_1">IZVOR TRGOVINE d.o.o.</derivirana_varijabla>
  </DomainObject.Predmet.ProtustrankaNazivFormated>
  <DomainObject.Predmet.ProtustrankaNazivFormatedOIB>
    <izvorni_sadrzaj>IZVOR TRGOVINE d.o.o., OIB 60481195382</izvorni_sadrzaj>
    <derivirana_varijabla naziv="DomainObject.Predmet.ProtustrankaNazivFormatedOIB_1">IZVOR TRGOVINE d.o.o., OIB 60481195382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Emilija Šulentić</izvorni_sadrzaj>
    <derivirana_varijabla naziv="DomainObject.Predmet.StrankaFormated_1">  FINA Regionalni centar Zagreb; Emilija Šulentić</derivirana_varijabla>
  </DomainObject.Predmet.StrankaFormated>
  <DomainObject.Predmet.StrankaFormatedOIB>
    <izvorni_sadrzaj>  FINA Regionalni centar Zagreb, OIB 85821130368; Emilija Šulentić, OIB 62700809656</izvorni_sadrzaj>
    <derivirana_varijabla naziv="DomainObject.Predmet.StrankaFormatedOIB_1">  FINA Regionalni centar Zagreb, OIB 85821130368; Emilija Šulentić, OIB 62700809656</derivirana_varijabla>
  </DomainObject.Predmet.StrankaFormatedOIB>
  <DomainObject.Predmet.StrankaFormatedWithAdress>
    <izvorni_sadrzaj> FINA Regionalni centar Zagreb, Trg svibanjskih žrtava 1995. br. 1, 10000 Zagreb; Emilija Šulentić, 30.svibnja 98, 33000 Milanovac</izvorni_sadrzaj>
    <derivirana_varijabla naziv="DomainObject.Predmet.StrankaFormatedWithAdress_1"> FINA Regionalni centar Zagreb, Trg svibanjskih žrtava 1995. br. 1, 10000 Zagreb; Emilija Šulentić, 30.svibnja 98, 33000 Milanovac</derivirana_varijabla>
  </DomainObject.Predmet.StrankaFormatedWithAdress>
  <DomainObject.Predmet.StrankaFormatedWithAdressOIB>
    <izvorni_sadrzaj> FINA Regionalni centar Zagreb, OIB 85821130368, Trg svibanjskih žrtava 1995. br. 1, 10000 Zagreb; Emilija Šulentić, OIB 62700809656, 30.svibnja 98, 33000 Milanovac</izvorni_sadrzaj>
    <derivirana_varijabla naziv="DomainObject.Predmet.StrankaFormatedWithAdressOIB_1"> FINA Regionalni centar Zagreb, OIB 85821130368, Trg svibanjskih žrtava 1995. br. 1, 10000 Zagreb; Emilija Šulentić, OIB 62700809656, 30.svibnja 98, 33000 Milanovac</derivirana_varijabla>
  </DomainObject.Predmet.StrankaFormatedWithAdressOIB>
  <DomainObject.Predmet.StrankaWithAdress>
    <izvorni_sadrzaj>FINA Regionalni centar Zagreb Trg svibanjskih žrtava 1995. br. 1,10000 Zagreb,Emilija Šulentić 30.svibnja 98,33000 Milanovac</izvorni_sadrzaj>
    <derivirana_varijabla naziv="DomainObject.Predmet.StrankaWithAdress_1">FINA Regionalni centar Zagreb Trg svibanjskih žrtava 1995. br. 1,10000 Zagreb,Emilija Šulentić 30.svibnja 98,33000 Milanovac</derivirana_varijabla>
  </DomainObject.Predmet.StrankaWithAdress>
  <DomainObject.Predmet.StrankaWithAdressOIB>
    <izvorni_sadrzaj>FINA Regionalni centar Zagreb, OIB 85821130368, Trg svibanjskih žrtava 1995. br. 1,10000 Zagreb,Emilija Šulentić, OIB 62700809656, 30.svibnja 98,33000 Milanovac</izvorni_sadrzaj>
    <derivirana_varijabla naziv="DomainObject.Predmet.StrankaWithAdressOIB_1">FINA Regionalni centar Zagreb, OIB 85821130368, Trg svibanjskih žrtava 1995. br. 1,10000 Zagreb,Emilija Šulentić, OIB 62700809656, 30.svibnja 98,33000 Milanovac</derivirana_varijabla>
  </DomainObject.Predmet.StrankaWithAdressOIB>
  <DomainObject.Predmet.StrankaNazivFormated>
    <izvorni_sadrzaj>FINA Regionalni centar Zagreb,Emilija Šulentić</izvorni_sadrzaj>
    <derivirana_varijabla naziv="DomainObject.Predmet.StrankaNazivFormated_1">FINA Regionalni centar Zagreb,Emilija Šulentić</derivirana_varijabla>
  </DomainObject.Predmet.StrankaNazivFormated>
  <DomainObject.Predmet.StrankaNazivFormatedOIB>
    <izvorni_sadrzaj>FINA Regionalni centar Zagreb, OIB 85821130368,Emilija Šulentić, OIB 62700809656</izvorni_sadrzaj>
    <derivirana_varijabla naziv="DomainObject.Predmet.StrankaNazivFormatedOIB_1">FINA Regionalni centar Zagreb, OIB 85821130368,Emilija Šulentić, OIB 62700809656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Emilija Šulentić</item>
    </izvorni_sadrzaj>
    <derivirana_varijabla naziv="DomainObject.Predmet.StrankaListFormated_1">
      <item>FINA Regionalni centar Zagreb</item>
      <item>Emilija Šulentić</item>
    </derivirana_varijabla>
  </DomainObject.Predmet.StrankaListFormated>
  <DomainObject.Predmet.StrankaListFormatedOIB>
    <izvorni_sadrzaj>
      <item>FINA Regionalni centar Zagreb, OIB 85821130368</item>
      <item>Emilija Šulentić, OIB 62700809656</item>
    </izvorni_sadrzaj>
    <derivirana_varijabla naziv="DomainObject.Predmet.StrankaListFormatedOIB_1">
      <item>FINA Regionalni centar Zagreb, OIB 85821130368</item>
      <item>Emilija Šulentić, OIB 62700809656</item>
    </derivirana_varijabla>
  </DomainObject.Predmet.StrankaListFormatedOIB>
  <DomainObject.Predmet.StrankaListFormatedWithAdress>
    <izvorni_sadrzaj>
      <item>FINA Regionalni centar Zagreb, Trg svibanjskih žrtava 1995. br. 1, 10000 Zagreb</item>
      <item>Emilija Šulentić, 30.svibnja 98, 33000 Milanovac</item>
    </izvorni_sadrzaj>
    <derivirana_varijabla naziv="DomainObject.Predmet.StrankaListFormatedWithAdress_1">
      <item>FINA Regionalni centar Zagreb, Trg svibanjskih žrtava 1995. br. 1, 10000 Zagreb</item>
      <item>Emilija Šulentić, 30.svibnja 98, 33000 Milanovac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Emilija Šulentić, OIB 62700809656, 30.svibnja 98, 33000 Milanovac</item>
    </izvorni_sadrzaj>
    <derivirana_varijabla naziv="DomainObject.Predmet.StrankaListFormatedWithAdressOIB_1">
      <item>FINA Regionalni centar Zagreb, OIB 85821130368, Trg svibanjskih žrtava 1995. br. 1, 10000 Zagreb</item>
      <item>Emilija Šulentić, OIB 62700809656, 30.svibnja 98, 33000 Milanovac</item>
    </derivirana_varijabla>
  </DomainObject.Predmet.StrankaListFormatedWithAdressOIB>
  <DomainObject.Predmet.StrankaListNazivFormated>
    <izvorni_sadrzaj>
      <item>FINA Regionalni centar Zagreb</item>
      <item>Emilija Šulentić</item>
    </izvorni_sadrzaj>
    <derivirana_varijabla naziv="DomainObject.Predmet.StrankaListNazivFormated_1">
      <item>FINA Regionalni centar Zagreb</item>
      <item>Emilija Šulentić</item>
    </derivirana_varijabla>
  </DomainObject.Predmet.StrankaListNazivFormated>
  <DomainObject.Predmet.StrankaListNazivFormatedOIB>
    <izvorni_sadrzaj>
      <item>FINA Regionalni centar Zagreb, OIB 85821130368</item>
      <item>Emilija Šulentić, OIB 62700809656</item>
    </izvorni_sadrzaj>
    <derivirana_varijabla naziv="DomainObject.Predmet.StrankaListNazivFormatedOIB_1">
      <item>FINA Regionalni centar Zagreb, OIB 85821130368</item>
      <item>Emilija Šulentić, OIB 62700809656</item>
    </derivirana_varijabla>
  </DomainObject.Predmet.StrankaListNazivFormatedOIB>
  <DomainObject.Predmet.ProtuStrankaListFormated>
    <izvorni_sadrzaj>
      <item>IZVOR TRGOVINE d.o.o.</item>
    </izvorni_sadrzaj>
    <derivirana_varijabla naziv="DomainObject.Predmet.ProtuStrankaListFormated_1">
      <item>IZVOR TRGOVINE d.o.o.</item>
    </derivirana_varijabla>
  </DomainObject.Predmet.ProtuStrankaListFormated>
  <DomainObject.Predmet.ProtuStrankaListFormatedOIB>
    <izvorni_sadrzaj>
      <item>IZVOR TRGOVINE d.o.o., OIB 60481195382</item>
    </izvorni_sadrzaj>
    <derivirana_varijabla naziv="DomainObject.Predmet.ProtuStrankaListFormatedOIB_1">
      <item>IZVOR TRGOVINE d.o.o., OIB 60481195382</item>
    </derivirana_varijabla>
  </DomainObject.Predmet.ProtuStrankaListFormatedOIB>
  <DomainObject.Predmet.ProtuStrankaListFormatedWithAdress>
    <izvorni_sadrzaj>
      <item>IZVOR TRGOVINE d.o.o., Put Loparica 25, 10000 Zagreb</item>
    </izvorni_sadrzaj>
    <derivirana_varijabla naziv="DomainObject.Predmet.ProtuStrankaListFormatedWithAdress_1">
      <item>IZVOR TRGOVINE d.o.o., Put Loparica 25, 10000 Zagreb</item>
    </derivirana_varijabla>
  </DomainObject.Predmet.ProtuStrankaListFormatedWithAdress>
  <DomainObject.Predmet.ProtuStrankaListFormatedWithAdressOIB>
    <izvorni_sadrzaj>
      <item>IZVOR TRGOVINE d.o.o., OIB 60481195382, Put Loparica 25, 10000 Zagreb</item>
    </izvorni_sadrzaj>
    <derivirana_varijabla naziv="DomainObject.Predmet.ProtuStrankaListFormatedWithAdressOIB_1">
      <item>IZVOR TRGOVINE d.o.o., OIB 60481195382, Put Loparica 25, 10000 Zagreb</item>
    </derivirana_varijabla>
  </DomainObject.Predmet.ProtuStrankaListFormatedWithAdressOIB>
  <DomainObject.Predmet.ProtuStrankaListNazivFormated>
    <izvorni_sadrzaj>
      <item>IZVOR TRGOVINE d.o.o.</item>
    </izvorni_sadrzaj>
    <derivirana_varijabla naziv="DomainObject.Predmet.ProtuStrankaListNazivFormated_1">
      <item>IZVOR TRGOVINE d.o.o.</item>
    </derivirana_varijabla>
  </DomainObject.Predmet.ProtuStrankaListNazivFormated>
  <DomainObject.Predmet.ProtuStrankaListNazivFormatedOIB>
    <izvorni_sadrzaj>
      <item>IZVOR TRGOVINE d.o.o., OIB 60481195382</item>
    </izvorni_sadrzaj>
    <derivirana_varijabla naziv="DomainObject.Predmet.ProtuStrankaListNazivFormatedOIB_1">
      <item>IZVOR TRGOVINE d.o.o., OIB 60481195382</item>
    </derivirana_varijabla>
  </DomainObject.Predmet.ProtuStrankaListNazivFormatedOIB>
  <DomainObject.Predmet.OstaliListFormated>
    <izvorni_sadrzaj>
      <item>Emilija Šulentić</item>
    </izvorni_sadrzaj>
    <derivirana_varijabla naziv="DomainObject.Predmet.OstaliListFormated_1">
      <item>Emilija Šulentić</item>
    </derivirana_varijabla>
  </DomainObject.Predmet.OstaliListFormated>
  <DomainObject.Predmet.OstaliListFormatedOIB>
    <izvorni_sadrzaj>
      <item>Emilija Šulentić, OIB 62700809656</item>
    </izvorni_sadrzaj>
    <derivirana_varijabla naziv="DomainObject.Predmet.OstaliListFormatedOIB_1">
      <item>Emilija Šulentić, OIB 62700809656</item>
    </derivirana_varijabla>
  </DomainObject.Predmet.OstaliListFormatedOIB>
  <DomainObject.Predmet.OstaliListFormatedWithAdress>
    <izvorni_sadrzaj>
      <item>Emilija Šulentić, 30.svibnja 98, 33000 Milanovac</item>
    </izvorni_sadrzaj>
    <derivirana_varijabla naziv="DomainObject.Predmet.OstaliListFormatedWithAdress_1">
      <item>Emilija Šulentić, 30.svibnja 98, 33000 Milanovac</item>
    </derivirana_varijabla>
  </DomainObject.Predmet.OstaliListFormatedWithAdress>
  <DomainObject.Predmet.OstaliListFormatedWithAdressOIB>
    <izvorni_sadrzaj>
      <item>Emilija Šulentić, OIB 62700809656, 30.svibnja 98, 33000 Milanovac</item>
    </izvorni_sadrzaj>
    <derivirana_varijabla naziv="DomainObject.Predmet.OstaliListFormatedWithAdressOIB_1">
      <item>Emilija Šulentić, OIB 62700809656, 30.svibnja 98, 33000 Milanovac</item>
    </derivirana_varijabla>
  </DomainObject.Predmet.OstaliListFormatedWithAdressOIB>
  <DomainObject.Predmet.OstaliListNazivFormated>
    <izvorni_sadrzaj>
      <item>Emilija Šulentić</item>
    </izvorni_sadrzaj>
    <derivirana_varijabla naziv="DomainObject.Predmet.OstaliListNazivFormated_1">
      <item>Emilija Šulentić</item>
    </derivirana_varijabla>
  </DomainObject.Predmet.OstaliListNazivFormated>
  <DomainObject.Predmet.OstaliListNazivFormatedOIB>
    <izvorni_sadrzaj>
      <item>Emilija Šulentić, OIB 62700809656</item>
    </izvorni_sadrzaj>
    <derivirana_varijabla naziv="DomainObject.Predmet.OstaliListNazivFormatedOIB_1">
      <item>Emilija Šulentić, OIB 62700809656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St-691/2018-11</izvorni_sadrzaj>
    <derivirana_varijabla naziv="DomainObject.PoslovniBrojDokumenta_1">St-691/2018-11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IZVOR TRGOVINE d.o.o.</izvorni_sadrzaj>
    <derivirana_varijabla naziv="DomainObject.Predmet.ProtustrankaIDrugi_1">IZVOR TRGOVINE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IZVOR TRGOVINE d.o.o., OIB 60481195382, Put Loparica 25, 10000 Zagreb</izvorni_sadrzaj>
    <derivirana_varijabla naziv="DomainObject.Predmet.ProtustrankaIDrugiAdressOIB_1">IZVOR TRGOVINE d.o.o., OIB 60481195382, Put Loparica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IZVOR TRGOVINE d.o.o.</item>
      <item>Emilija Šulentić</item>
      <item>Emilija Šulentić</item>
    </izvorni_sadrzaj>
    <derivirana_varijabla naziv="DomainObject.Predmet.SudioniciListNaziv_1">
      <item>FINA Regionalni centar Zagreb</item>
      <item>IZVOR TRGOVINE d.o.o.</item>
      <item>Emilija Šulentić</item>
      <item>Emilija Šulentić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IZVOR TRGOVINE d.o.o., OIB 60481195382, Put Loparica 25,10000 Zagreb</item>
      <item>Emilija Šulentić, OIB 62700809656, 30.svibnja 98,33000 Milanovac</item>
      <item>Emilija Šulentić, OIB 62700809656, 30.svibnja 98,33000 Milanovac</item>
    </izvorni_sadrzaj>
    <derivirana_varijabla naziv="DomainObject.Predmet.SudioniciListAdressOIB_1">
      <item>FINA Regionalni centar Zagreb, OIB 85821130368, Trg svibanjskih žrtava 1995. br. 1,10000 Zagreb</item>
      <item>IZVOR TRGOVINE d.o.o., OIB 60481195382, Put Loparica 25,10000 Zagreb</item>
      <item>Emilija Šulentić, OIB 62700809656, 30.svibnja 98,33000 Milanovac</item>
      <item>Emilija Šulentić, OIB 62700809656, 30.svibnja 98,33000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60481195382</item>
      <item>, OIB 62700809656</item>
      <item>, OIB 62700809656</item>
    </izvorni_sadrzaj>
    <derivirana_varijabla naziv="DomainObject.Predmet.SudioniciListNazivOIB_1">
      <item>, OIB 85821130368</item>
      <item>, OIB 60481195382</item>
      <item>, OIB 62700809656</item>
      <item>, OIB 62700809656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729C06-48CA-4F9E-8F47-26002E26B7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823</properties:Words>
  <properties:Characters>4572</properties:Characters>
  <properties:Lines>104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2018-07-09T05:53:00Z</dcterms:created>
  <dc:creator>gzubak</dc:creator>
  <cp:lastModifiedBy>Mirjana Gašparić</cp:lastModifiedBy>
  <cp:lastPrinted>2018-07-10T08:58:00Z</cp:lastPrinted>
  <dcterms:modified xmlns:xsi="http://www.w3.org/2001/XMLSchema-instance" xsi:type="dcterms:W3CDTF">2018-07-10T11:30:00Z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St-691/2018-11 / Odluka - Rješenje - otvaranje i zaključenje stečajnog postupka (čl. 132) (St-691-18_OTVORI__ZAKLJUČI_-_čl._110._ŠMIT-SABOLIĆ._šmit-sabolić)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