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b8e6" w14:paraId="45ab8e6" w:rsidRDefault="00AB0889" w:rsidR="00AB088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B0889" w:rsidP="002D60CE" w:rsidR="00AB088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0E353A">
        <w:t>-764</w:t>
      </w:r>
      <w:r w:rsidR="005543BD">
        <w:t>/15</w:t>
      </w:r>
      <w:r w:rsidR="00AB0889">
        <w:t>-29</w:t>
      </w:r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Gordanu </w:t>
      </w:r>
      <w:proofErr w:type="spellStart"/>
      <w:r w:rsidR="00591F57">
        <w:t>Zubaku</w:t>
      </w:r>
      <w:proofErr w:type="spellEnd"/>
      <w:r w:rsidR="00591F57">
        <w:t>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0E353A" w:rsidRPr="000E353A">
        <w:rPr>
          <w:lang w:val="pt-BR"/>
        </w:rPr>
        <w:t xml:space="preserve">EKOLOGIJA FAUST j.d.o.o., Zagreb, Jaruščica 9b, OIB: </w:t>
      </w:r>
      <w:r w:rsidR="000E353A" w:rsidRPr="000E353A">
        <w:t>38359794371</w:t>
      </w:r>
      <w:r w:rsidR="000E353A">
        <w:t>,</w:t>
      </w:r>
      <w:r w:rsidR="000B22E7" w:rsidRPr="00B9015B">
        <w:rPr>
          <w:lang w:val="pt-BR"/>
        </w:rPr>
        <w:t xml:space="preserve"> </w:t>
      </w:r>
      <w:r w:rsidR="000E353A">
        <w:rPr>
          <w:lang w:val="pt-BR"/>
        </w:rPr>
        <w:t>1</w:t>
      </w:r>
      <w:r w:rsidR="00AB0889">
        <w:rPr>
          <w:lang w:val="pt-BR"/>
        </w:rPr>
        <w:t>9</w:t>
      </w:r>
      <w:r w:rsidR="000E353A">
        <w:rPr>
          <w:lang w:val="pt-BR"/>
        </w:rPr>
        <w:t>. veljače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E353A" w:rsidRPr="000E353A">
        <w:rPr>
          <w:lang w:val="pt-BR"/>
        </w:rPr>
        <w:t xml:space="preserve">EKOLOGIJA FAUST j.d.o.o., Zagreb, Jaruščica 9b, OIB: </w:t>
      </w:r>
      <w:r w:rsidR="000E353A" w:rsidRPr="000E353A">
        <w:t>38359794371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E353A">
        <w:t>764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="000E353A" w:rsidRPr="000E353A">
        <w:rPr>
          <w:lang w:val="pt-BR"/>
        </w:rPr>
        <w:t>EKOLOGIJA FAUST j.d.o.o., Zagreb, Jaruščica 9b</w:t>
      </w:r>
      <w:r w:rsidRPr="00591F57">
        <w:rPr>
          <w:lang w:val="pt-BR"/>
        </w:rPr>
        <w:t>.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591F57" w:rsidP="00591F57" w:rsidR="00591F57" w:rsidRPr="00591F57">
      <w:pPr>
        <w:ind w:firstLine="708"/>
        <w:jc w:val="both"/>
      </w:pPr>
      <w:r w:rsidRPr="00591F57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91F57" w:rsidP="00591F57" w:rsidR="00591F57" w:rsidRPr="00591F57">
      <w:pPr>
        <w:jc w:val="both"/>
      </w:pPr>
    </w:p>
    <w:p w:rsidRDefault="000E353A" w:rsidP="000E353A" w:rsidR="000E353A" w:rsidRPr="000E353A">
      <w:pPr>
        <w:ind w:firstLine="708"/>
        <w:jc w:val="both"/>
      </w:pPr>
      <w:r w:rsidRPr="000E353A">
        <w:t>Financijska agencija, kao predlagatelj, navela je u prijedlogu za otvaranje stečajnog postupka kako dužnik na dan 2. rujna 2015. u Očevidniku redoslijeda osnova za plaćanje ima evidentirane neizvršene osnove za plaćanje u iznosu od 1.381,31 kn, zatim da dužnik ima 1 zaposlenog te je dostavila Očevidnik o danima insolventnosti na dan 20. listopad 2015. iz kojeg proizlazi kako dužnik ima evidentirane neizvršene osnove za plaćanje u neprekinutom razdoblju dužem od 120 dana.</w:t>
      </w:r>
    </w:p>
    <w:p w:rsidRDefault="0059075B" w:rsidP="0059075B" w:rsidR="0059075B">
      <w:pPr>
        <w:jc w:val="both"/>
      </w:pPr>
    </w:p>
    <w:p w:rsidRDefault="0059075B" w:rsidP="0059075B" w:rsidR="0059075B" w:rsidRPr="00C37D39">
      <w:pPr>
        <w:ind w:firstLine="709"/>
        <w:jc w:val="both"/>
      </w:pPr>
      <w:r>
        <w:lastRenderedPageBreak/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901CFD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0E353A">
        <w:t>17</w:t>
      </w:r>
      <w:r w:rsidR="00591F57">
        <w:t>. veljače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901CFD">
        <w:t xml:space="preserve"> na koje je pristupio zastupnik po zakonu dužnika koji se nije protivio prijedlogu da se nad dužnikom otvori stečaj te je </w:t>
      </w:r>
      <w:proofErr w:type="spellStart"/>
      <w:r w:rsidR="00901CFD">
        <w:t>je</w:t>
      </w:r>
      <w:proofErr w:type="spellEnd"/>
      <w:r w:rsidR="00901CFD">
        <w:t xml:space="preserve"> izjavio kako dužnik u svom vlasništvu nema imovinu.</w:t>
      </w:r>
    </w:p>
    <w:p w:rsidRDefault="009B1748" w:rsidP="00D677F7" w:rsidR="009B1748">
      <w:pPr>
        <w:pStyle w:val="Tijeloteksta"/>
        <w:ind w:firstLine="708"/>
      </w:pPr>
    </w:p>
    <w:p w:rsidRDefault="009B1748" w:rsidP="000E353A" w:rsidR="009B1748" w:rsidRPr="0089526A">
      <w:pPr>
        <w:pStyle w:val="Tijeloteksta"/>
        <w:ind w:firstLine="708"/>
      </w:pPr>
      <w:r w:rsidRPr="0089526A">
        <w:t xml:space="preserve">Uvidom u </w:t>
      </w:r>
      <w:r w:rsidR="000E353A" w:rsidRPr="000E353A">
        <w:t>Očevidnik o redoslijedu plaćanja (list 37. spisa)</w:t>
      </w:r>
      <w:r w:rsidR="000E353A">
        <w:t>, sud je utvrdio</w:t>
      </w:r>
      <w:r w:rsidR="000E353A" w:rsidRPr="000E353A">
        <w:t xml:space="preserve"> kako su dužnikovi računi ugašeni ali prethodno su isti bili blokirani od 31. ožujka 2015.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0E353A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E16B5">
        <w:t>19</w:t>
      </w:r>
      <w:r w:rsidR="00591F57">
        <w:t>. veljače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AB0889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AB0889" w:rsidR="00065B42" w:rsidRPr="00B9015B">
      <w:pPr>
        <w:jc w:val="right"/>
      </w:pPr>
      <w:r w:rsidRPr="00B9015B">
        <w:t>Gordan Zubak</w:t>
      </w:r>
      <w:r w:rsidR="002E16B5">
        <w:t>, v.r.</w:t>
      </w:r>
    </w:p>
    <w:p w:rsidRDefault="00AB0889" w:rsidP="00065B42" w:rsidR="00AB0889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2E16B5" w:rsidP="002D60CE" w:rsidR="002E16B5" w:rsidRPr="00B9015B">
      <w:pPr>
        <w:jc w:val="both"/>
      </w:pPr>
    </w:p>
    <w:p w:rsidRDefault="00AB0889" w:rsidP="00065B42" w:rsidR="00AB0889"/>
    <w:p w:rsidRDefault="002E16B5" w:rsidP="001745C1" w:rsidR="002E16B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065B42" w:rsidP="002E16B5" w:rsidR="00065B42"/>
    <w:p w:rsidRDefault="002E16B5" w:rsidP="002E16B5" w:rsidR="002E16B5" w:rsidRPr="00B9015B"/>
    <w:sectPr w:rsidSect="002E16B5" w:rsidR="002E16B5" w:rsidRPr="00B9015B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889" w:rsidP="00AB0889" w:rsidR="00AB0889">
      <w:r>
        <w:separator/>
      </w:r>
    </w:p>
  </w:endnote>
  <w:endnote w:id="0" w:type="continuationSeparator">
    <w:p w:rsidRDefault="00AB0889" w:rsidP="00AB0889" w:rsidR="00AB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889" w:rsidP="00AB0889" w:rsidR="00AB0889">
      <w:r>
        <w:separator/>
      </w:r>
    </w:p>
  </w:footnote>
  <w:footnote w:id="0" w:type="continuationSeparator">
    <w:p w:rsidRDefault="00AB0889" w:rsidP="00AB0889" w:rsidR="00AB0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889" w:rsidR="00AB0889">
    <w:pPr>
      <w:pStyle w:val="Zaglavlje"/>
    </w:pPr>
    <w:r>
      <w:tab/>
    </w:r>
    <w:r>
      <w:tab/>
    </w:r>
    <w:r w:rsidRPr="00AB0889">
      <w:rPr>
        <w:sz w:val="24"/>
      </w:rPr>
      <w:t>67. St-764/15-29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B22E7"/>
    <w:rsid w:val="000E335E"/>
    <w:rsid w:val="000E353A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2E16B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AB0889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AB08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B088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AB08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B08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St-764/2015-29</izvorni_sadrzaj>
    <derivirana_varijabla naziv="DomainObject.Oznaka_1">St-764/2015-29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FAUST j.d.o.o.</izvorni_sadrzaj>
    <derivirana_varijabla naziv="DomainObject.Predmet.ProtustrankaFormated_1">  EKOLOGIJA FAUST j.d.o.o.</derivirana_varijabla>
  </DomainObject.Predmet.ProtustrankaFormated>
  <DomainObject.Predmet.ProtustrankaFormatedOIB>
    <izvorni_sadrzaj>  EKOLOGIJA FAUST j.d.o.o., OIB 38359794371</izvorni_sadrzaj>
    <derivirana_varijabla naziv="DomainObject.Predmet.ProtustrankaFormatedOIB_1">  EKOLOGIJA FAUST j.d.o.o., OIB 38359794371</derivirana_varijabla>
  </DomainObject.Predmet.ProtustrankaFormatedOIB>
  <DomainObject.Predmet.ProtustrankaFormatedWithAdress>
    <izvorni_sadrzaj> EKOLOGIJA FAUST j.d.o.o., Jaruščica 9 b, 10000 Zagreb</izvorni_sadrzaj>
    <derivirana_varijabla naziv="DomainObject.Predmet.ProtustrankaFormatedWithAdress_1"> EKOLOGIJA FAUST j.d.o.o., Jaruščica 9 b, 10000 Zagreb</derivirana_varijabla>
  </DomainObject.Predmet.ProtustrankaFormatedWithAdress>
  <DomainObject.Predmet.ProtustrankaFormatedWithAdressOIB>
    <izvorni_sadrzaj> EKOLOGIJA FAUST j.d.o.o., OIB 38359794371, Jaruščica 9 b, 10000 Zagreb</izvorni_sadrzaj>
    <derivirana_varijabla naziv="DomainObject.Predmet.ProtustrankaFormatedWithAdressOIB_1"> EKOLOGIJA FAUST j.d.o.o., OIB 38359794371, Jaruščica 9 b, 10000 Zagreb</derivirana_varijabla>
  </DomainObject.Predmet.ProtustrankaFormatedWithAdressOIB>
  <DomainObject.Predmet.ProtustrankaWithAdress>
    <izvorni_sadrzaj>EKOLOGIJA FAUST j.d.o.o. Jaruščica 9 b, 10000 Zagreb</izvorni_sadrzaj>
    <derivirana_varijabla naziv="DomainObject.Predmet.ProtustrankaWithAdress_1">EKOLOGIJA FAUST j.d.o.o. Jaruščica 9 b, 10000 Zagreb</derivirana_varijabla>
  </DomainObject.Predmet.ProtustrankaWithAdress>
  <DomainObject.Predmet.ProtustrankaWithAdressOIB>
    <izvorni_sadrzaj>EKOLOGIJA FAUST j.d.o.o., OIB 38359794371, Jaruščica 9 b, 10000 Zagreb</izvorni_sadrzaj>
    <derivirana_varijabla naziv="DomainObject.Predmet.ProtustrankaWithAdressOIB_1">EKOLOGIJA FAUST j.d.o.o., OIB 38359794371, Jaruščica 9 b, 10000 Zagreb</derivirana_varijabla>
  </DomainObject.Predmet.ProtustrankaWithAdressOIB>
  <DomainObject.Predmet.ProtustrankaNazivFormated>
    <izvorni_sadrzaj>EKOLOGIJA FAUST j.d.o.o.</izvorni_sadrzaj>
    <derivirana_varijabla naziv="DomainObject.Predmet.ProtustrankaNazivFormated_1">EKOLOGIJA FAUST j.d.o.o.</derivirana_varijabla>
  </DomainObject.Predmet.ProtustrankaNazivFormated>
  <DomainObject.Predmet.ProtustrankaNazivFormatedOIB>
    <izvorni_sadrzaj>EKOLOGIJA FAUST j.d.o.o., OIB 38359794371</izvorni_sadrzaj>
    <derivirana_varijabla naziv="DomainObject.Predmet.ProtustrankaNazivFormatedOIB_1">EKOLOGIJA FAUST j.d.o.o., OIB 38359794371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Hižman</izvorni_sadrzaj>
    <derivirana_varijabla naziv="DomainObject.Predmet.StrankaFormated_1">  FINA Regionalni centar Zagreb; Božidar Hižman</derivirana_varijabla>
  </DomainObject.Predmet.StrankaFormated>
  <DomainObject.Predmet.StrankaFormatedOIB>
    <izvorni_sadrzaj>  FINA Regionalni centar Zagreb, OIB 85821130368; Božidar Hižman, OIB 90478276304</izvorni_sadrzaj>
    <derivirana_varijabla naziv="DomainObject.Predmet.StrankaFormatedOIB_1">  FINA Regionalni centar Zagreb, OIB 85821130368; Božidar Hižman, OIB 90478276304</derivirana_varijabla>
  </DomainObject.Predmet.StrankaFormatedOIB>
  <DomainObject.Predmet.StrankaFormatedWithAdress>
    <izvorni_sadrzaj> FINA Regionalni centar Zagreb, Trg svibanjskih žrtava 1995. 1, 10000 Zagreb; Božidar Hižman, Zvonimira Rogoza 1, 10000 Zagreb</izvorni_sadrzaj>
    <derivirana_varijabla naziv="DomainObject.Predmet.StrankaFormatedWithAdress_1"> FINA Regionalni centar Zagreb, Trg svibanjskih žrtava 1995. 1, 10000 Zagreb; Božidar Hižman, Zvonimira Rogoza 1, 10000 Zagreb</derivirana_varijabla>
  </DomainObject.Predmet.StrankaFormatedWithAdress>
  <DomainObject.Predmet.StrankaFormatedWithAdressOIB>
    <izvorni_sadrzaj> FINA Regionalni centar Zagreb, OIB 85821130368, Trg svibanjskih žrtava 1995. 1, 10000 Zagreb; Božidar Hižman, OIB 90478276304, Zvonimira Rogoza 1, 10000 Zagreb</izvorni_sadrzaj>
    <derivirana_varijabla naziv="DomainObject.Predmet.StrankaFormatedWithAdressOIB_1"> FINA Regionalni centar Zagreb, OIB 85821130368, Trg svibanjskih žrtava 1995. 1, 10000 Zagreb; Božidar Hižman, OIB 90478276304, Zvonimira Rogoza 1, 10000 Zagreb</derivirana_varijabla>
  </DomainObject.Predmet.StrankaFormatedWithAdressOIB>
  <DomainObject.Predmet.StrankaWithAdress>
    <izvorni_sadrzaj>FINA Regionalni centar Zagreb Trg svibanjskih žrtava 1995. 1,10000 Zagreb,Božidar Hižman Zvonimira Rogoza 1,10000 Zagreb</izvorni_sadrzaj>
    <derivirana_varijabla naziv="DomainObject.Predmet.StrankaWithAdress_1">FINA Regionalni centar Zagreb Trg svibanjskih žrtava 1995. 1,10000 Zagreb,Božidar Hižman Zvonimira Rogoza 1,10000 Zagreb</derivirana_varijabla>
  </DomainObject.Predmet.StrankaWithAdress>
  <DomainObject.Predmet.StrankaWithAdressOIB>
    <izvorni_sadrzaj>FINA Regionalni centar Zagreb, OIB 85821130368, Trg svibanjskih žrtava 1995. 1,10000 Zagreb,Božidar Hižman, OIB 90478276304, Zvonimira Rogoza 1,10000 Zagreb</izvorni_sadrzaj>
    <derivirana_varijabla naziv="DomainObject.Predmet.StrankaWithAdressOIB_1">FINA Regionalni centar Zagreb, OIB 85821130368, Trg svibanjskih žrtava 1995. 1,10000 Zagreb,Božidar Hižman, OIB 90478276304, Zvonimira Rogoza 1,10000 Zagreb</derivirana_varijabla>
  </DomainObject.Predmet.StrankaWithAdressOIB>
  <DomainObject.Predmet.StrankaNazivFormated>
    <izvorni_sadrzaj>FINA Regionalni centar Zagreb,Božidar Hižman</izvorni_sadrzaj>
    <derivirana_varijabla naziv="DomainObject.Predmet.StrankaNazivFormated_1">FINA Regionalni centar Zagreb,Božidar Hižman</derivirana_varijabla>
  </DomainObject.Predmet.StrankaNazivFormated>
  <DomainObject.Predmet.StrankaNazivFormatedOIB>
    <izvorni_sadrzaj>FINA Regionalni centar Zagreb, OIB 85821130368,Božidar Hižman, OIB 90478276304</izvorni_sadrzaj>
    <derivirana_varijabla naziv="DomainObject.Predmet.StrankaNazivFormatedOIB_1">FINA Regionalni centar Zagreb, OIB 85821130368,Božidar Hižman, OIB 90478276304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Božidar Hižman</item>
    </izvorni_sadrzaj>
    <derivirana_varijabla naziv="DomainObject.Predmet.StrankaListFormated_1">
      <item>FINA Regionalni centar Zagreb</item>
      <item>Božidar Hižman</item>
    </derivirana_varijabla>
  </DomainObject.Predmet.StrankaListFormated>
  <DomainObject.Predmet.StrankaListFormatedOIB>
    <izvorni_sadrzaj>
      <item>FINA Regionalni centar Zagreb, OIB 85821130368</item>
      <item>Božidar Hižman, OIB 90478276304</item>
    </izvorni_sadrzaj>
    <derivirana_varijabla naziv="DomainObject.Predmet.StrankaListFormatedOIB_1">
      <item>FINA Regionalni centar Zagreb, OIB 85821130368</item>
      <item>Božidar Hižman, OIB 90478276304</item>
    </derivirana_varijabla>
  </DomainObject.Predmet.StrankaListFormatedOIB>
  <DomainObject.Predmet.StrankaListFormatedWithAdress>
    <izvorni_sadrzaj>
      <item>FINA Regionalni centar Zagreb, Trg svibanjskih žrtava 1995. 1, 10000 Zagreb</item>
      <item>Božidar Hižman, Zvonimira Rogoza 1, 10000 Zagreb</item>
    </izvorni_sadrzaj>
    <derivirana_varijabla naziv="DomainObject.Predmet.StrankaListFormatedWithAdress_1">
      <item>FINA Regionalni centar Zagreb, Trg svibanjskih žrtava 1995. 1, 10000 Zagreb</item>
      <item>Božidar Hižman, Zvonimira Rogoza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Božidar Hižman, OIB 90478276304, Zvonimira Rogoza 1, 10000 Zagreb</item>
    </izvorni_sadrzaj>
    <derivirana_varijabla naziv="DomainObject.Predmet.StrankaListFormatedWithAdressOIB_1">
      <item>FINA Regionalni centar Zagreb, OIB 85821130368, Trg svibanjskih žrtava 1995. 1, 10000 Zagreb</item>
      <item>Božidar Hižman, OIB 90478276304, Zvonimira Rogoza 1, 10000 Zagreb</item>
    </derivirana_varijabla>
  </DomainObject.Predmet.StrankaListFormatedWithAdressOIB>
  <DomainObject.Predmet.StrankaListNazivFormated>
    <izvorni_sadrzaj>
      <item>FINA Regionalni centar Zagreb</item>
      <item>Božidar Hižman</item>
    </izvorni_sadrzaj>
    <derivirana_varijabla naziv="DomainObject.Predmet.StrankaListNazivFormated_1">
      <item>FINA Regionalni centar Zagreb</item>
      <item>Božidar Hižman</item>
    </derivirana_varijabla>
  </DomainObject.Predmet.StrankaListNazivFormated>
  <DomainObject.Predmet.StrankaListNazivFormatedOIB>
    <izvorni_sadrzaj>
      <item>FINA Regionalni centar Zagreb, OIB 85821130368</item>
      <item>Božidar Hižman, OIB 90478276304</item>
    </izvorni_sadrzaj>
    <derivirana_varijabla naziv="DomainObject.Predmet.StrankaListNazivFormatedOIB_1">
      <item>FINA Regionalni centar Zagreb, OIB 85821130368</item>
      <item>Božidar Hižman, OIB 90478276304</item>
    </derivirana_varijabla>
  </DomainObject.Predmet.StrankaListNazivFormatedOIB>
  <DomainObject.Predmet.ProtuStrankaListFormated>
    <izvorni_sadrzaj>
      <item>EKOLOGIJA FAUST j.d.o.o.</item>
    </izvorni_sadrzaj>
    <derivirana_varijabla naziv="DomainObject.Predmet.ProtuStrankaListFormated_1">
      <item>EKOLOGIJA FAUST j.d.o.o.</item>
    </derivirana_varijabla>
  </DomainObject.Predmet.ProtuStrankaListFormated>
  <DomainObject.Predmet.ProtuStrankaListFormatedOIB>
    <izvorni_sadrzaj>
      <item>EKOLOGIJA FAUST j.d.o.o., OIB 38359794371</item>
    </izvorni_sadrzaj>
    <derivirana_varijabla naziv="DomainObject.Predmet.ProtuStrankaListFormatedOIB_1">
      <item>EKOLOGIJA FAUST j.d.o.o., OIB 38359794371</item>
    </derivirana_varijabla>
  </DomainObject.Predmet.ProtuStrankaListFormatedOIB>
  <DomainObject.Predmet.ProtuStrankaListFormatedWithAdress>
    <izvorni_sadrzaj>
      <item>EKOLOGIJA FAUST j.d.o.o., Jaruščica 9 b, 10000 Zagreb</item>
    </izvorni_sadrzaj>
    <derivirana_varijabla naziv="DomainObject.Predmet.ProtuStrankaListFormatedWithAdress_1">
      <item>EKOLOGIJA FAUST j.d.o.o., Jaruščica 9 b, 10000 Zagreb</item>
    </derivirana_varijabla>
  </DomainObject.Predmet.ProtuStrankaListFormatedWithAdress>
  <DomainObject.Predmet.ProtuStrankaListFormatedWithAdressOIB>
    <izvorni_sadrzaj>
      <item>EKOLOGIJA FAUST j.d.o.o., OIB 38359794371, Jaruščica 9 b, 10000 Zagreb</item>
    </izvorni_sadrzaj>
    <derivirana_varijabla naziv="DomainObject.Predmet.ProtuStrankaListFormatedWithAdressOIB_1">
      <item>EKOLOGIJA FAUST j.d.o.o., OIB 38359794371, Jaruščica 9 b, 10000 Zagreb</item>
    </derivirana_varijabla>
  </DomainObject.Predmet.ProtuStrankaListFormatedWithAdressOIB>
  <DomainObject.Predmet.ProtuStrankaListNazivFormated>
    <izvorni_sadrzaj>
      <item>EKOLOGIJA FAUST j.d.o.o.</item>
    </izvorni_sadrzaj>
    <derivirana_varijabla naziv="DomainObject.Predmet.ProtuStrankaListNazivFormated_1">
      <item>EKOLOGIJA FAUST j.d.o.o.</item>
    </derivirana_varijabla>
  </DomainObject.Predmet.ProtuStrankaListNazivFormated>
  <DomainObject.Predmet.ProtuStrankaListNazivFormatedOIB>
    <izvorni_sadrzaj>
      <item>EKOLOGIJA FAUST j.d.o.o., OIB 38359794371</item>
    </izvorni_sadrzaj>
    <derivirana_varijabla naziv="DomainObject.Predmet.ProtuStrankaListNazivFormatedOIB_1">
      <item>EKOLOGIJA FAUST j.d.o.o., OIB 38359794371</item>
    </derivirana_varijabla>
  </DomainObject.Predmet.ProtuStrankaListNazivFormatedOIB>
  <DomainObject.Predmet.OstaliListFormated>
    <izvorni_sadrzaj>
      <item>BOŽIDAR HIŽMAN</item>
    </izvorni_sadrzaj>
    <derivirana_varijabla naziv="DomainObject.Predmet.OstaliListFormated_1">
      <item>BOŽIDAR HIŽMAN</item>
    </derivirana_varijabla>
  </DomainObject.Predmet.OstaliListFormated>
  <DomainObject.Predmet.OstaliListFormatedOIB>
    <izvorni_sadrzaj>
      <item>BOŽIDAR HIŽMAN, OIB 90478276304</item>
    </izvorni_sadrzaj>
    <derivirana_varijabla naziv="DomainObject.Predmet.OstaliListFormatedOIB_1">
      <item>BOŽIDAR HIŽMAN, OIB 90478276304</item>
    </derivirana_varijabla>
  </DomainObject.Predmet.OstaliListFormatedOIB>
  <DomainObject.Predmet.OstaliListFormatedWithAdress>
    <izvorni_sadrzaj>
      <item>BOŽIDAR HIŽMAN, Zvonimira Rogoza 1, 10000 Zagreb</item>
    </izvorni_sadrzaj>
    <derivirana_varijabla naziv="DomainObject.Predmet.OstaliListFormatedWithAdress_1">
      <item>BOŽIDAR HIŽMAN, Zvonimira Rogoza 1, 10000 Zagreb</item>
    </derivirana_varijabla>
  </DomainObject.Predmet.OstaliListFormatedWithAdress>
  <DomainObject.Predmet.OstaliListFormatedWithAdressOIB>
    <izvorni_sadrzaj>
      <item>BOŽIDAR HIŽMAN, OIB 90478276304, Zvonimira Rogoza 1, 10000 Zagreb</item>
    </izvorni_sadrzaj>
    <derivirana_varijabla naziv="DomainObject.Predmet.OstaliListFormatedWithAdressOIB_1">
      <item>BOŽIDAR HIŽMAN, OIB 90478276304, Zvonimira Rogoza 1, 10000 Zagreb</item>
    </derivirana_varijabla>
  </DomainObject.Predmet.OstaliListFormatedWithAdressOIB>
  <DomainObject.Predmet.OstaliListNazivFormated>
    <izvorni_sadrzaj>
      <item>BOŽIDAR HIŽMAN</item>
    </izvorni_sadrzaj>
    <derivirana_varijabla naziv="DomainObject.Predmet.OstaliListNazivFormated_1">
      <item>BOŽIDAR HIŽMAN</item>
    </derivirana_varijabla>
  </DomainObject.Predmet.OstaliListNazivFormated>
  <DomainObject.Predmet.OstaliListNazivFormatedOIB>
    <izvorni_sadrzaj>
      <item>BOŽIDAR HIŽMAN, OIB 90478276304</item>
    </izvorni_sadrzaj>
    <derivirana_varijabla naziv="DomainObject.Predmet.OstaliListNazivFormatedOIB_1">
      <item>BOŽIDAR HIŽMAN, OIB 90478276304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St-764/2015-29</izvorni_sadrzaj>
    <derivirana_varijabla naziv="DomainObject.PoslovniBrojDokumenta_1">St-764/2015-29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EKOLOGIJA FAUST j.d.o.o.</izvorni_sadrzaj>
    <derivirana_varijabla naziv="DomainObject.Predmet.ProtustrankaIDrugi_1">EKOLOGIJA FAUST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EKOLOGIJA FAUST j.d.o.o., OIB 38359794371, Jaruščica 9 b, 10000 Zagreb</izvorni_sadrzaj>
    <derivirana_varijabla naziv="DomainObject.Predmet.ProtustrankaIDrugiAdressOIB_1">EKOLOGIJA FAUST j.d.o.o., OIB 38359794371,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EKOLOGIJA FAUST j.d.o.o.</item>
      <item>BOŽIDAR HIŽMAN</item>
      <item>Božidar Hižman</item>
    </izvorni_sadrzaj>
    <derivirana_varijabla naziv="DomainObject.Predmet.SudioniciListNaziv_1">
      <item>FINA Regionalni centar Zagreb</item>
      <item>EKOLOGIJA FAUST j.d.o.o.</item>
      <item>BOŽIDAR HIŽMAN</item>
      <item>Božidar Hižman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EKOLOGIJA FAUST j.d.o.o., OIB 38359794371, Jaruščica 9 b,10000 Zagreb</item>
      <item>BOŽIDAR HIŽMAN, OIB 90478276304, Zvonimira Rogoza 1,10000 Zagreb</item>
      <item>Božidar Hižman, OIB 90478276304, Zvonimira Rogoza 1,10000 Zagreb</item>
    </izvorni_sadrzaj>
    <derivirana_varijabla naziv="DomainObject.Predmet.SudioniciListAdressOIB_1">
      <item>FINA Regionalni centar Zagreb, OIB 85821130368, Trg svibanjskih žrtava 1995. 1,10000 Zagreb</item>
      <item>EKOLOGIJA FAUST j.d.o.o., OIB 38359794371, Jaruščica 9 b,10000 Zagreb</item>
      <item>BOŽIDAR HIŽMAN, OIB 90478276304, Zvonimira Rogoza 1,10000 Zagreb</item>
      <item>Božidar Hižman, OIB 90478276304, Zvonimira Rogoza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38359794371</item>
      <item>, OIB 90478276304</item>
      <item>, OIB 90478276304</item>
    </izvorni_sadrzaj>
    <derivirana_varijabla naziv="DomainObject.Predmet.SudioniciListNazivOIB_1">
      <item>, OIB 85821130368</item>
      <item>, OIB 38359794371</item>
      <item>, OIB 90478276304</item>
      <item>, OIB 90478276304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0237C-310F-4F09-924B-4B39A97BB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752</properties:Words>
  <properties:Characters>4156</properties:Characters>
  <properties:Lines>94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2016-02-18T13:43:00Z</dcterms:created>
  <dc:creator>gzubak</dc:creator>
  <cp:lastModifiedBy>Ivana Rogić</cp:lastModifiedBy>
  <cp:lastPrinted>2016-02-19T13:14:00Z</cp:lastPrinted>
  <dcterms:modified xmlns:xsi="http://www.w3.org/2001/XMLSchema-instance" xsi:type="dcterms:W3CDTF">2016-02-19T13:15:00Z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St-764/2015-29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