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d6dde" w14:paraId="b5d6dde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831369">
        <w:t>15</w:t>
      </w:r>
      <w:r w:rsidRPr="00151FF0">
        <w:t>/1</w:t>
      </w:r>
      <w:r w:rsidR="00831369">
        <w:t>7</w:t>
      </w:r>
      <w:r w:rsidRPr="00151FF0">
        <w:t>-</w:t>
      </w:r>
      <w:r w:rsidR="00B81B64">
        <w:t>2</w:t>
      </w:r>
      <w:r w:rsidR="00831369">
        <w:t>4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FD58A1" w:rsidP="00A577B6" w:rsidR="00A577B6">
      <w:pPr>
        <w:ind w:firstLine="720"/>
        <w:jc w:val="both"/>
      </w:pPr>
      <w:r w:rsidRPr="00F220A9">
        <w:t xml:space="preserve">Trgovački sud u Osijeku, po sucu mr. sc. Tihomiru Kovačević, kao stečajnom sucu, </w:t>
      </w:r>
      <w:r w:rsidR="007302D7">
        <w:t>u</w:t>
      </w:r>
      <w:r w:rsidRPr="00F220A9">
        <w:t xml:space="preserve"> stečajno</w:t>
      </w:r>
      <w:r w:rsidR="007302D7">
        <w:t>m</w:t>
      </w:r>
      <w:r w:rsidRPr="00F220A9">
        <w:t xml:space="preserve"> postupk</w:t>
      </w:r>
      <w:r w:rsidR="007302D7">
        <w:t>u</w:t>
      </w:r>
      <w:r w:rsidR="00B81B64">
        <w:t xml:space="preserve"> nad dužnikom </w:t>
      </w:r>
      <w:r w:rsidR="00831369" w:rsidRPr="00831369">
        <w:t>PROMOBILE j.d.o.o. za servis i prodaju mobilnih uređaja i elektroničke opreme, Babina Greda, Braće Radića 45/A, MBS 030157923, OIB 65604354360</w:t>
      </w:r>
      <w:r w:rsidR="00A577B6" w:rsidRPr="000B1DB2">
        <w:t xml:space="preserve">, dana </w:t>
      </w:r>
      <w:r w:rsidR="00A577B6">
        <w:t>2</w:t>
      </w:r>
      <w:r w:rsidR="00831369">
        <w:t>5</w:t>
      </w:r>
      <w:r w:rsidR="00A577B6">
        <w:t>.</w:t>
      </w:r>
      <w:r w:rsidR="00A577B6" w:rsidRPr="000B1DB2">
        <w:t xml:space="preserve"> </w:t>
      </w:r>
      <w:r w:rsidR="00831369">
        <w:t>travnj</w:t>
      </w:r>
      <w:r w:rsidR="00A577B6">
        <w:t>a</w:t>
      </w:r>
      <w:r w:rsidR="00A577B6" w:rsidRPr="000B1DB2">
        <w:t xml:space="preserve"> 201</w:t>
      </w:r>
      <w:r w:rsidR="00A577B6">
        <w:t>7</w:t>
      </w:r>
      <w:r w:rsidR="00A577B6" w:rsidRPr="000B1DB2">
        <w:t>.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831369" w:rsidR="007B6DF7">
      <w:pPr>
        <w:pStyle w:val="Tijeloteksta"/>
        <w:numPr>
          <w:ilvl w:val="0"/>
          <w:numId w:val="1"/>
        </w:numPr>
      </w:pPr>
      <w:r>
        <w:t>Privremeno</w:t>
      </w:r>
      <w:r w:rsidR="00DA37DE">
        <w:t>m</w:t>
      </w:r>
      <w:r>
        <w:t xml:space="preserve"> s</w:t>
      </w:r>
      <w:r w:rsidR="00F14D32">
        <w:t>tečajno</w:t>
      </w:r>
      <w:r w:rsidR="00DA37DE">
        <w:t>m</w:t>
      </w:r>
      <w:r w:rsidR="00F14D32">
        <w:t xml:space="preserve"> upravitelj</w:t>
      </w:r>
      <w:r w:rsidR="00DA37DE">
        <w:t>u</w:t>
      </w:r>
      <w:r w:rsidR="00F14D32">
        <w:t xml:space="preserve"> </w:t>
      </w:r>
      <w:r w:rsidR="00831369" w:rsidRPr="00831369">
        <w:t>dr.sc. Boris Ljubanović, Osijek, Šet. K.F. Šepera 8c, OIB 19311655846</w:t>
      </w:r>
      <w:r w:rsidR="00031CCE">
        <w:rPr>
          <w:b/>
        </w:rPr>
        <w:t xml:space="preserve">,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</w:t>
      </w:r>
      <w:r w:rsidR="00F14D32">
        <w:t xml:space="preserve">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831369" w:rsidRPr="00831369">
        <w:t>PROMOBILE j.d.o.o. za servis i prodaju mobilnih uređaja i elektroničke opreme, Babina Greda, Braće Radića 45/A, MBS 030157923, OIB 65604354360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5D4B25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194E0B">
        <w:t xml:space="preserve"> </w:t>
      </w:r>
      <w:r w:rsidR="005D4B25">
        <w:t xml:space="preserve">iz </w:t>
      </w:r>
      <w:r w:rsidR="005D4B25" w:rsidRPr="005D4B25">
        <w:t>Fond</w:t>
      </w:r>
      <w:r w:rsidR="005D4B25">
        <w:t>a</w:t>
      </w:r>
      <w:r w:rsidR="005D4B25" w:rsidRPr="005D4B25">
        <w:t xml:space="preserve"> za namirenje troškova stečajnog postupka</w:t>
      </w:r>
      <w:r w:rsidR="00024407">
        <w:t xml:space="preserve">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DA37DE">
        <w:t>m</w:t>
      </w:r>
      <w:r w:rsidR="00A126F0">
        <w:t xml:space="preserve"> </w:t>
      </w:r>
      <w:r>
        <w:t>stečajno</w:t>
      </w:r>
      <w:r w:rsidR="00DA37DE">
        <w:t>m</w:t>
      </w:r>
      <w:r>
        <w:t xml:space="preserve"> upravitelj</w:t>
      </w:r>
      <w:r w:rsidR="00DA37DE">
        <w:t>u</w:t>
      </w:r>
      <w:r w:rsidR="00FF4063">
        <w:t xml:space="preserve"> </w:t>
      </w:r>
      <w:r>
        <w:t>na nje</w:t>
      </w:r>
      <w:r w:rsidR="00DA37DE">
        <w:t>gov</w:t>
      </w:r>
      <w:r>
        <w:t xml:space="preserve"> žiro-račun </w:t>
      </w:r>
      <w:r w:rsidR="00BC068F">
        <w:t xml:space="preserve">broj </w:t>
      </w:r>
      <w:r w:rsidR="00A7779B">
        <w:t>HR</w:t>
      </w:r>
      <w:r w:rsidR="002A64FF">
        <w:t>2423600003111336145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A51492">
        <w:t>15</w:t>
      </w:r>
      <w:r w:rsidR="009B0F1B">
        <w:t>/</w:t>
      </w:r>
      <w:r w:rsidR="00FE5A6E">
        <w:t>1</w:t>
      </w:r>
      <w:r w:rsidR="00A51492">
        <w:t>7</w:t>
      </w:r>
      <w:r w:rsidR="009B0F1B">
        <w:t>-</w:t>
      </w:r>
      <w:r w:rsidR="00764FCC">
        <w:t>1</w:t>
      </w:r>
      <w:r w:rsidR="00A51492">
        <w:t>0</w:t>
      </w:r>
      <w:r w:rsidR="009B0F1B">
        <w:t xml:space="preserve"> od </w:t>
      </w:r>
      <w:r w:rsidR="005D46B1">
        <w:t>2</w:t>
      </w:r>
      <w:r w:rsidR="00A51492">
        <w:t>4</w:t>
      </w:r>
      <w:r w:rsidR="009B0F1B">
        <w:t>.</w:t>
      </w:r>
      <w:r w:rsidR="005D46B1">
        <w:t>0</w:t>
      </w:r>
      <w:r w:rsidR="00782F39">
        <w:t>1</w:t>
      </w:r>
      <w:r w:rsidR="009B0F1B">
        <w:t>.20</w:t>
      </w:r>
      <w:r w:rsidR="00FE5A6E">
        <w:t>1</w:t>
      </w:r>
      <w:r w:rsidR="00A51492">
        <w:t>7</w:t>
      </w:r>
      <w:r w:rsidR="009B0F1B">
        <w:t>. pokrenut je prethodni postupak nad dužnikom i imenovan</w:t>
      </w:r>
      <w:r w:rsidR="0040049C">
        <w:t xml:space="preserve"> je</w:t>
      </w:r>
      <w:r w:rsidR="009B0F1B">
        <w:t xml:space="preserve"> </w:t>
      </w:r>
      <w:r w:rsidR="00A51492" w:rsidRPr="00A51492">
        <w:t xml:space="preserve">dr.sc. Boris Ljubanović </w:t>
      </w:r>
      <w:r w:rsidR="005D46B1">
        <w:t xml:space="preserve">iz </w:t>
      </w:r>
      <w:r w:rsidR="00A51492">
        <w:t>Osijeka</w:t>
      </w:r>
      <w:r w:rsidR="00932A65">
        <w:t xml:space="preserve"> </w:t>
      </w:r>
      <w:r w:rsidR="009B0F1B">
        <w:t>za privremen</w:t>
      </w:r>
      <w:r w:rsidR="00EC3792">
        <w:t>og</w:t>
      </w:r>
      <w:r w:rsidR="009B0F1B">
        <w:t xml:space="preserve"> stečajn</w:t>
      </w:r>
      <w:r w:rsidR="00EC3792">
        <w:t>og</w:t>
      </w:r>
      <w:r w:rsidR="009B0F1B">
        <w:t xml:space="preserve"> upravitelj</w:t>
      </w:r>
      <w:r w:rsidR="00EC3792">
        <w:t>a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lastRenderedPageBreak/>
        <w:t>Privremen</w:t>
      </w:r>
      <w:r w:rsidR="001C5ACC">
        <w:t>i</w:t>
      </w:r>
      <w:r>
        <w:t xml:space="preserve"> stečajn</w:t>
      </w:r>
      <w:r w:rsidR="001C5ACC">
        <w:t>i</w:t>
      </w:r>
      <w:r>
        <w:t xml:space="preserve"> upravitelj obavi</w:t>
      </w:r>
      <w:r w:rsidR="001C5ACC">
        <w:t>o</w:t>
      </w:r>
      <w:r>
        <w:t xml:space="preserve"> je sve potrebne radnje, te je sastavi</w:t>
      </w:r>
      <w:r w:rsidR="001C5ACC">
        <w:t>o</w:t>
      </w:r>
      <w:r>
        <w:t xml:space="preserve"> i dostavi</w:t>
      </w:r>
      <w:r w:rsidR="001C5ACC">
        <w:t>o</w:t>
      </w:r>
      <w:r w:rsidR="006764F3">
        <w:t xml:space="preserve"> </w:t>
      </w:r>
      <w:r>
        <w:t>svoje pisano izvješće i nazoči</w:t>
      </w:r>
      <w:r w:rsidR="001C5ACC">
        <w:t>o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5D46B1">
        <w:t>2</w:t>
      </w:r>
      <w:r w:rsidR="00426454">
        <w:t>4</w:t>
      </w:r>
      <w:r w:rsidR="00D23353">
        <w:t>.</w:t>
      </w:r>
      <w:r w:rsidR="005D46B1">
        <w:t>0</w:t>
      </w:r>
      <w:r w:rsidR="00426454">
        <w:t>4</w:t>
      </w:r>
      <w:r w:rsidR="00D23353">
        <w:t>.201</w:t>
      </w:r>
      <w:r w:rsidR="005D46B1">
        <w:t>7</w:t>
      </w:r>
      <w:r w:rsidR="00D23353">
        <w:t xml:space="preserve">. </w:t>
      </w:r>
      <w:r w:rsidR="00E22748">
        <w:t>zaprimljen je</w:t>
      </w:r>
      <w:r w:rsidR="00D23353">
        <w:t xml:space="preserve"> zahtjev za određivanje</w:t>
      </w:r>
      <w:r w:rsidR="00B7486B">
        <w:t xml:space="preserve"> </w:t>
      </w:r>
      <w:r w:rsidR="00D23353">
        <w:t xml:space="preserve">nagrade, </w:t>
      </w:r>
      <w:r>
        <w:t>te je slijedom navedenoga, uzimajući u obzir obujam poslova i rad privremen</w:t>
      </w:r>
      <w:r w:rsidR="001C5ACC">
        <w:t>og</w:t>
      </w:r>
      <w:r>
        <w:t xml:space="preserve"> stečajn</w:t>
      </w:r>
      <w:r w:rsidR="001C5ACC">
        <w:t>og</w:t>
      </w:r>
      <w:r w:rsidR="008D4802">
        <w:t xml:space="preserve"> </w:t>
      </w:r>
      <w:r>
        <w:t>upravitelj</w:t>
      </w:r>
      <w:r w:rsidR="0061543A">
        <w:t>a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782F39">
        <w:t>2</w:t>
      </w:r>
      <w:r w:rsidR="00426454">
        <w:t>5</w:t>
      </w:r>
      <w:r w:rsidRPr="008D4802">
        <w:t xml:space="preserve">. </w:t>
      </w:r>
      <w:r w:rsidR="00426454">
        <w:t>travnj</w:t>
      </w:r>
      <w:r w:rsidR="006C0E18">
        <w:t>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C9484A">
        <w:t>7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61543A">
        <w:t>i</w:t>
      </w:r>
      <w:r w:rsidR="0040049C">
        <w:t xml:space="preserve"> </w:t>
      </w:r>
      <w:r w:rsidR="00D5639E">
        <w:t>stečajn</w:t>
      </w:r>
      <w:r w:rsidR="0061543A">
        <w:t>i</w:t>
      </w:r>
      <w:r w:rsidR="00D5639E">
        <w:t xml:space="preserve"> </w:t>
      </w:r>
      <w:r w:rsidR="0061543A">
        <w:t>upravitelj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3CC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831369" w:rsidRPr="00831369">
      <w:t>14 St-15/17-24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6E7D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A64FF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4684"/>
    <w:rsid w:val="00417DFD"/>
    <w:rsid w:val="004222C6"/>
    <w:rsid w:val="00426454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D46B1"/>
    <w:rsid w:val="005D4B25"/>
    <w:rsid w:val="005F0872"/>
    <w:rsid w:val="005F4DFA"/>
    <w:rsid w:val="0061543A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2D7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82F39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31369"/>
    <w:rsid w:val="00840E1C"/>
    <w:rsid w:val="008531CD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1E8"/>
    <w:rsid w:val="009538FE"/>
    <w:rsid w:val="00957FC9"/>
    <w:rsid w:val="00960862"/>
    <w:rsid w:val="00982019"/>
    <w:rsid w:val="0098273F"/>
    <w:rsid w:val="00982D96"/>
    <w:rsid w:val="00983AA2"/>
    <w:rsid w:val="0098450F"/>
    <w:rsid w:val="009864D7"/>
    <w:rsid w:val="00986B6A"/>
    <w:rsid w:val="009910CC"/>
    <w:rsid w:val="009A4340"/>
    <w:rsid w:val="009B0F1B"/>
    <w:rsid w:val="009B1E92"/>
    <w:rsid w:val="00A004C6"/>
    <w:rsid w:val="00A126F0"/>
    <w:rsid w:val="00A14C1A"/>
    <w:rsid w:val="00A14E5B"/>
    <w:rsid w:val="00A152F2"/>
    <w:rsid w:val="00A34E0A"/>
    <w:rsid w:val="00A51492"/>
    <w:rsid w:val="00A577B6"/>
    <w:rsid w:val="00A57D3E"/>
    <w:rsid w:val="00A74469"/>
    <w:rsid w:val="00A7779B"/>
    <w:rsid w:val="00A90CA5"/>
    <w:rsid w:val="00A91489"/>
    <w:rsid w:val="00A924F5"/>
    <w:rsid w:val="00AB601F"/>
    <w:rsid w:val="00AB6394"/>
    <w:rsid w:val="00AD7E47"/>
    <w:rsid w:val="00AE693D"/>
    <w:rsid w:val="00AF3B44"/>
    <w:rsid w:val="00AF6D89"/>
    <w:rsid w:val="00B01AEB"/>
    <w:rsid w:val="00B03B3C"/>
    <w:rsid w:val="00B06771"/>
    <w:rsid w:val="00B32B35"/>
    <w:rsid w:val="00B41D7F"/>
    <w:rsid w:val="00B7486B"/>
    <w:rsid w:val="00B76849"/>
    <w:rsid w:val="00B80410"/>
    <w:rsid w:val="00B81B64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484A"/>
    <w:rsid w:val="00C96DCA"/>
    <w:rsid w:val="00CA2B29"/>
    <w:rsid w:val="00CA6649"/>
    <w:rsid w:val="00CB5635"/>
    <w:rsid w:val="00CC15DD"/>
    <w:rsid w:val="00CC3247"/>
    <w:rsid w:val="00CD1611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93CC6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D58A1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3C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3CC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3CC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3CC6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3CC6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3C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3CC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3CC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3CC6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3CC6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2017.</izvorni_sadrzaj>
    <derivirana_varijabla naziv="DomainObject.Predmet.DatumOsnivanja_1">10.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travnja 2017.</izvorni_sadrzaj>
    <derivirana_varijabla naziv="DomainObject.Predmet.DatumRjesavanja_1">18.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St-15/2017</izvorni_sadrzaj>
    <derivirana_varijabla naziv="DomainObject.Predmet.OznakaBroj_1">St-15/2017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PROMOBILE j.d.o.o. za servis i prodaju mobilnih uređaja i elektroničke opreme</izvorni_sadrzaj>
    <derivirana_varijabla naziv="DomainObject.Predmet.ProtustrankaFormated_1">  PROMOBILE j.d.o.o. za servis i prodaju mobilnih uređaja i elektroničke opreme</derivirana_varijabla>
  </DomainObject.Predmet.ProtustrankaFormated>
  <DomainObject.Predmet.ProtustrankaFormatedOIB>
    <izvorni_sadrzaj>  PROMOBILE j.d.o.o. za servis i prodaju mobilnih uređaja i elektroničke opreme, OIB 65604354360</izvorni_sadrzaj>
    <derivirana_varijabla naziv="DomainObject.Predmet.ProtustrankaFormatedOIB_1">  PROMOBILE j.d.o.o. za servis i prodaju mobilnih uređaja i elektroničke opreme, OIB 65604354360</derivirana_varijabla>
  </DomainObject.Predmet.ProtustrankaFormatedOIB>
  <DomainObject.Predmet.ProtustrankaFormatedWithAdress>
    <izvorni_sadrzaj> PROMOBILE j.d.o.o. za servis i prodaju mobilnih uređaja i elektroničke opreme, Braće Radića 45/A, 32276 Babina Greda</izvorni_sadrzaj>
    <derivirana_varijabla naziv="DomainObject.Predmet.ProtustrankaFormatedWithAdress_1"> PROMOBILE j.d.o.o. za servis i prodaju mobilnih uređaja i elektroničke opreme, Braće Radića 45/A, 32276 Babina Greda</derivirana_varijabla>
  </DomainObject.Predmet.ProtustrankaFormatedWithAdress>
  <DomainObject.Predmet.ProtustrankaFormatedWithAdressOIB>
    <izvorni_sadrzaj> PROMOBILE j.d.o.o. za servis i prodaju mobilnih uređaja i elektroničke opreme, OIB 65604354360, Braće Radića 45/A, 32276 Babina Greda</izvorni_sadrzaj>
    <derivirana_varijabla naziv="DomainObject.Predmet.ProtustrankaFormatedWithAdressOIB_1"> PROMOBILE j.d.o.o. za servis i prodaju mobilnih uređaja i elektroničke opreme, OIB 65604354360, Braće Radića 45/A, 32276 Babina Greda</derivirana_varijabla>
  </DomainObject.Predmet.ProtustrankaFormatedWithAdressOIB>
  <DomainObject.Predmet.ProtustrankaWithAdress>
    <izvorni_sadrzaj>PROMOBILE j.d.o.o. za servis i prodaju mobilnih uređaja i elektroničke opreme Braće Radića 45/A, 32276 Babina Greda</izvorni_sadrzaj>
    <derivirana_varijabla naziv="DomainObject.Predmet.ProtustrankaWithAdress_1">PROMOBILE j.d.o.o. za servis i prodaju mobilnih uređaja i elektroničke opreme Braće Radića 45/A, 32276 Babina Greda</derivirana_varijabla>
  </DomainObject.Predmet.ProtustrankaWithAdress>
  <DomainObject.Predmet.ProtustrankaWithAdressOIB>
    <izvorni_sadrzaj>PROMOBILE j.d.o.o. za servis i prodaju mobilnih uređaja i elektroničke opreme, OIB 65604354360, Braće Radića 45/A, 32276 Babina Greda</izvorni_sadrzaj>
    <derivirana_varijabla naziv="DomainObject.Predmet.ProtustrankaWithAdressOIB_1">PROMOBILE j.d.o.o. za servis i prodaju mobilnih uređaja i elektroničke opreme, OIB 65604354360, Braće Radića 45/A, 32276 Babina Greda</derivirana_varijabla>
  </DomainObject.Predmet.ProtustrankaWithAdressOIB>
  <DomainObject.Predmet.ProtustrankaNazivFormated>
    <izvorni_sadrzaj>PROMOBILE j.d.o.o. za servis i prodaju mobilnih uređaja i elektroničke opreme</izvorni_sadrzaj>
    <derivirana_varijabla naziv="DomainObject.Predmet.ProtustrankaNazivFormated_1">PROMOBILE j.d.o.o. za servis i prodaju mobilnih uređaja i elektroničke opreme</derivirana_varijabla>
  </DomainObject.Predmet.ProtustrankaNazivFormated>
  <DomainObject.Predmet.ProtustrankaNazivFormatedOIB>
    <izvorni_sadrzaj>PROMOBILE j.d.o.o. za servis i prodaju mobilnih uređaja i elektroničke opreme, OIB 65604354360</izvorni_sadrzaj>
    <derivirana_varijabla naziv="DomainObject.Predmet.ProtustrankaNazivFormatedOIB_1">PROMOBILE j.d.o.o. za servis i prodaju mobilnih uređaja i elektroničke opreme, OIB 65604354360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</izvorni_sadrzaj>
    <derivirana_varijabla naziv="DomainObject.Predmet.StrankaFormated_1">  FINA RC</derivirana_varijabla>
  </DomainObject.Predmet.StrankaFormated>
  <DomainObject.Predmet.StrankaFormatedOIB>
    <izvorni_sadrzaj>  FINA RC, OIB 85821130368</izvorni_sadrzaj>
    <derivirana_varijabla naziv="DomainObject.Predmet.StrankaFormatedOIB_1">  FINA RC, OIB 85821130368</derivirana_varijabla>
  </DomainObject.Predmet.StrankaFormatedOIB>
  <DomainObject.Predmet.StrankaFormatedWithAdress>
    <izvorni_sadrzaj> FINA RC</izvorni_sadrzaj>
    <derivirana_varijabla naziv="DomainObject.Predmet.StrankaFormatedWithAdress_1"> FINA RC</derivirana_varijabla>
  </DomainObject.Predmet.StrankaFormatedWithAdress>
  <DomainObject.Predmet.StrankaFormatedWithAdressOIB>
    <izvorni_sadrzaj> FINA RC, OIB 85821130368</izvorni_sadrzaj>
    <derivirana_varijabla naziv="DomainObject.Predmet.StrankaFormatedWithAdressOIB_1"> FINA RC, OIB 85821130368</derivirana_varijabla>
  </DomainObject.Predmet.StrankaFormatedWithAdressOIB>
  <DomainObject.Predmet.StrankaWithAdress>
    <izvorni_sadrzaj>FINA RC </izvorni_sadrzaj>
    <derivirana_varijabla naziv="DomainObject.Predmet.StrankaWithAdress_1">FINA RC </derivirana_varijabla>
  </DomainObject.Predmet.StrankaWithAdress>
  <DomainObject.Predmet.StrankaWithAdressOIB>
    <izvorni_sadrzaj>FINA RC, OIB 85821130368</izvorni_sadrzaj>
    <derivirana_varijabla naziv="DomainObject.Predmet.StrankaWithAdressOIB_1">FINA RC, OIB 85821130368</derivirana_varijabla>
  </DomainObject.Predmet.StrankaWithAdressOIB>
  <DomainObject.Predmet.StrankaNazivFormated>
    <izvorni_sadrzaj>FINA RC</izvorni_sadrzaj>
    <derivirana_varijabla naziv="DomainObject.Predmet.StrankaNazivFormated_1">FINA RC</derivirana_varijabla>
  </DomainObject.Predmet.StrankaNazivFormated>
  <DomainObject.Predmet.StrankaNazivFormatedOIB>
    <izvorni_sadrzaj>FINA RC, OIB 85821130368</izvorni_sadrzaj>
    <derivirana_varijabla naziv="DomainObject.Predmet.StrankaNazivFormatedOIB_1">FINA RC,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</item>
    </izvorni_sadrzaj>
    <derivirana_varijabla naziv="DomainObject.Predmet.StrankaListFormated_1">
      <item>FINA RC</item>
    </derivirana_varijabla>
  </DomainObject.Predmet.StrankaListFormated>
  <DomainObject.Predmet.StrankaListFormatedOIB>
    <izvorni_sadrzaj>
      <item>FINA RC, OIB 85821130368</item>
    </izvorni_sadrzaj>
    <derivirana_varijabla naziv="DomainObject.Predmet.StrankaListFormatedOIB_1">
      <item>FINA RC, OIB 85821130368</item>
    </derivirana_varijabla>
  </DomainObject.Predmet.StrankaListFormatedOIB>
  <DomainObject.Predmet.StrankaListFormatedWithAdress>
    <izvorni_sadrzaj>
      <item>FINA RC</item>
    </izvorni_sadrzaj>
    <derivirana_varijabla naziv="DomainObject.Predmet.StrankaListFormatedWithAdress_1">
      <item>FINA RC</item>
    </derivirana_varijabla>
  </DomainObject.Predmet.StrankaListFormatedWithAdress>
  <DomainObject.Predmet.StrankaListFormatedWithAdressOIB>
    <izvorni_sadrzaj>
      <item>FINA RC, OIB 85821130368</item>
    </izvorni_sadrzaj>
    <derivirana_varijabla naziv="DomainObject.Predmet.StrankaListFormatedWithAdressOIB_1">
      <item>FINA RC, OIB 85821130368</item>
    </derivirana_varijabla>
  </DomainObject.Predmet.StrankaListFormatedWithAdressOIB>
  <DomainObject.Predmet.StrankaListNazivFormated>
    <izvorni_sadrzaj>
      <item>FINA RC</item>
    </izvorni_sadrzaj>
    <derivirana_varijabla naziv="DomainObject.Predmet.StrankaListNazivFormated_1">
      <item>FINA RC</item>
    </derivirana_varijabla>
  </DomainObject.Predmet.StrankaListNazivFormated>
  <DomainObject.Predmet.StrankaListNazivFormatedOIB>
    <izvorni_sadrzaj>
      <item>FINA RC, OIB 85821130368</item>
    </izvorni_sadrzaj>
    <derivirana_varijabla naziv="DomainObject.Predmet.StrankaListNazivFormatedOIB_1">
      <item>FINA RC, OIB 85821130368</item>
    </derivirana_varijabla>
  </DomainObject.Predmet.StrankaListNazivFormatedOIB>
  <DomainObject.Predmet.ProtuStrankaListFormated>
    <izvorni_sadrzaj>
      <item>PROMOBILE j.d.o.o. za servis i prodaju mobilnih uređaja i elektroničke opreme</item>
    </izvorni_sadrzaj>
    <derivirana_varijabla naziv="DomainObject.Predmet.ProtuStrankaListFormated_1">
      <item>PROMOBILE j.d.o.o. za servis i prodaju mobilnih uređaja i elektroničke opreme</item>
    </derivirana_varijabla>
  </DomainObject.Predmet.ProtuStrankaListFormated>
  <DomainObject.Predmet.ProtuStrankaListFormatedOIB>
    <izvorni_sadrzaj>
      <item>PROMOBILE j.d.o.o. za servis i prodaju mobilnih uređaja i elektroničke opreme, OIB 65604354360</item>
    </izvorni_sadrzaj>
    <derivirana_varijabla naziv="DomainObject.Predmet.ProtuStrankaListFormatedOIB_1">
      <item>PROMOBILE j.d.o.o. za servis i prodaju mobilnih uređaja i elektroničke opreme, OIB 65604354360</item>
    </derivirana_varijabla>
  </DomainObject.Predmet.ProtuStrankaListFormatedOIB>
  <DomainObject.Predmet.ProtuStrankaListFormatedWithAdress>
    <izvorni_sadrzaj>
      <item>PROMOBILE j.d.o.o. za servis i prodaju mobilnih uređaja i elektroničke opreme, Braće Radića 45/A, 32276 Babina Greda</item>
    </izvorni_sadrzaj>
    <derivirana_varijabla naziv="DomainObject.Predmet.ProtuStrankaListFormatedWithAdress_1">
      <item>PROMOBILE j.d.o.o. za servis i prodaju mobilnih uređaja i elektroničke opreme, Braće Radića 45/A, 32276 Babina Greda</item>
    </derivirana_varijabla>
  </DomainObject.Predmet.ProtuStrankaListFormatedWithAdress>
  <DomainObject.Predmet.ProtuStrankaListFormatedWithAdressOIB>
    <izvorni_sadrzaj>
      <item>PROMOBILE j.d.o.o. za servis i prodaju mobilnih uređaja i elektroničke opreme, OIB 65604354360, Braće Radića 45/A, 32276 Babina Greda</item>
    </izvorni_sadrzaj>
    <derivirana_varijabla naziv="DomainObject.Predmet.ProtuStrankaListFormatedWithAdressOIB_1">
      <item>PROMOBILE j.d.o.o. za servis i prodaju mobilnih uređaja i elektroničke opreme, OIB 65604354360, Braće Radića 45/A, 32276 Babina Greda</item>
    </derivirana_varijabla>
  </DomainObject.Predmet.ProtuStrankaListFormatedWithAdressOIB>
  <DomainObject.Predmet.ProtuStrankaListNazivFormated>
    <izvorni_sadrzaj>
      <item>PROMOBILE j.d.o.o. za servis i prodaju mobilnih uređaja i elektroničke opreme</item>
    </izvorni_sadrzaj>
    <derivirana_varijabla naziv="DomainObject.Predmet.ProtuStrankaListNazivFormated_1">
      <item>PROMOBILE j.d.o.o. za servis i prodaju mobilnih uređaja i elektroničke opreme</item>
    </derivirana_varijabla>
  </DomainObject.Predmet.ProtuStrankaListNazivFormated>
  <DomainObject.Predmet.ProtuStrankaListNazivFormatedOIB>
    <izvorni_sadrzaj>
      <item>PROMOBILE j.d.o.o. za servis i prodaju mobilnih uređaja i elektroničke opreme, OIB 65604354360</item>
    </izvorni_sadrzaj>
    <derivirana_varijabla naziv="DomainObject.Predmet.ProtuStrankaListNazivFormatedOIB_1">
      <item>PROMOBILE j.d.o.o. za servis i prodaju mobilnih uređaja i elektroničke opreme, OIB 65604354360</item>
    </derivirana_varijabla>
  </DomainObject.Predmet.ProtuStrankaListNazivFormatedOIB>
  <DomainObject.Predmet.OstaliListFormated>
    <izvorni_sadrzaj>
      <item>Boris Ljubanović</item>
      <item>ŽDO GUO Vukovar</item>
      <item>Robert Knežević</item>
    </izvorni_sadrzaj>
    <derivirana_varijabla naziv="DomainObject.Predmet.OstaliListFormated_1">
      <item>Boris Ljubanović</item>
      <item>ŽDO GUO Vukovar</item>
      <item>Robert Knežević</item>
    </derivirana_varijabla>
  </DomainObject.Predmet.OstaliListFormated>
  <DomainObject.Predmet.OstaliListFormatedOIB>
    <izvorni_sadrzaj>
      <item>Boris Ljubanović, OIB 19311655846</item>
      <item>ŽDO GUO Vukovar</item>
      <item>Robert Knežević, OIB 83818957686</item>
    </izvorni_sadrzaj>
    <derivirana_varijabla naziv="DomainObject.Predmet.OstaliListFormatedOIB_1">
      <item>Boris Ljubanović, OIB 19311655846</item>
      <item>ŽDO GUO Vukovar</item>
      <item>Robert Knežević, OIB 83818957686</item>
    </derivirana_varijabla>
  </DomainObject.Predmet.OstaliListFormatedOIB>
  <DomainObject.Predmet.OstaliListFormatedWithAdress>
    <izvorni_sadrzaj>
      <item>Boris Ljubanović, Šet. K.F. Šepera 8c, 31000 Osijek</item>
      <item>ŽDO GUO Vukovar</item>
      <item>Robert Knežević, Braće Radića 45/A, 32276 Babina Greda</item>
    </izvorni_sadrzaj>
    <derivirana_varijabla naziv="DomainObject.Predmet.OstaliListFormatedWithAdress_1">
      <item>Boris Ljubanović, Šet. K.F. Šepera 8c, 31000 Osijek</item>
      <item>ŽDO GUO Vukovar</item>
      <item>Robert Knežević, Braće Radića 45/A, 32276 Babina Greda</item>
    </derivirana_varijabla>
  </DomainObject.Predmet.OstaliListFormatedWithAdress>
  <DomainObject.Predmet.OstaliListFormatedWithAdressOIB>
    <izvorni_sadrzaj>
      <item>Boris Ljubanović, OIB 19311655846, Šet. K.F. Šepera 8c, 31000 Osijek</item>
      <item>ŽDO GUO Vukovar</item>
      <item>Robert Knežević, OIB 83818957686, Braće Radića 45/A, 32276 Babina Greda</item>
    </izvorni_sadrzaj>
    <derivirana_varijabla naziv="DomainObject.Predmet.OstaliListFormatedWithAdressOIB_1">
      <item>Boris Ljubanović, OIB 19311655846, Šet. K.F. Šepera 8c, 31000 Osijek</item>
      <item>ŽDO GUO Vukovar</item>
      <item>Robert Knežević, OIB 83818957686, Braće Radića 45/A, 32276 Babina Greda</item>
    </derivirana_varijabla>
  </DomainObject.Predmet.OstaliListFormatedWithAdressOIB>
  <DomainObject.Predmet.OstaliListNazivFormated>
    <izvorni_sadrzaj>
      <item>Boris Ljubanović</item>
      <item>ŽDO GUO Vukovar</item>
      <item>Robert Knežević</item>
    </izvorni_sadrzaj>
    <derivirana_varijabla naziv="DomainObject.Predmet.OstaliListNazivFormated_1">
      <item>Boris Ljubanović</item>
      <item>ŽDO GUO Vukovar</item>
      <item>Robert Knežević</item>
    </derivirana_varijabla>
  </DomainObject.Predmet.OstaliListNazivFormated>
  <DomainObject.Predmet.OstaliListNazivFormatedOIB>
    <izvorni_sadrzaj>
      <item>Boris Ljubanović, OIB 19311655846</item>
      <item>ŽDO GUO Vukovar</item>
      <item>Robert Knežević, OIB 83818957686</item>
    </izvorni_sadrzaj>
    <derivirana_varijabla naziv="DomainObject.Predmet.OstaliListNazivFormatedOIB_1">
      <item>Boris Ljubanović, OIB 19311655846</item>
      <item>ŽDO GUO Vukovar</item>
      <item>Robert Knežević, OIB 83818957686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</izvorni_sadrzaj>
    <derivirana_varijabla naziv="DomainObject.Predmet.StrankaIDrugi_1">FINA RC</derivirana_varijabla>
  </DomainObject.Predmet.StrankaIDrugi>
  <DomainObject.Predmet.ProtustrankaIDrugi>
    <izvorni_sadrzaj>PROMOBILE j.d.o.o. za servis i prodaju mobilnih uređaja i elektroničke opreme</izvorni_sadrzaj>
    <derivirana_varijabla naziv="DomainObject.Predmet.ProtustrankaIDrugi_1">PROMOBILE j.d.o.o. za servis i prodaju mobilnih uređaja i elektroničke opreme</derivirana_varijabla>
  </DomainObject.Predmet.ProtustrankaIDrugi>
  <DomainObject.Predmet.StrankaIDrugiAdressOIB>
    <izvorni_sadrzaj>FINA RC, OIB 85821130368</izvorni_sadrzaj>
    <derivirana_varijabla naziv="DomainObject.Predmet.StrankaIDrugiAdressOIB_1">FINA RC, OIB 85821130368</derivirana_varijabla>
  </DomainObject.Predmet.StrankaIDrugiAdressOIB>
  <DomainObject.Predmet.ProtustrankaIDrugiAdressOIB>
    <izvorni_sadrzaj>PROMOBILE j.d.o.o. za servis i prodaju mobilnih uređaja i elektroničke opreme, OIB 65604354360, Braće Radića 45/A, 32276 Babina Greda</izvorni_sadrzaj>
    <derivirana_varijabla naziv="DomainObject.Predmet.ProtustrankaIDrugiAdressOIB_1">PROMOBILE j.d.o.o. za servis i prodaju mobilnih uređaja i elektroničke opreme, OIB 65604354360, Braće Radića 45/A, 32276 Babina Greda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travnja 2017.</izvorni_sadrzaj>
    <derivirana_varijabla naziv="DomainObject.Predmet.OdlukaRjesenje.DatumDonosenjaOdluke_1">18. travnja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St-15/2017-21</izvorni_sadrzaj>
    <derivirana_varijabla naziv="DomainObject.Predmet.OdlukaRjesenje.Oznaka_1">St-15/2017-21</derivirana_varijabla>
  </DomainObject.Predmet.OdlukaRjesenje.Oznaka>
  <DomainObject.Predmet.SudioniciListNaziv>
    <izvorni_sadrzaj>
      <item>FINA RC</item>
      <item>PROMOBILE j.d.o.o. za servis i prodaju mobilnih uređaja i elektroničke opreme</item>
      <item>Boris Ljubanović</item>
      <item>ŽDO GUO Vukovar</item>
      <item>Robert Knežević</item>
    </izvorni_sadrzaj>
    <derivirana_varijabla naziv="DomainObject.Predmet.SudioniciListNaziv_1">
      <item>FINA RC</item>
      <item>PROMOBILE j.d.o.o. za servis i prodaju mobilnih uređaja i elektroničke opreme</item>
      <item>Boris Ljubanović</item>
      <item>ŽDO GUO Vukovar</item>
      <item>Robert Knežević</item>
    </derivirana_varijabla>
  </DomainObject.Predmet.SudioniciListNaziv>
  <DomainObject.Predmet.SudioniciListAdressOIB>
    <izvorni_sadrzaj>
      <item>FINA RC, OIB 85821130368</item>
      <item>PROMOBILE j.d.o.o. za servis i prodaju mobilnih uređaja i elektroničke opreme, OIB 65604354360, Braće Radića 45/A,32276 Babina Greda</item>
      <item>Boris Ljubanović, OIB 19311655846, Šet. K.F. Šepera 8c,31000 Osijek</item>
      <item>ŽDO GUO Vukovar</item>
      <item>Robert Knežević, OIB 83818957686, Braće Radića 45/A,32276 Babina Greda</item>
    </izvorni_sadrzaj>
    <derivirana_varijabla naziv="DomainObject.Predmet.SudioniciListAdressOIB_1">
      <item>FINA RC, OIB 85821130368</item>
      <item>PROMOBILE j.d.o.o. za servis i prodaju mobilnih uređaja i elektroničke opreme, OIB 65604354360, Braće Radića 45/A,32276 Babina Greda</item>
      <item>Boris Ljubanović, OIB 19311655846, Šet. K.F. Šepera 8c,31000 Osijek</item>
      <item>ŽDO GUO Vukovar</item>
      <item>Robert Knežević, OIB 83818957686, Braće Radića 45/A,32276 Babina Greda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65604354360</item>
      <item>, OIB 19311655846</item>
      <item>, OIB null</item>
      <item>, OIB 83818957686</item>
    </izvorni_sadrzaj>
    <derivirana_varijabla naziv="DomainObject.Predmet.SudioniciListNazivOIB_1">
      <item>, OIB 85821130368</item>
      <item>, OIB 65604354360</item>
      <item>, OIB 19311655846</item>
      <item>, OIB null</item>
      <item>, OIB 83818957686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418</properties:Words>
  <properties:Characters>2335</properties:Characters>
  <properties:Lines>71</properties:Lines>
  <properties:Paragraphs>21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2017-03-24T08:29:00Z</cp:lastPrinted>
  <dcterms:modified xmlns:xsi="http://www.w3.org/2001/XMLSchema-instance" xsi:type="dcterms:W3CDTF">2017-04-25T12:07:00Z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