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2565" w14:paraId="dce2565" w:rsidRDefault="00386109" w:rsidP="005D7BF8" w:rsidR="0038610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109" w:rsidP="005D7BF8" w:rsidR="00386109" w:rsidRPr="00386109">
      <w:pPr>
        <w:pStyle w:val="Bezproreda"/>
        <w:jc w:val="both"/>
        <w:rPr>
          <w:rFonts w:hAnsi="Times New Roman" w:ascii="Times New Roman"/>
          <w:b w:val="false"/>
        </w:rPr>
      </w:pPr>
      <w:r w:rsidRPr="00386109">
        <w:rPr>
          <w:rFonts w:eastAsia="MS Mincho" w:hAnsi="Times New Roman" w:ascii="Times New Roman"/>
          <w:b w:val="false"/>
        </w:rPr>
        <w:t xml:space="preserve">   REPUBLIKA HRVATSKA</w:t>
      </w:r>
    </w:p>
    <w:p w:rsidRDefault="00386109" w:rsidP="005D7BF8" w:rsidR="00386109" w:rsidRPr="00386109">
      <w:pPr>
        <w:pStyle w:val="Bezproreda"/>
        <w:jc w:val="both"/>
        <w:rPr>
          <w:rFonts w:hAnsi="Times New Roman" w:ascii="Times New Roman"/>
          <w:b w:val="false"/>
        </w:rPr>
      </w:pPr>
      <w:r w:rsidRPr="00386109">
        <w:rPr>
          <w:rFonts w:eastAsia="MS Mincho" w:hAnsi="Times New Roman" w:ascii="Times New Roman"/>
          <w:b w:val="false"/>
        </w:rPr>
        <w:t>TRGOVAČKI SUD U RIJECI</w:t>
      </w:r>
    </w:p>
    <w:p w:rsidRDefault="00386109" w:rsidP="005D7BF8" w:rsidR="00386109" w:rsidRPr="00386109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38610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86109" w:rsidR="00386109"/>
    <w:p w:rsidRDefault="0061436B" w:rsidP="00DA66D5" w:rsidR="00D62065" w:rsidRPr="00DA66D5">
      <w:pPr>
        <w:jc w:val="center"/>
        <w:rPr>
          <w:b/>
        </w:rPr>
      </w:pPr>
      <w:r>
        <w:rPr>
          <w:b/>
        </w:rPr>
        <w:t xml:space="preserve">U    I M E    </w:t>
      </w:r>
      <w:r w:rsidR="00DA66D5" w:rsidRPr="00DA66D5">
        <w:rPr>
          <w:b/>
        </w:rPr>
        <w:t xml:space="preserve">R E P U B L I K </w:t>
      </w:r>
      <w:r>
        <w:rPr>
          <w:b/>
        </w:rPr>
        <w:t>E</w:t>
      </w:r>
      <w:r w:rsidR="00DA66D5" w:rsidRPr="00DA66D5">
        <w:rPr>
          <w:b/>
        </w:rPr>
        <w:t xml:space="preserve">   H R V A T S K </w:t>
      </w:r>
      <w:r>
        <w:rPr>
          <w:b/>
        </w:rPr>
        <w:t>E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722C92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47179" w:rsidP="00A03A61" w:rsidR="00290979">
      <w:pPr>
        <w:jc w:val="both"/>
        <w:rPr>
          <w:rFonts w:cs="Arial"/>
        </w:rPr>
      </w:pPr>
      <w:r w:rsidRPr="00B47179">
        <w:rPr>
          <w:rFonts w:cs="Arial"/>
        </w:rPr>
        <w:tab/>
      </w:r>
      <w:r w:rsidR="00112B3A" w:rsidRPr="00112B3A">
        <w:rPr>
          <w:rFonts w:cs="Arial"/>
        </w:rPr>
        <w:t xml:space="preserve">Trgovački sud u Rijeci, </w:t>
      </w:r>
      <w:r w:rsidR="0092659A" w:rsidRPr="0092659A">
        <w:rPr>
          <w:rFonts w:cs="Arial"/>
        </w:rPr>
        <w:t>OIB 88785964957</w:t>
      </w:r>
      <w:r w:rsidR="0092659A">
        <w:rPr>
          <w:rFonts w:cs="Arial"/>
        </w:rPr>
        <w:t xml:space="preserve">, </w:t>
      </w:r>
      <w:r w:rsidR="00112B3A" w:rsidRPr="00112B3A">
        <w:rPr>
          <w:rFonts w:cs="Arial"/>
        </w:rPr>
        <w:t xml:space="preserve">po sucu pojedincu Danieli Korlević, odlučujući o </w:t>
      </w:r>
      <w:r w:rsidR="00DD6AAE">
        <w:rPr>
          <w:rFonts w:cs="Arial"/>
        </w:rPr>
        <w:t>prijedlogu</w:t>
      </w:r>
      <w:r w:rsidR="00EA7FDA">
        <w:rPr>
          <w:rFonts w:cs="Arial"/>
        </w:rPr>
        <w:t xml:space="preserve"> </w:t>
      </w:r>
      <w:r w:rsidR="00112B3A" w:rsidRPr="00112B3A">
        <w:rPr>
          <w:rFonts w:cs="Arial"/>
        </w:rPr>
        <w:t xml:space="preserve">Financijske agencije, Regionalni centar Rijeka, Podružnica Rijeka, Frana Kurelca 8, za </w:t>
      </w:r>
      <w:r w:rsidR="00DD6AAE">
        <w:rPr>
          <w:rFonts w:cs="Arial"/>
        </w:rPr>
        <w:t xml:space="preserve">otvaranje </w:t>
      </w:r>
      <w:r w:rsidR="00EA7FDA">
        <w:rPr>
          <w:rFonts w:cs="Arial"/>
        </w:rPr>
        <w:t xml:space="preserve">stečajnog </w:t>
      </w:r>
      <w:r w:rsidR="00112B3A" w:rsidRPr="00112B3A">
        <w:rPr>
          <w:rFonts w:cs="Arial"/>
        </w:rPr>
        <w:t xml:space="preserve">postupka nad </w:t>
      </w:r>
      <w:r w:rsidR="0092659A">
        <w:rPr>
          <w:rFonts w:cs="Arial"/>
        </w:rPr>
        <w:t xml:space="preserve">dužnikom </w:t>
      </w:r>
      <w:r w:rsidR="00DD6AAE" w:rsidRPr="00DD6AAE">
        <w:rPr>
          <w:rFonts w:cs="Arial"/>
          <w:b/>
        </w:rPr>
        <w:t>TELEVIZIJA PRIMORJA I GORSKOG KOTARA d.o.o.</w:t>
      </w:r>
      <w:r w:rsidR="00DD6AAE">
        <w:rPr>
          <w:rFonts w:cs="Arial"/>
          <w:b/>
        </w:rPr>
        <w:t xml:space="preserve"> Rijeka, S. Krautzeka 83, OIB </w:t>
      </w:r>
      <w:r w:rsidR="00DD6AAE" w:rsidRPr="00DD6AAE">
        <w:rPr>
          <w:rFonts w:cs="Arial"/>
          <w:b/>
        </w:rPr>
        <w:t>80896790278</w:t>
      </w:r>
      <w:r w:rsidR="00F021F9">
        <w:rPr>
          <w:rFonts w:cs="Arial"/>
        </w:rPr>
        <w:t xml:space="preserve">, </w:t>
      </w:r>
      <w:r w:rsidR="00A826E6">
        <w:rPr>
          <w:rFonts w:cs="Arial"/>
        </w:rPr>
        <w:t>dana</w:t>
      </w:r>
      <w:r w:rsidRPr="00B47179">
        <w:rPr>
          <w:rFonts w:cs="Arial"/>
        </w:rPr>
        <w:t xml:space="preserve"> </w:t>
      </w:r>
      <w:r w:rsidR="00DD6AAE">
        <w:rPr>
          <w:rFonts w:cs="Arial"/>
        </w:rPr>
        <w:t>19. rujna</w:t>
      </w:r>
      <w:r w:rsidR="00EA7FDA">
        <w:rPr>
          <w:rFonts w:cs="Arial"/>
        </w:rPr>
        <w:t xml:space="preserve"> 2017</w:t>
      </w:r>
      <w:r w:rsidR="00A826E6">
        <w:rPr>
          <w:rFonts w:cs="Arial"/>
        </w:rPr>
        <w:t xml:space="preserve">. godine, </w:t>
      </w:r>
    </w:p>
    <w:p w:rsidRDefault="00A826E6" w:rsidP="00A03A61" w:rsidR="00A826E6">
      <w:pPr>
        <w:jc w:val="both"/>
        <w:rPr>
          <w:b/>
          <w:bCs/>
        </w:rPr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357D7B" w:rsidP="004432D4" w:rsidR="00357D7B">
      <w:pPr>
        <w:ind w:left="1080"/>
        <w:jc w:val="both"/>
      </w:pPr>
    </w:p>
    <w:p w:rsidRDefault="00EA7FDA" w:rsidP="00EA7FDA" w:rsidR="00EA7FDA">
      <w:pPr>
        <w:pStyle w:val="Odlomakpopisa"/>
        <w:numPr>
          <w:ilvl w:val="0"/>
          <w:numId w:val="5"/>
        </w:numPr>
        <w:jc w:val="both"/>
      </w:pPr>
      <w:r>
        <w:t>Nastavlja se postupak u ovom pravnom predmetu.</w:t>
      </w:r>
    </w:p>
    <w:p w:rsidRDefault="00EA7FDA" w:rsidP="00EA7FDA" w:rsidR="00EA7FDA">
      <w:pPr>
        <w:pStyle w:val="Odlomakpopisa"/>
        <w:ind w:left="1080"/>
        <w:jc w:val="both"/>
      </w:pPr>
    </w:p>
    <w:p w:rsidRDefault="00EA7FDA" w:rsidP="00DD6AAE" w:rsidR="007002EC" w:rsidRPr="00EA7FDA">
      <w:pPr>
        <w:pStyle w:val="Odlomakpopisa"/>
        <w:numPr>
          <w:ilvl w:val="0"/>
          <w:numId w:val="5"/>
        </w:numPr>
        <w:jc w:val="both"/>
        <w:rPr>
          <w:rFonts w:cs="Arial"/>
          <w:b/>
        </w:rPr>
      </w:pPr>
      <w:r>
        <w:t xml:space="preserve">Odbacuje se </w:t>
      </w:r>
      <w:r w:rsidR="00DD6AAE">
        <w:t>prijedlog</w:t>
      </w:r>
      <w:r>
        <w:t xml:space="preserve"> </w:t>
      </w:r>
      <w:r w:rsidR="00763BE2">
        <w:t xml:space="preserve">za </w:t>
      </w:r>
      <w:r w:rsidR="00DD6AAE">
        <w:t xml:space="preserve">otvaranje </w:t>
      </w:r>
      <w:r w:rsidR="007002EC" w:rsidRPr="007002EC">
        <w:t>stečajnog postupka nad dužnikom</w:t>
      </w:r>
      <w:r w:rsidR="007002EC" w:rsidRPr="00EA7FDA">
        <w:rPr>
          <w:rFonts w:cs="Arial" w:hAnsi="Arial" w:ascii="Arial"/>
        </w:rPr>
        <w:t xml:space="preserve"> </w:t>
      </w:r>
      <w:r w:rsidR="00DD6AAE" w:rsidRPr="00DD6AAE">
        <w:rPr>
          <w:rFonts w:cs="Arial"/>
          <w:b/>
        </w:rPr>
        <w:t>TELEVIZIJA PRIMORJA I GORSKOG KOTARA d.o.o. Rijeka, S. Krautzeka 83, OIB 80896790278</w:t>
      </w:r>
      <w:r w:rsidR="00ED5721" w:rsidRPr="00EA7FDA">
        <w:rPr>
          <w:rFonts w:cs="Arial"/>
          <w:b/>
        </w:rPr>
        <w:t>.</w:t>
      </w:r>
    </w:p>
    <w:p w:rsidRDefault="00722C92" w:rsidR="008E2259" w:rsidRPr="00DA66D5">
      <w:pPr>
        <w:jc w:val="both"/>
      </w:pPr>
      <w:r w:rsidRPr="00DA66D5">
        <w:tab/>
      </w:r>
    </w:p>
    <w:p w:rsidRDefault="00722C92" w:rsidP="00DB579A" w:rsidR="00722C92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EA7FDA" w:rsidP="00DB579A" w:rsidR="00EA7FDA">
      <w:pPr>
        <w:jc w:val="center"/>
        <w:rPr>
          <w:b/>
          <w:bCs/>
        </w:rPr>
      </w:pPr>
    </w:p>
    <w:p w:rsidRDefault="00DD6AAE" w:rsidP="00DD6AAE" w:rsidR="00DD6AAE" w:rsidRPr="00DD6AAE">
      <w:pPr>
        <w:jc w:val="both"/>
        <w:rPr>
          <w:bCs/>
        </w:rPr>
      </w:pPr>
      <w:r w:rsidRPr="00DD6AAE">
        <w:rPr>
          <w:bCs/>
        </w:rPr>
        <w:tab/>
        <w:t>Dana 23. travnja 2013. godine zaprimljen je pri ovom sudu prijedlog za otvaranje stečajnog postupka nad dužnikom TELEVIZIJA PRIMORJA I GORSKOG KOTARA Rijeka, S. Krautzeka 83, OIB80896790278 (dalje: dužnik) pod poslovnim brojem 15 St-564/13.</w:t>
      </w:r>
    </w:p>
    <w:p w:rsidRDefault="00DD6AAE" w:rsidP="00DD6AAE" w:rsidR="00DD6AAE" w:rsidRPr="00DD6AAE">
      <w:pPr>
        <w:jc w:val="both"/>
        <w:rPr>
          <w:bCs/>
        </w:rPr>
      </w:pPr>
      <w:r>
        <w:rPr>
          <w:bCs/>
        </w:rPr>
        <w:tab/>
      </w:r>
      <w:r w:rsidRPr="00DD6AAE">
        <w:rPr>
          <w:bCs/>
        </w:rPr>
        <w:t xml:space="preserve">Dana 24. veljače 2017. godine zaprimljen je </w:t>
      </w:r>
      <w:r>
        <w:rPr>
          <w:bCs/>
        </w:rPr>
        <w:t>prijedlog</w:t>
      </w:r>
      <w:r w:rsidRPr="00DD6AAE">
        <w:rPr>
          <w:bCs/>
        </w:rPr>
        <w:t xml:space="preserve"> za </w:t>
      </w:r>
      <w:r>
        <w:rPr>
          <w:bCs/>
        </w:rPr>
        <w:t xml:space="preserve">otvaranje </w:t>
      </w:r>
      <w:r w:rsidRPr="00DD6AAE">
        <w:rPr>
          <w:bCs/>
        </w:rPr>
        <w:t>stečajnog postupka nad dužnikom pod posl. br. 15 St-127/17.</w:t>
      </w:r>
    </w:p>
    <w:p w:rsidRDefault="00DD6AAE" w:rsidP="00DD6AAE" w:rsidR="00DD6AAE" w:rsidRPr="00DD6AAE">
      <w:pPr>
        <w:jc w:val="both"/>
        <w:rPr>
          <w:bCs/>
        </w:rPr>
      </w:pPr>
      <w:r w:rsidRPr="00DD6AAE">
        <w:rPr>
          <w:bCs/>
        </w:rPr>
        <w:tab/>
        <w:t xml:space="preserve">Sud je u ovome predmetu </w:t>
      </w:r>
      <w:r>
        <w:rPr>
          <w:bCs/>
        </w:rPr>
        <w:t xml:space="preserve">rješenjem St-127/17-2 od 02. ožujka 2017. godine </w:t>
      </w:r>
      <w:r w:rsidRPr="00DD6AAE">
        <w:rPr>
          <w:bCs/>
        </w:rPr>
        <w:t>prekinuo postupak na temelju članka 213. u vezi članka 12. Zakona o parničnom postupku (Narodne novine broj 34/91, 53/91, 91/92, 112/99, 117/03, 84/08, 123/08, 57/11, 148/11, 25/13 i 89/14) i čl. 10. Stečajnog zakona (Narodne novine broj 71/15) do pravomoćnosti odluke povodom ranije zaprimljenog prijedloga pod novim posl. br. 15 St-564/13, koji se nakon nastavka postupka vodi pod novim brojem 15 St-1496/16 jer je pravomoćnost rješenja o ranije zaprimljenom prijedlogu prethodno pitanje za ocjenu dopustivosti svih kasnijih prijedloga.</w:t>
      </w:r>
    </w:p>
    <w:p w:rsidRDefault="00722C92" w:rsidP="00E24155" w:rsidR="00E24155" w:rsidRPr="00E24155">
      <w:pPr>
        <w:jc w:val="both"/>
        <w:rPr>
          <w:bCs/>
        </w:rPr>
      </w:pPr>
      <w:r w:rsidRPr="00DA66D5">
        <w:tab/>
      </w:r>
      <w:r w:rsidR="00E24155" w:rsidRPr="00E24155">
        <w:rPr>
          <w:bCs/>
        </w:rPr>
        <w:t xml:space="preserve">Uvidom u stečajni spis </w:t>
      </w:r>
      <w:r w:rsidR="00E24155">
        <w:rPr>
          <w:bCs/>
        </w:rPr>
        <w:t>15</w:t>
      </w:r>
      <w:r w:rsidR="00E24155" w:rsidRPr="00E24155">
        <w:rPr>
          <w:bCs/>
        </w:rPr>
        <w:t xml:space="preserve"> St-</w:t>
      </w:r>
      <w:r w:rsidR="00E24155">
        <w:rPr>
          <w:bCs/>
        </w:rPr>
        <w:t>564/13</w:t>
      </w:r>
      <w:r w:rsidR="00E24155" w:rsidRPr="00E24155">
        <w:rPr>
          <w:bCs/>
        </w:rPr>
        <w:t xml:space="preserve"> </w:t>
      </w:r>
      <w:r w:rsidR="00E24155">
        <w:rPr>
          <w:bCs/>
        </w:rPr>
        <w:t xml:space="preserve">(St-1496/16) </w:t>
      </w:r>
      <w:r w:rsidR="00E24155" w:rsidRPr="00E24155">
        <w:rPr>
          <w:bCs/>
        </w:rPr>
        <w:t xml:space="preserve">sud je utvrdio da je rješenjem od </w:t>
      </w:r>
      <w:r w:rsidR="00E24155">
        <w:rPr>
          <w:bCs/>
        </w:rPr>
        <w:t xml:space="preserve">07. lipnja </w:t>
      </w:r>
      <w:r w:rsidR="00E24155" w:rsidRPr="00E24155">
        <w:rPr>
          <w:bCs/>
        </w:rPr>
        <w:t xml:space="preserve">2017. godine otvoren stečajni postupak nad dužnikom. Rješenje je postalo pravomoćno </w:t>
      </w:r>
      <w:r w:rsidR="00E24155">
        <w:rPr>
          <w:bCs/>
        </w:rPr>
        <w:t>26. lipnja</w:t>
      </w:r>
      <w:r w:rsidR="00E24155" w:rsidRPr="00E24155">
        <w:rPr>
          <w:bCs/>
        </w:rPr>
        <w:t xml:space="preserve"> 2017. godine.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ab/>
        <w:t>Slijedom navedenog, a temeljem čl.215. st.4. ZPP-a u vezi čl.6. SZ-a, odlučeno je kao u točki I. izreke rješenja.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t xml:space="preserve"> </w:t>
      </w:r>
      <w:r w:rsidRPr="00E24155">
        <w:rPr>
          <w:bCs/>
        </w:rPr>
        <w:tab/>
        <w:t>Prema odredbi članka 333. ZPP-a koja se supsidijarno primjenjuje u stečajnom postupku temeljem čl.10. SZ-a, prvostupanjski sud tijekom cijelog postupka po službenoj dužnosti pazi je li stvar pravomoćno presuđena i ako utvrdi da je parnica među istim strankama pokrenuta o zahtjevu o kojemu je već pravomoćno odlučeno, odbacit će tužbu.</w:t>
      </w:r>
    </w:p>
    <w:p w:rsidRDefault="00E24155" w:rsidP="00E24155" w:rsidR="00E24155" w:rsidRPr="00E24155">
      <w:pPr>
        <w:jc w:val="both"/>
        <w:rPr>
          <w:bCs/>
        </w:rPr>
      </w:pPr>
      <w:r w:rsidRPr="00E24155">
        <w:rPr>
          <w:bCs/>
        </w:rPr>
        <w:lastRenderedPageBreak/>
        <w:tab/>
        <w:t xml:space="preserve">Budući je u stečajnom predmetu posl. broj </w:t>
      </w:r>
      <w:r>
        <w:rPr>
          <w:bCs/>
        </w:rPr>
        <w:t>15</w:t>
      </w:r>
      <w:r w:rsidRPr="00E24155">
        <w:rPr>
          <w:bCs/>
        </w:rPr>
        <w:t xml:space="preserve"> St-</w:t>
      </w:r>
      <w:r>
        <w:rPr>
          <w:bCs/>
        </w:rPr>
        <w:t>1496/16</w:t>
      </w:r>
      <w:r w:rsidRPr="00E24155">
        <w:rPr>
          <w:bCs/>
        </w:rPr>
        <w:t xml:space="preserve"> sud pravomoćno odlučio rješenjem od </w:t>
      </w:r>
      <w:r>
        <w:rPr>
          <w:bCs/>
        </w:rPr>
        <w:t>07. lipnja</w:t>
      </w:r>
      <w:r w:rsidRPr="00E24155">
        <w:rPr>
          <w:bCs/>
        </w:rPr>
        <w:t xml:space="preserve"> 2017</w:t>
      </w:r>
      <w:r>
        <w:rPr>
          <w:bCs/>
        </w:rPr>
        <w:t>. godine, valjalo je</w:t>
      </w:r>
      <w:r w:rsidRPr="00E24155">
        <w:rPr>
          <w:bCs/>
        </w:rPr>
        <w:t xml:space="preserve"> primjenom citiranih zakonskih propisa odlučiti kao u izreci rješenja.</w:t>
      </w:r>
    </w:p>
    <w:p w:rsidRDefault="00EB5F77" w:rsidP="00EA7FDA" w:rsidR="00EB5F77">
      <w:pPr>
        <w:jc w:val="both"/>
      </w:pP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DD6AAE">
        <w:rPr>
          <w:b/>
        </w:rPr>
        <w:t>19. rujna</w:t>
      </w:r>
      <w:r w:rsidR="00EA7FDA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344D37" w:rsidP="00016072" w:rsidR="00EA7FDA">
      <w:pPr>
        <w:ind w:left="2160"/>
        <w:jc w:val="right"/>
        <w:rPr>
          <w:b/>
        </w:rPr>
      </w:pPr>
      <w:r w:rsidRPr="00ED5721">
        <w:rPr>
          <w:b/>
        </w:rPr>
        <w:tab/>
      </w:r>
    </w:p>
    <w:p w:rsidRDefault="00ED5721" w:rsidP="00016072" w:rsidR="00722C92" w:rsidRPr="00016072">
      <w:pPr>
        <w:ind w:left="2160"/>
        <w:jc w:val="right"/>
        <w:rPr>
          <w:b/>
        </w:rPr>
      </w:pPr>
      <w:r>
        <w:rPr>
          <w:b/>
        </w:rPr>
        <w:t xml:space="preserve"> </w:t>
      </w:r>
      <w:r w:rsidR="00722C92" w:rsidRPr="00ED5721">
        <w:rPr>
          <w:b/>
        </w:rPr>
        <w:t xml:space="preserve"> </w:t>
      </w:r>
      <w:r w:rsidR="0092659A">
        <w:rPr>
          <w:b/>
        </w:rPr>
        <w:t>S</w:t>
      </w:r>
      <w:r w:rsidR="00722C92" w:rsidRPr="00016072">
        <w:rPr>
          <w:b/>
        </w:rPr>
        <w:t>udac</w:t>
      </w:r>
    </w:p>
    <w:p w:rsidRDefault="00722C92" w:rsidP="001A5F3A" w:rsidR="00E24155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93E4C">
        <w:rPr>
          <w:b/>
        </w:rPr>
        <w:t xml:space="preserve"> </w:t>
      </w:r>
    </w:p>
    <w:p w:rsidRDefault="00BC79FD" w:rsidP="004C0F76" w:rsidR="00BC79FD">
      <w:pPr>
        <w:ind w:firstLine="708" w:left="1416"/>
        <w:jc w:val="right"/>
        <w:rPr>
          <w:b/>
        </w:rPr>
      </w:pPr>
    </w:p>
    <w:p w:rsidRDefault="00BC79FD" w:rsidR="00BC79FD">
      <w:pPr>
        <w:jc w:val="both"/>
        <w:rPr>
          <w:b/>
        </w:rPr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722C92" w:rsidR="00722C92">
      <w:pPr>
        <w:jc w:val="both"/>
      </w:pPr>
      <w:r w:rsidRPr="00DA66D5">
        <w:t>Protiv rješenja nezadovolj</w:t>
      </w:r>
      <w:r w:rsidR="00EA7FDA">
        <w:t xml:space="preserve">na stranka može podnijeti žalbu. </w:t>
      </w:r>
      <w:r w:rsidR="00EA7FDA" w:rsidRPr="000A7232">
        <w:t xml:space="preserve">Žalba se </w:t>
      </w:r>
      <w:r w:rsidR="00EA7FDA">
        <w:t xml:space="preserve">izjavljuje u dva primjerka u roku od osam dana od dostave prvostupanjskog rješenja. Dostava se smatra obavljenom </w:t>
      </w:r>
      <w:r w:rsidR="00EA7FDA" w:rsidRPr="000A7232">
        <w:t>istekom osmoga dana od dana objave pismena na mrežnoj stranici e-Oglasna ploča</w:t>
      </w:r>
      <w:r w:rsidR="00EA7FDA">
        <w:t xml:space="preserve"> sudova, </w:t>
      </w:r>
      <w:r w:rsidR="00EA7FDA" w:rsidRPr="000A7232">
        <w:t xml:space="preserve">a o žalbi odlučuje Visoki trgovački sud Republike Hrvatske. </w:t>
      </w:r>
    </w:p>
    <w:p w:rsidRDefault="00954BEF" w:rsidR="00954BEF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BC79FD" w:rsidR="00BC79FD">
      <w:pPr>
        <w:jc w:val="both"/>
        <w:rPr>
          <w:b/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C616C1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 w:rsidRPr="00ED5721">
        <w:rPr>
          <w:sz w:val="20"/>
          <w:szCs w:val="20"/>
        </w:rPr>
        <w:t xml:space="preserve">predlagatelju </w:t>
      </w:r>
    </w:p>
    <w:p w:rsidRDefault="008E2259" w:rsidP="00C616C1" w:rsidR="008E2259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E24155">
        <w:rPr>
          <w:sz w:val="20"/>
          <w:szCs w:val="20"/>
        </w:rPr>
        <w:t>19.9</w:t>
      </w:r>
      <w:r w:rsidR="00EA7FDA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E92787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8E2259" w:rsidP="00C616C1" w:rsidR="00C616C1" w:rsidRPr="00ED572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</w:t>
      </w:r>
      <w:r w:rsidR="00C616C1" w:rsidRPr="00ED5721">
        <w:rPr>
          <w:sz w:val="20"/>
          <w:szCs w:val="20"/>
        </w:rPr>
        <w:t>sudac</w:t>
      </w: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Daniela Korlević</w:t>
      </w:r>
    </w:p>
    <w:p w:rsidRDefault="00722C92" w:rsidR="00722C92" w:rsidRPr="00DA66D5"/>
    <w:p w:rsidRDefault="00722C92" w:rsidR="00722C92" w:rsidRPr="00DA66D5"/>
    <w:p w:rsidRDefault="00722C92" w:rsidR="00722C92" w:rsidRPr="00DA66D5"/>
    <w:p w:rsidRDefault="00722C92" w:rsidR="00722C92" w:rsidRPr="00DA66D5"/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1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DD6AAE">
      <w:t>537/17-</w:t>
    </w:r>
    <w:r w:rsidR="00E24155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3A0852"/>
    <w:multiLevelType w:val="hybridMultilevel"/>
    <w:tmpl w:val="E908576A"/>
    <w:lvl w:tplc="B226DF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257A2"/>
    <w:rsid w:val="000673BD"/>
    <w:rsid w:val="000713C5"/>
    <w:rsid w:val="00093E4C"/>
    <w:rsid w:val="000B13D8"/>
    <w:rsid w:val="000C4209"/>
    <w:rsid w:val="000F4EC2"/>
    <w:rsid w:val="00112B3A"/>
    <w:rsid w:val="001704C1"/>
    <w:rsid w:val="001851D8"/>
    <w:rsid w:val="00185B2A"/>
    <w:rsid w:val="00193BAA"/>
    <w:rsid w:val="001A6596"/>
    <w:rsid w:val="001D51B8"/>
    <w:rsid w:val="00290979"/>
    <w:rsid w:val="002D5B13"/>
    <w:rsid w:val="002E5EE2"/>
    <w:rsid w:val="00344D37"/>
    <w:rsid w:val="00357D7B"/>
    <w:rsid w:val="003859A7"/>
    <w:rsid w:val="00386109"/>
    <w:rsid w:val="003F3E25"/>
    <w:rsid w:val="004432D4"/>
    <w:rsid w:val="00455150"/>
    <w:rsid w:val="004C0F76"/>
    <w:rsid w:val="00573792"/>
    <w:rsid w:val="005A3497"/>
    <w:rsid w:val="005C774B"/>
    <w:rsid w:val="0061436B"/>
    <w:rsid w:val="00683C57"/>
    <w:rsid w:val="006B1B11"/>
    <w:rsid w:val="007002EC"/>
    <w:rsid w:val="00722C92"/>
    <w:rsid w:val="00745630"/>
    <w:rsid w:val="00763BE2"/>
    <w:rsid w:val="007F30F2"/>
    <w:rsid w:val="007F7AF6"/>
    <w:rsid w:val="00821538"/>
    <w:rsid w:val="00856680"/>
    <w:rsid w:val="008E181E"/>
    <w:rsid w:val="008E2259"/>
    <w:rsid w:val="0092659A"/>
    <w:rsid w:val="00954BEF"/>
    <w:rsid w:val="009B219F"/>
    <w:rsid w:val="009B744A"/>
    <w:rsid w:val="00A03A61"/>
    <w:rsid w:val="00A46343"/>
    <w:rsid w:val="00A63D14"/>
    <w:rsid w:val="00A826E6"/>
    <w:rsid w:val="00B1315C"/>
    <w:rsid w:val="00B47179"/>
    <w:rsid w:val="00B904F7"/>
    <w:rsid w:val="00B97064"/>
    <w:rsid w:val="00BC79FD"/>
    <w:rsid w:val="00C616C1"/>
    <w:rsid w:val="00C87349"/>
    <w:rsid w:val="00D0476A"/>
    <w:rsid w:val="00D4170E"/>
    <w:rsid w:val="00D62065"/>
    <w:rsid w:val="00D6764D"/>
    <w:rsid w:val="00DA66D5"/>
    <w:rsid w:val="00DB579A"/>
    <w:rsid w:val="00DC60B8"/>
    <w:rsid w:val="00DD6AAE"/>
    <w:rsid w:val="00DF7E85"/>
    <w:rsid w:val="00E24155"/>
    <w:rsid w:val="00E37B45"/>
    <w:rsid w:val="00E92787"/>
    <w:rsid w:val="00EA7FDA"/>
    <w:rsid w:val="00EB5F77"/>
    <w:rsid w:val="00ED5721"/>
    <w:rsid w:val="00F021F9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6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1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86109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861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10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86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1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86109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3861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10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d.o.o.</izvorni_sadrzaj>
    <derivirana_varijabla naziv="DomainObject.Predmet.ProtustrankaFormated_1">  TELEVIZIJA PRIMORJA I GORSKOG KOTARA d.o.o.</derivirana_varijabla>
  </DomainObject.Predmet.ProtustrankaFormated>
  <DomainObject.Predmet.ProtustrankaFormatedOIB>
    <izvorni_sadrzaj>  TELEVIZIJA PRIMORJA I GORSKOG KOTARA d.o.o., OIB 80896790278</izvorni_sadrzaj>
    <derivirana_varijabla naziv="DomainObject.Predmet.ProtustrankaFormatedOIB_1">  TELEVIZIJA PRIMORJA I GORSKOG KOTARA d.o.o., OIB 80896790278</derivirana_varijabla>
  </DomainObject.Predmet.ProtustrankaFormatedOIB>
  <DomainObject.Predmet.ProtustrankaFormatedWithAdress>
    <izvorni_sadrzaj> TELEVIZIJA PRIMORJA I GORSKOG KOTARA d.o.o., Slavka Krautzeka 83, 51000 Rijeka</izvorni_sadrzaj>
    <derivirana_varijabla naziv="DomainObject.Predmet.ProtustrankaFormatedWithAdress_1"> TELEVIZIJA PRIMORJA I GORSKOG KOTARA d.o.o., Slavka Krautzeka 83, 51000 Rijeka</derivirana_varijabla>
  </DomainObject.Predmet.ProtustrankaFormatedWithAdress>
  <DomainObject.Predmet.ProtustrankaFormatedWithAdressOIB>
    <izvorni_sadrzaj> TELEVIZIJA PRIMORJA I GORSKOG KOTARA d.o.o., OIB 80896790278, Slavka Krautzeka 83, 51000 Rijeka</izvorni_sadrzaj>
    <derivirana_varijabla naziv="DomainObject.Predmet.ProtustrankaFormatedWithAdressOIB_1"> TELEVIZIJA PRIMORJA I GORSKOG KOTARA d.o.o., OIB 80896790278, Slavka Krautzeka 83, 51000 Rijeka</derivirana_varijabla>
  </DomainObject.Predmet.ProtustrankaFormatedWithAdressOIB>
  <DomainObject.Predmet.ProtustrankaWithAdress>
    <izvorni_sadrzaj>TELEVIZIJA PRIMORJA I GORSKOG KOTARA d.o.o. Slavka Krautzeka 83, 51000 Rijeka</izvorni_sadrzaj>
    <derivirana_varijabla naziv="DomainObject.Predmet.ProtustrankaWithAdress_1">TELEVIZIJA PRIMORJA I GORSKOG KOTARA d.o.o. Slavka Krautzeka 83, 51000 Rijeka</derivirana_varijabla>
  </DomainObject.Predmet.ProtustrankaWithAdress>
  <DomainObject.Predmet.ProtustrankaWithAdressOIB>
    <izvorni_sadrzaj>TELEVIZIJA PRIMORJA I GORSKOG KOTARA d.o.o., OIB 80896790278, Slavka Krautzeka 83, 51000 Rijeka</izvorni_sadrzaj>
    <derivirana_varijabla naziv="DomainObject.Predmet.ProtustrankaWithAdressOIB_1">TELEVIZIJA PRIMORJA I GORSKOG KOTARA d.o.o., OIB 80896790278, Slavka Krautzeka 83, 51000 Rijeka</derivirana_varijabla>
  </DomainObject.Predmet.ProtustrankaWithAdressOIB>
  <DomainObject.Predmet.ProtustrankaNazivFormated>
    <izvorni_sadrzaj>TELEVIZIJA PRIMORJA I GORSKOG KOTARA d.o.o.</izvorni_sadrzaj>
    <derivirana_varijabla naziv="DomainObject.Predmet.ProtustrankaNazivFormated_1">TELEVIZIJA PRIMORJA I GORSKOG KOTARA d.o.o.</derivirana_varijabla>
  </DomainObject.Predmet.ProtustrankaNazivFormated>
  <DomainObject.Predmet.ProtustrankaNazivFormatedOIB>
    <izvorni_sadrzaj>TELEVIZIJA PRIMORJA I GORSKOG KOTARA d.o.o., OIB 80896790278</izvorni_sadrzaj>
    <derivirana_varijabla naziv="DomainObject.Predmet.ProtustrankaNazivFormatedOIB_1">TELEVIZIJA PRIMORJA I GORSKOG KOTARA d.o.o.,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</item>
    </izvorni_sadrzaj>
    <derivirana_varijabla naziv="DomainObject.Predmet.ProtuStrankaListFormated_1">
      <item>TELEVIZIJA PRIMORJA I GORSKOG KOTARA d.o.o.</item>
    </derivirana_varijabla>
  </DomainObject.Predmet.ProtuStrankaListFormated>
  <DomainObject.Predmet.ProtuStrankaListFormatedOIB>
    <izvorni_sadrzaj>
      <item>TELEVIZIJA PRIMORJA I GORSKOG KOTARA d.o.o., OIB 80896790278</item>
    </izvorni_sadrzaj>
    <derivirana_varijabla naziv="DomainObject.Predmet.ProtuStrankaListFormatedOIB_1">
      <item>TELEVIZIJA PRIMORJA I GORSKOG KOTARA d.o.o., OIB 80896790278</item>
    </derivirana_varijabla>
  </DomainObject.Predmet.ProtuStrankaListFormatedOIB>
  <DomainObject.Predmet.ProtuStrankaListFormatedWithAdress>
    <izvorni_sadrzaj>
      <item>TELEVIZIJA PRIMORJA I GORSKOG KOTARA d.o.o., Slavka Krautzeka 83, 51000 Rijeka</item>
    </izvorni_sadrzaj>
    <derivirana_varijabla naziv="DomainObject.Predmet.ProtuStrankaListFormatedWithAdress_1">
      <item>TELEVIZIJA PRIMORJA I GORSKOG KOTARA d.o.o., Slavka Krautzeka 83, 51000 Rijeka</item>
    </derivirana_varijabla>
  </DomainObject.Predmet.ProtuStrankaListFormatedWithAdress>
  <DomainObject.Predmet.ProtuStrankaListFormatedWithAdressOIB>
    <izvorni_sadrzaj>
      <item>TELEVIZIJA PRIMORJA I GORSKOG KOTARA d.o.o., OIB 80896790278, Slavka Krautzeka 83, 51000 Rijeka</item>
    </izvorni_sadrzaj>
    <derivirana_varijabla naziv="DomainObject.Predmet.ProtuStrankaListFormatedWithAdressOIB_1">
      <item>TELEVIZIJA PRIMORJA I GORSKOG KOTARA d.o.o.,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d.o.o.</item>
    </izvorni_sadrzaj>
    <derivirana_varijabla naziv="DomainObject.Predmet.ProtuStrankaListNazivFormated_1">
      <item>TELEVIZIJA PRIMORJA I GORSKOG KOTARA d.o.o.</item>
    </derivirana_varijabla>
  </DomainObject.Predmet.ProtuStrankaListNazivFormated>
  <DomainObject.Predmet.ProtuStrankaListNazivFormatedOIB>
    <izvorni_sadrzaj>
      <item>TELEVIZIJA PRIMORJA I GORSKOG KOTARA d.o.o., OIB 80896790278</item>
    </izvorni_sadrzaj>
    <derivirana_varijabla naziv="DomainObject.Predmet.ProtuStrankaListNazivFormatedOIB_1">
      <item>TELEVIZIJA PRIMORJA I GORSKOG KOTARA d.o.o., OIB 80896790278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</izvorni_sadrzaj>
    <derivirana_varijabla naziv="DomainObject.Predmet.ProtustrankaIDrugi_1">TELEVIZIJA PRIMORJA I GORSKOG KOTARA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TELEVIZIJA PRIMORJA I GORSKOG KOTARA d.o.o., OIB 80896790278, Slavka Krautzeka 83, 51000 Rijeka</izvorni_sadrzaj>
    <derivirana_varijabla naziv="DomainObject.Predmet.ProtustrankaIDrugiAdressOIB_1">TELEVIZIJA PRIMORJA I GORSKOG KOTARA d.o.o.,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</item>
    </izvorni_sadrzaj>
    <derivirana_varijabla naziv="DomainObject.Predmet.SudioniciListNaziv_1">
      <item>FINA  Rijeka</item>
      <item>TELEVIZIJA PRIMORJA I GORSKOG KOTARA d.o.o.</item>
    </derivirana_varijabla>
  </DomainObject.Predmet.SudioniciListNaziv>
  <DomainObject.Predmet.SudioniciListAdressOIB>
    <izvorni_sadrzaj>
      <item>FINA  Rijeka, OIB 85821130368, Frana Kurelca 8,51000 Rijeka</item>
      <item>TELEVIZIJA PRIMORJA I GORSKOG KOTARA d.o.o., OIB 80896790278, Slavka Krautzeka 83,51000 Rijeka</item>
    </izvorni_sadrzaj>
    <derivirana_varijabla naziv="DomainObject.Predmet.SudioniciListAdressOIB_1">
      <item>FINA  Rijeka, OIB 85821130368, Frana Kurelca 8,51000 Rijeka</item>
      <item>TELEVIZIJA PRIMORJA I GORSKOG KOTARA d.o.o., OIB 80896790278, Slavka Krautzeka 83,51000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</izvorni_sadrzaj>
    <derivirana_varijabla naziv="DomainObject.Predmet.SudioniciListNazivOIB_1">
      <item>, OIB 85821130368</item>
      <item>, OIB 80896790278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5882B-EC46-4918-A865-CA02F7C56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475</properties:Words>
  <properties:Characters>2572</properties:Characters>
  <properties:Lines>75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2017-09-19T12:32:00Z</dcterms:created>
  <dc:creator>stecaj</dc:creator>
  <cp:lastModifiedBy>Jasna Radulović</cp:lastModifiedBy>
  <cp:lastPrinted>2017-09-19T12:36:00Z</cp:lastPrinted>
  <dcterms:modified xmlns:xsi="http://www.w3.org/2001/XMLSchema-instance" xsi:type="dcterms:W3CDTF">2017-09-19T12:37:00Z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