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e88f7" w14:paraId="cbe88f7" w:rsidRDefault="00D03D2F" w:rsidR="00D03D2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4942" w:rsidP="007E24CB" w:rsidR="00674942" w:rsidRPr="00FC1355">
      <w:pPr>
        <w:rPr>
          <w:sz w:val="24"/>
          <w:szCs w:val="24"/>
        </w:rPr>
      </w:pPr>
      <w:r w:rsidRPr="00FC1355">
        <w:rPr>
          <w:sz w:val="24"/>
          <w:szCs w:val="24"/>
        </w:rPr>
        <w:t>REPUBLIKA HRVATSKA</w:t>
      </w:r>
    </w:p>
    <w:p w:rsidRDefault="00674942" w:rsidP="007E24CB" w:rsidR="008379BA" w:rsidRPr="00FC1355">
      <w:pPr>
        <w:rPr>
          <w:sz w:val="24"/>
          <w:szCs w:val="24"/>
        </w:rPr>
      </w:pPr>
      <w:r w:rsidRPr="00FC1355">
        <w:rPr>
          <w:sz w:val="24"/>
          <w:szCs w:val="24"/>
        </w:rPr>
        <w:t xml:space="preserve"> </w:t>
      </w:r>
      <w:r w:rsidR="007E24CB" w:rsidRPr="00FC1355">
        <w:rPr>
          <w:sz w:val="24"/>
          <w:szCs w:val="24"/>
        </w:rPr>
        <w:t>Trgovački sud u Zagrebu</w:t>
      </w:r>
    </w:p>
    <w:p w:rsidRDefault="00674942" w:rsidP="007E24CB" w:rsidR="007E24CB" w:rsidRPr="00FC1355">
      <w:pPr>
        <w:rPr>
          <w:sz w:val="24"/>
          <w:szCs w:val="24"/>
        </w:rPr>
      </w:pPr>
      <w:r w:rsidRPr="00FC1355">
        <w:rPr>
          <w:sz w:val="24"/>
          <w:szCs w:val="24"/>
        </w:rPr>
        <w:t xml:space="preserve">   </w:t>
      </w:r>
      <w:r w:rsidR="007E24CB" w:rsidRPr="00FC1355">
        <w:rPr>
          <w:sz w:val="24"/>
          <w:szCs w:val="24"/>
        </w:rPr>
        <w:t xml:space="preserve">Zagreb, Amruševa 2/II                                                          </w:t>
      </w:r>
      <w:r w:rsidRPr="00FC1355">
        <w:rPr>
          <w:sz w:val="24"/>
          <w:szCs w:val="24"/>
        </w:rPr>
        <w:t xml:space="preserve">                            </w:t>
      </w:r>
      <w:r w:rsidR="00B93B18">
        <w:rPr>
          <w:sz w:val="24"/>
          <w:szCs w:val="24"/>
        </w:rPr>
        <w:t>72 St-</w:t>
      </w:r>
      <w:r w:rsidR="008E5AB5">
        <w:rPr>
          <w:sz w:val="24"/>
          <w:szCs w:val="24"/>
        </w:rPr>
        <w:t>506/2015</w:t>
      </w:r>
      <w:r w:rsidR="00D03D2F">
        <w:rPr>
          <w:sz w:val="24"/>
          <w:szCs w:val="24"/>
        </w:rPr>
        <w:t>-27</w:t>
      </w:r>
    </w:p>
    <w:p w:rsidRDefault="00674942" w:rsidP="007E24CB" w:rsidR="00674942" w:rsidRPr="00FC1355">
      <w:pPr>
        <w:jc w:val="center"/>
        <w:rPr>
          <w:b/>
          <w:sz w:val="24"/>
          <w:szCs w:val="24"/>
        </w:rPr>
      </w:pPr>
    </w:p>
    <w:p w:rsidRDefault="00B26294" w:rsidP="00B26294" w:rsidR="00B26294" w:rsidRPr="00FC1355">
      <w:pPr>
        <w:rPr>
          <w:sz w:val="24"/>
          <w:szCs w:val="24"/>
        </w:rPr>
      </w:pPr>
    </w:p>
    <w:p w:rsidRDefault="00160D03" w:rsidP="007E24CB" w:rsidR="007E24CB" w:rsidRPr="00FC1355">
      <w:pPr>
        <w:jc w:val="center"/>
        <w:rPr>
          <w:b/>
          <w:sz w:val="24"/>
          <w:szCs w:val="24"/>
        </w:rPr>
      </w:pPr>
      <w:r w:rsidRPr="00FC1355">
        <w:rPr>
          <w:b/>
          <w:sz w:val="24"/>
          <w:szCs w:val="24"/>
        </w:rPr>
        <w:t>R J E Š E NJ E</w:t>
      </w:r>
    </w:p>
    <w:p w:rsidRDefault="007E24CB" w:rsidP="007E24CB" w:rsidR="007E24CB" w:rsidRPr="00FC1355">
      <w:pPr>
        <w:widowControl/>
        <w:jc w:val="center"/>
        <w:rPr>
          <w:b/>
          <w:sz w:val="24"/>
          <w:szCs w:val="24"/>
        </w:rPr>
      </w:pPr>
    </w:p>
    <w:p w:rsidRDefault="00FC1355" w:rsidP="00FC1355" w:rsidR="00FC1355" w:rsidRPr="00FC1355">
      <w:pPr>
        <w:jc w:val="both"/>
        <w:rPr>
          <w:sz w:val="24"/>
          <w:szCs w:val="24"/>
        </w:rPr>
      </w:pPr>
      <w:r w:rsidRPr="00FC1355">
        <w:rPr>
          <w:b/>
          <w:sz w:val="24"/>
          <w:szCs w:val="24"/>
        </w:rPr>
        <w:t>I</w:t>
      </w:r>
      <w:r w:rsidRPr="00FC1355">
        <w:rPr>
          <w:sz w:val="24"/>
          <w:szCs w:val="24"/>
        </w:rPr>
        <w:t xml:space="preserve">   </w:t>
      </w:r>
      <w:r w:rsidR="00175C7E">
        <w:rPr>
          <w:sz w:val="24"/>
          <w:szCs w:val="24"/>
        </w:rPr>
        <w:t>Privremenom s</w:t>
      </w:r>
      <w:r w:rsidRPr="00FC1355">
        <w:rPr>
          <w:sz w:val="24"/>
          <w:szCs w:val="24"/>
        </w:rPr>
        <w:t xml:space="preserve">tečajnom upravitelju Davoru Petera, dipl. pravnik, iz Zagreba, Srebrnjak 84, OIB: 90695323330, određuje se nagrada u iznosu od </w:t>
      </w:r>
      <w:r w:rsidR="00C4619C">
        <w:rPr>
          <w:sz w:val="24"/>
          <w:szCs w:val="24"/>
        </w:rPr>
        <w:t>_________ kuna</w:t>
      </w:r>
      <w:r w:rsidRPr="00FC1355">
        <w:rPr>
          <w:sz w:val="24"/>
          <w:szCs w:val="24"/>
        </w:rPr>
        <w:t xml:space="preserve"> bruto.</w:t>
      </w:r>
    </w:p>
    <w:p w:rsidRDefault="00832EC5" w:rsidP="00832EC5" w:rsidR="00832EC5" w:rsidRPr="00FC1355">
      <w:pPr>
        <w:jc w:val="both"/>
        <w:rPr>
          <w:sz w:val="24"/>
          <w:szCs w:val="24"/>
        </w:rPr>
      </w:pPr>
    </w:p>
    <w:p w:rsidRDefault="00832EC5" w:rsidP="00832EC5" w:rsidR="00832EC5" w:rsidRPr="00FC1355">
      <w:pPr>
        <w:jc w:val="both"/>
        <w:rPr>
          <w:b/>
          <w:sz w:val="24"/>
          <w:szCs w:val="24"/>
        </w:rPr>
      </w:pPr>
      <w:r w:rsidRPr="00FC1355">
        <w:rPr>
          <w:b/>
          <w:sz w:val="24"/>
          <w:szCs w:val="24"/>
        </w:rPr>
        <w:t>II</w:t>
      </w:r>
      <w:r w:rsidRPr="00FC1355">
        <w:rPr>
          <w:b/>
          <w:sz w:val="24"/>
          <w:szCs w:val="24"/>
        </w:rPr>
        <w:tab/>
      </w:r>
      <w:r w:rsidRPr="00FC1355">
        <w:rPr>
          <w:sz w:val="24"/>
          <w:szCs w:val="24"/>
        </w:rPr>
        <w:t>Uvid u cjelokupno Rješenje možete obaviti u sobi 82/II</w:t>
      </w:r>
      <w:r w:rsidRPr="00FC1355">
        <w:rPr>
          <w:b/>
          <w:sz w:val="24"/>
          <w:szCs w:val="24"/>
        </w:rPr>
        <w:t xml:space="preserve"> </w:t>
      </w:r>
      <w:r w:rsidRPr="00FC1355">
        <w:rPr>
          <w:sz w:val="24"/>
          <w:szCs w:val="24"/>
        </w:rPr>
        <w:t>ulična zgrada.</w:t>
      </w:r>
    </w:p>
    <w:p w:rsidRDefault="007E24CB" w:rsidP="007E24CB" w:rsidR="007E24CB" w:rsidRPr="00FC1355">
      <w:pPr>
        <w:widowControl/>
        <w:ind w:firstLine="720"/>
        <w:jc w:val="both"/>
        <w:rPr>
          <w:sz w:val="24"/>
          <w:szCs w:val="24"/>
        </w:rPr>
      </w:pPr>
    </w:p>
    <w:p w:rsidRDefault="00832EC5" w:rsidP="007E24CB" w:rsidR="00832EC5" w:rsidRPr="00FC1355">
      <w:pPr>
        <w:widowControl/>
        <w:ind w:firstLine="720"/>
        <w:jc w:val="both"/>
        <w:rPr>
          <w:sz w:val="24"/>
          <w:szCs w:val="24"/>
        </w:rPr>
      </w:pPr>
    </w:p>
    <w:p w:rsidRDefault="007E24CB" w:rsidP="007E24CB" w:rsidR="007E24CB" w:rsidRPr="00FC1355">
      <w:pPr>
        <w:widowControl/>
        <w:jc w:val="center"/>
        <w:rPr>
          <w:sz w:val="24"/>
          <w:szCs w:val="24"/>
        </w:rPr>
      </w:pPr>
      <w:r w:rsidRPr="00FC1355">
        <w:rPr>
          <w:sz w:val="24"/>
          <w:szCs w:val="24"/>
        </w:rPr>
        <w:t>Za</w:t>
      </w:r>
      <w:r w:rsidR="00A22779" w:rsidRPr="00FC1355">
        <w:rPr>
          <w:sz w:val="24"/>
          <w:szCs w:val="24"/>
        </w:rPr>
        <w:t xml:space="preserve">greb, </w:t>
      </w:r>
      <w:r w:rsidR="008E5AB5">
        <w:rPr>
          <w:sz w:val="24"/>
          <w:szCs w:val="24"/>
        </w:rPr>
        <w:t>5</w:t>
      </w:r>
      <w:r w:rsidR="006B714F" w:rsidRPr="00FC1355">
        <w:rPr>
          <w:sz w:val="24"/>
          <w:szCs w:val="24"/>
        </w:rPr>
        <w:t>.</w:t>
      </w:r>
      <w:r w:rsidR="008E5AB5">
        <w:rPr>
          <w:sz w:val="24"/>
          <w:szCs w:val="24"/>
        </w:rPr>
        <w:t xml:space="preserve"> studenoga</w:t>
      </w:r>
      <w:r w:rsidR="00260DDE" w:rsidRPr="00FC1355">
        <w:rPr>
          <w:sz w:val="24"/>
          <w:szCs w:val="24"/>
        </w:rPr>
        <w:t xml:space="preserve"> </w:t>
      </w:r>
      <w:r w:rsidR="00A22779" w:rsidRPr="00FC1355">
        <w:rPr>
          <w:sz w:val="24"/>
          <w:szCs w:val="24"/>
        </w:rPr>
        <w:t>201</w:t>
      </w:r>
      <w:r w:rsidR="00E230BC">
        <w:rPr>
          <w:sz w:val="24"/>
          <w:szCs w:val="24"/>
        </w:rPr>
        <w:t>5</w:t>
      </w:r>
      <w:r w:rsidR="00A22779" w:rsidRPr="00FC1355">
        <w:rPr>
          <w:sz w:val="24"/>
          <w:szCs w:val="24"/>
        </w:rPr>
        <w:t>.</w:t>
      </w:r>
    </w:p>
    <w:p w:rsidRDefault="00674942" w:rsidP="007E24CB" w:rsidR="00674942" w:rsidRPr="00FC1355">
      <w:pPr>
        <w:widowControl/>
        <w:jc w:val="center"/>
        <w:rPr>
          <w:sz w:val="24"/>
          <w:szCs w:val="24"/>
        </w:rPr>
      </w:pPr>
    </w:p>
    <w:p w:rsidRDefault="007E24CB" w:rsidP="000D6CC8" w:rsidR="007E24CB" w:rsidRPr="00FC1355">
      <w:pPr>
        <w:widowControl/>
        <w:jc w:val="both"/>
        <w:rPr>
          <w:sz w:val="24"/>
          <w:szCs w:val="24"/>
        </w:rPr>
      </w:pP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  <w:t xml:space="preserve">             </w:t>
      </w:r>
      <w:r w:rsidR="000D6CC8" w:rsidRPr="00FC1355">
        <w:rPr>
          <w:sz w:val="24"/>
          <w:szCs w:val="24"/>
        </w:rPr>
        <w:tab/>
      </w:r>
      <w:r w:rsidR="000D6CC8" w:rsidRPr="00FC1355">
        <w:rPr>
          <w:sz w:val="24"/>
          <w:szCs w:val="24"/>
        </w:rPr>
        <w:tab/>
      </w:r>
      <w:r w:rsidR="000D6CC8" w:rsidRPr="00FC1355">
        <w:rPr>
          <w:sz w:val="24"/>
          <w:szCs w:val="24"/>
        </w:rPr>
        <w:tab/>
      </w:r>
      <w:r w:rsidR="000D6CC8"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 xml:space="preserve"> Stečajni sudac</w:t>
      </w:r>
    </w:p>
    <w:p w:rsidRDefault="00832EC5" w:rsidP="00D03D2F" w:rsidR="00D03D2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FC1355">
        <w:rPr>
          <w:rFonts w:hAnsi="Times New Roman" w:ascii="Times New Roman"/>
          <w:b w:val="false"/>
          <w:color w:val="auto"/>
          <w:szCs w:val="24"/>
        </w:rPr>
        <w:tab/>
      </w:r>
      <w:r w:rsidRPr="00FC1355">
        <w:rPr>
          <w:rFonts w:hAnsi="Times New Roman" w:ascii="Times New Roman"/>
          <w:b w:val="false"/>
          <w:color w:val="auto"/>
          <w:szCs w:val="24"/>
        </w:rPr>
        <w:tab/>
        <w:t xml:space="preserve"> </w:t>
      </w:r>
      <w:smartTag w:element="PersonName" w:uri="urn:schemas-microsoft-com:office:smarttags">
        <w:r w:rsidR="00674942" w:rsidRPr="00FC1355">
          <w:rPr>
            <w:rFonts w:hAnsi="Times New Roman" w:ascii="Times New Roman"/>
            <w:b w:val="false"/>
            <w:color w:val="auto"/>
            <w:szCs w:val="24"/>
          </w:rPr>
          <w:t>Nikola Ribarić</w:t>
        </w:r>
      </w:smartTag>
    </w:p>
    <w:p w:rsidRDefault="007E24CB" w:rsidP="007E24CB" w:rsidR="007E24C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FC1355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7E24CB" w:rsidP="007E24CB" w:rsidR="007E24CB" w:rsidRPr="00FC1355">
      <w:pPr>
        <w:jc w:val="both"/>
        <w:rPr>
          <w:sz w:val="24"/>
          <w:szCs w:val="24"/>
        </w:rPr>
      </w:pP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  <w:t xml:space="preserve">  </w:t>
      </w:r>
    </w:p>
    <w:p w:rsidRDefault="00935ABA" w:rsidP="00832EC5" w:rsidR="00935ABA" w:rsidRPr="00FC1355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sectPr w:rsidSect="00674942" w:rsidR="00935ABA" w:rsidRPr="00FC1355">
      <w:headerReference w:type="even" r:id="rId10"/>
      <w:headerReference w:type="default" r:id="rId11"/>
      <w:endnotePr>
        <w:numFmt w:val="decimal"/>
      </w:endnotePr>
      <w:pgSz w:h="16838" w:w="11906"/>
      <w:pgMar w:gutter="0" w:footer="720" w:header="720" w:left="1440" w:bottom="284" w:right="1106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23B1" w:rsidR="00C023B1">
      <w:r>
        <w:separator/>
      </w:r>
    </w:p>
  </w:endnote>
  <w:endnote w:id="0" w:type="continuationSeparator">
    <w:p w:rsidRDefault="00C023B1" w:rsidR="00C02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23B1" w:rsidR="00C023B1">
      <w:r>
        <w:separator/>
      </w:r>
    </w:p>
  </w:footnote>
  <w:footnote w:id="0" w:type="continuationSeparator">
    <w:p w:rsidRDefault="00C023B1" w:rsidR="00C023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636" w:rsidP="00A67A58" w:rsidR="00B3063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0636" w:rsidR="00B306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636" w:rsidP="00A67A58" w:rsidR="00B30636" w:rsidRPr="008C7748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B30636" w:rsidP="00A67A58" w:rsidR="00B30636" w:rsidRPr="008C7748">
    <w:pPr>
      <w:pStyle w:val="Zaglavlje"/>
      <w:jc w:val="right"/>
      <w:rPr>
        <w:sz w:val="24"/>
        <w:szCs w:val="24"/>
      </w:rPr>
    </w:pPr>
    <w:r w:rsidRPr="00070FF4">
      <w:rPr>
        <w:sz w:val="24"/>
        <w:szCs w:val="24"/>
      </w:rPr>
      <w:t xml:space="preserve">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7A37A40"/>
    <w:multiLevelType w:val="hybridMultilevel"/>
    <w:tmpl w:val="75E69E8A"/>
    <w:lvl w:tplc="689EF57E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24CB"/>
    <w:rsid w:val="00021EBB"/>
    <w:rsid w:val="0003005E"/>
    <w:rsid w:val="000D1238"/>
    <w:rsid w:val="000D6CC8"/>
    <w:rsid w:val="00160D03"/>
    <w:rsid w:val="00175C7E"/>
    <w:rsid w:val="001C1371"/>
    <w:rsid w:val="001D7B5E"/>
    <w:rsid w:val="001E30B9"/>
    <w:rsid w:val="00260DDE"/>
    <w:rsid w:val="003148B4"/>
    <w:rsid w:val="003A738A"/>
    <w:rsid w:val="003E6155"/>
    <w:rsid w:val="004466A8"/>
    <w:rsid w:val="00577C20"/>
    <w:rsid w:val="0058395A"/>
    <w:rsid w:val="006060F7"/>
    <w:rsid w:val="00674942"/>
    <w:rsid w:val="006A177F"/>
    <w:rsid w:val="006B714F"/>
    <w:rsid w:val="007535DC"/>
    <w:rsid w:val="007E24CB"/>
    <w:rsid w:val="00832EC5"/>
    <w:rsid w:val="008379BA"/>
    <w:rsid w:val="00837EA2"/>
    <w:rsid w:val="00867273"/>
    <w:rsid w:val="00893D6C"/>
    <w:rsid w:val="008A286D"/>
    <w:rsid w:val="008E5AB5"/>
    <w:rsid w:val="00905AC8"/>
    <w:rsid w:val="00935ABA"/>
    <w:rsid w:val="00984987"/>
    <w:rsid w:val="00A11438"/>
    <w:rsid w:val="00A22779"/>
    <w:rsid w:val="00A67A58"/>
    <w:rsid w:val="00AA263E"/>
    <w:rsid w:val="00B26294"/>
    <w:rsid w:val="00B30636"/>
    <w:rsid w:val="00B33F92"/>
    <w:rsid w:val="00B93B18"/>
    <w:rsid w:val="00BA54CC"/>
    <w:rsid w:val="00C00CB9"/>
    <w:rsid w:val="00C023B1"/>
    <w:rsid w:val="00C4619C"/>
    <w:rsid w:val="00CD0297"/>
    <w:rsid w:val="00CE56CE"/>
    <w:rsid w:val="00D03D2F"/>
    <w:rsid w:val="00D1187A"/>
    <w:rsid w:val="00E230BC"/>
    <w:rsid w:val="00E504F6"/>
    <w:rsid w:val="00F95456"/>
    <w:rsid w:val="00FC1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E24CB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7E24CB"/>
  </w:style>
  <w:style w:styleId="Zaglavlje" w:type="paragraph">
    <w:name w:val="header"/>
    <w:basedOn w:val="Normal"/>
    <w:rsid w:val="007E24C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qFormat/>
    <w:rsid w:val="007E24CB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7E24CB"/>
    <w:pPr>
      <w:widowControl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Podnoje" w:type="paragraph">
    <w:name w:val="footer"/>
    <w:basedOn w:val="Normal"/>
    <w:rsid w:val="00A22779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832EC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3D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3D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3D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3D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3D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E24CB"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7E24CB"/>
  </w:style>
  <w:style w:styleId="Zaglavlje" w:type="paragraph">
    <w:name w:val="header"/>
    <w:basedOn w:val="Normal"/>
    <w:rsid w:val="007E24C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qFormat/>
    <w:rsid w:val="007E24CB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7E24CB"/>
    <w:pPr>
      <w:widowControl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Podnoje" w:type="paragraph">
    <w:name w:val="footer"/>
    <w:basedOn w:val="Normal"/>
    <w:rsid w:val="00A22779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832EC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3D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3D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3D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3D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3D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2015.</izvorni_sadrzaj>
    <derivirana_varijabla naziv="DomainObject.Predmet.DatumOsnivanja_1">10.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St-506/2015</izvorni_sadrzaj>
    <derivirana_varijabla naziv="DomainObject.Predmet.OznakaBroj_1">St-506/2015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Marangoni d.o.o. u likvidaciji zastupanog po punomoćniku Roberta Valai</izvorni_sadrzaj>
    <derivirana_varijabla naziv="DomainObject.Predmet.ProtustrankaFormated_1">  Marangoni d.o.o. u likvidaciji zastupanog po punomoćniku Roberta Valai</derivirana_varijabla>
  </DomainObject.Predmet.ProtustrankaFormated>
  <DomainObject.Predmet.ProtustrankaFormatedOIB>
    <izvorni_sadrzaj>  Marangoni d.o.o. u likvidaciji, OIB 94214566742 zastupanog po punomoćniku Roberta Valai</izvorni_sadrzaj>
    <derivirana_varijabla naziv="DomainObject.Predmet.ProtustrankaFormatedOIB_1">  Marangoni d.o.o. u likvidaciji, OIB 94214566742 zastupanog po punomoćniku Roberta Valai</derivirana_varijabla>
  </DomainObject.Predmet.ProtustrankaFormatedOIB>
  <DomainObject.Predmet.ProtustrankaFormatedWithAdress>
    <izvorni_sadrzaj> Marangoni d.o.o. u likvidaciji, Sesvetski Kraljevec, Ive Politea 64, 10361 Sesvete zastupanog po punomoćniku Roberta Valai</izvorni_sadrzaj>
    <derivirana_varijabla naziv="DomainObject.Predmet.ProtustrankaFormatedWithAdress_1"> Marangoni d.o.o. u likvidaciji, Sesvetski Kraljevec, Ive Politea 64, 10361 Sesvete zastupanog po punomoćniku Roberta Valai</derivirana_varijabla>
  </DomainObject.Predmet.ProtustrankaFormatedWithAdress>
  <DomainObject.Predmet.ProtustrankaFormatedWithAdressOIB>
    <izvorni_sadrzaj> Marangoni d.o.o. u likvidaciji, OIB 94214566742, Sesvetski Kraljevec, Ive Politea 64, 10361 Sesvete zastupanog po punomoćniku Roberta Valai</izvorni_sadrzaj>
    <derivirana_varijabla naziv="DomainObject.Predmet.ProtustrankaFormatedWithAdressOIB_1"> Marangoni d.o.o. u likvidaciji, OIB 94214566742, Sesvetski Kraljevec, Ive Politea 64, 10361 Sesvete zastupanog po punomoćniku Roberta Valai</derivirana_varijabla>
  </DomainObject.Predmet.ProtustrankaFormatedWithAdressOIB>
  <DomainObject.Predmet.ProtustrankaWithAdress>
    <izvorni_sadrzaj>Marangoni d.o.o. u likvidaciji Sesvetski Kraljevec, Ive Politea 64, 10361 Sesvete</izvorni_sadrzaj>
    <derivirana_varijabla naziv="DomainObject.Predmet.ProtustrankaWithAdress_1">Marangoni d.o.o. u likvidaciji Sesvetski Kraljevec, Ive Politea 64, 10361 Sesvete</derivirana_varijabla>
  </DomainObject.Predmet.ProtustrankaWithAdress>
  <DomainObject.Predmet.ProtustrankaWithAdressOIB>
    <izvorni_sadrzaj>Marangoni d.o.o. u likvidaciji, OIB 94214566742, Sesvetski Kraljevec, Ive Politea 64, 10361 Sesvete</izvorni_sadrzaj>
    <derivirana_varijabla naziv="DomainObject.Predmet.ProtustrankaWithAdressOIB_1">Marangoni d.o.o. u likvidaciji, OIB 94214566742, Sesvetski Kraljevec, Ive Politea 64, 10361 Sesvete</derivirana_varijabla>
  </DomainObject.Predmet.ProtustrankaWithAdressOIB>
  <DomainObject.Predmet.ProtustrankaNazivFormated>
    <izvorni_sadrzaj>Marangoni d.o.o. u likvidaciji</izvorni_sadrzaj>
    <derivirana_varijabla naziv="DomainObject.Predmet.ProtustrankaNazivFormated_1">Marangoni d.o.o. u likvidaciji</derivirana_varijabla>
  </DomainObject.Predmet.ProtustrankaNazivFormated>
  <DomainObject.Predmet.ProtustrankaNazivFormatedOIB>
    <izvorni_sadrzaj>Marangoni d.o.o. u likvidaciji, OIB 94214566742</izvorni_sadrzaj>
    <derivirana_varijabla naziv="DomainObject.Predmet.ProtustrankaNazivFormatedOIB_1">Marangoni d.o.o. u likvidaciji, OIB 94214566742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Marangoni d.o.o. u likvidaciji</izvorni_sadrzaj>
    <derivirana_varijabla naziv="DomainObject.Predmet.StrankaFormated_1">  Marangoni d.o.o. u likvidaciji</derivirana_varijabla>
  </DomainObject.Predmet.StrankaFormated>
  <DomainObject.Predmet.StrankaFormatedOIB>
    <izvorni_sadrzaj>  Marangoni d.o.o. u likvidaciji, OIB 94214566742</izvorni_sadrzaj>
    <derivirana_varijabla naziv="DomainObject.Predmet.StrankaFormatedOIB_1">  Marangoni d.o.o. u likvidaciji, OIB 94214566742</derivirana_varijabla>
  </DomainObject.Predmet.StrankaFormatedOIB>
  <DomainObject.Predmet.StrankaFormatedWithAdress>
    <izvorni_sadrzaj> Marangoni d.o.o. u likvidaciji, Sesvetski Kraljevec, Ive Politea 64, 10361 Sesvete</izvorni_sadrzaj>
    <derivirana_varijabla naziv="DomainObject.Predmet.StrankaFormatedWithAdress_1"> Marangoni d.o.o. u likvidaciji, Sesvetski Kraljevec, Ive Politea 64, 10361 Sesvete</derivirana_varijabla>
  </DomainObject.Predmet.StrankaFormatedWithAdress>
  <DomainObject.Predmet.StrankaFormatedWithAdressOIB>
    <izvorni_sadrzaj> Marangoni d.o.o. u likvidaciji, OIB 94214566742, Sesvetski Kraljevec, Ive Politea 64, 10361 Sesvete</izvorni_sadrzaj>
    <derivirana_varijabla naziv="DomainObject.Predmet.StrankaFormatedWithAdressOIB_1"> Marangoni d.o.o. u likvidaciji, OIB 94214566742, Sesvetski Kraljevec, Ive Politea 64, 10361 Sesvete</derivirana_varijabla>
  </DomainObject.Predmet.StrankaFormatedWithAdressOIB>
  <DomainObject.Predmet.StrankaWithAdress>
    <izvorni_sadrzaj>Marangoni d.o.o. u likvidaciji Sesvetski Kraljevec, Ive Politea 64,10361 Sesvete</izvorni_sadrzaj>
    <derivirana_varijabla naziv="DomainObject.Predmet.StrankaWithAdress_1">Marangoni d.o.o. u likvidaciji Sesvetski Kraljevec, Ive Politea 64,10361 Sesvete</derivirana_varijabla>
  </DomainObject.Predmet.StrankaWithAdress>
  <DomainObject.Predmet.StrankaWithAdressOIB>
    <izvorni_sadrzaj>Marangoni d.o.o. u likvidaciji, OIB 94214566742, Sesvetski Kraljevec, Ive Politea 64,10361 Sesvete</izvorni_sadrzaj>
    <derivirana_varijabla naziv="DomainObject.Predmet.StrankaWithAdressOIB_1">Marangoni d.o.o. u likvidaciji, OIB 94214566742, Sesvetski Kraljevec, Ive Politea 64,10361 Sesvete</derivirana_varijabla>
  </DomainObject.Predmet.StrankaWithAdressOIB>
  <DomainObject.Predmet.StrankaNazivFormated>
    <izvorni_sadrzaj>Marangoni d.o.o. u likvidaciji</izvorni_sadrzaj>
    <derivirana_varijabla naziv="DomainObject.Predmet.StrankaNazivFormated_1">Marangoni d.o.o. u likvidaciji</derivirana_varijabla>
  </DomainObject.Predmet.StrankaNazivFormated>
  <DomainObject.Predmet.StrankaNazivFormatedOIB>
    <izvorni_sadrzaj>Marangoni d.o.o. u likvidaciji, OIB 94214566742</izvorni_sadrzaj>
    <derivirana_varijabla naziv="DomainObject.Predmet.StrankaNazivFormatedOIB_1">Marangoni d.o.o. u likvidaciji, OIB 94214566742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Marangoni d.o.o. u likvidaciji</item>
    </izvorni_sadrzaj>
    <derivirana_varijabla naziv="DomainObject.Predmet.StrankaListFormated_1">
      <item>Marangoni d.o.o. u likvidaciji</item>
    </derivirana_varijabla>
  </DomainObject.Predmet.StrankaListFormated>
  <DomainObject.Predmet.StrankaListFormatedOIB>
    <izvorni_sadrzaj>
      <item>Marangoni d.o.o. u likvidaciji, OIB 94214566742</item>
    </izvorni_sadrzaj>
    <derivirana_varijabla naziv="DomainObject.Predmet.StrankaListFormatedOIB_1">
      <item>Marangoni d.o.o. u likvidaciji, OIB 94214566742</item>
    </derivirana_varijabla>
  </DomainObject.Predmet.StrankaListFormatedOIB>
  <DomainObject.Predmet.StrankaListFormatedWithAdress>
    <izvorni_sadrzaj>
      <item>Marangoni d.o.o. u likvidaciji, Sesvetski Kraljevec, Ive Politea 64, 10361 Sesvete</item>
    </izvorni_sadrzaj>
    <derivirana_varijabla naziv="DomainObject.Predmet.StrankaListFormatedWithAdress_1">
      <item>Marangoni d.o.o. u likvidaciji, Sesvetski Kraljevec, Ive Politea 64, 10361 Sesvete</item>
    </derivirana_varijabla>
  </DomainObject.Predmet.StrankaListFormatedWithAdress>
  <DomainObject.Predmet.StrankaListFormatedWithAdressOIB>
    <izvorni_sadrzaj>
      <item>Marangoni d.o.o. u likvidaciji, OIB 94214566742, Sesvetski Kraljevec, Ive Politea 64, 10361 Sesvete</item>
    </izvorni_sadrzaj>
    <derivirana_varijabla naziv="DomainObject.Predmet.StrankaListFormatedWithAdressOIB_1">
      <item>Marangoni d.o.o. u likvidaciji, OIB 94214566742, Sesvetski Kraljevec, Ive Politea 64, 10361 Sesvete</item>
    </derivirana_varijabla>
  </DomainObject.Predmet.StrankaListFormatedWithAdressOIB>
  <DomainObject.Predmet.StrankaListNazivFormated>
    <izvorni_sadrzaj>
      <item>Marangoni d.o.o. u likvidaciji</item>
    </izvorni_sadrzaj>
    <derivirana_varijabla naziv="DomainObject.Predmet.StrankaListNazivFormated_1">
      <item>Marangoni d.o.o. u likvidaciji</item>
    </derivirana_varijabla>
  </DomainObject.Predmet.StrankaListNazivFormated>
  <DomainObject.Predmet.StrankaListNazivFormatedOIB>
    <izvorni_sadrzaj>
      <item>Marangoni d.o.o. u likvidaciji, OIB 94214566742</item>
    </izvorni_sadrzaj>
    <derivirana_varijabla naziv="DomainObject.Predmet.StrankaListNazivFormatedOIB_1">
      <item>Marangoni d.o.o. u likvidaciji, OIB 94214566742</item>
    </derivirana_varijabla>
  </DomainObject.Predmet.StrankaListNazivFormatedOIB>
  <DomainObject.Predmet.ProtuStrankaListFormated>
    <izvorni_sadrzaj>
      <item>Marangoni d.o.o. u likvidaciji zastupanog po punomoćniku Roberta Valai</item>
    </izvorni_sadrzaj>
    <derivirana_varijabla naziv="DomainObject.Predmet.ProtuStrankaListFormated_1">
      <item>Marangoni d.o.o. u likvidaciji zastupanog po punomoćniku Roberta Valai</item>
    </derivirana_varijabla>
  </DomainObject.Predmet.ProtuStrankaListFormated>
  <DomainObject.Predmet.ProtuStrankaListFormatedOIB>
    <izvorni_sadrzaj>
      <item>Marangoni d.o.o. u likvidaciji, OIB 94214566742 zastupanog po punomoćniku Roberta Valai</item>
    </izvorni_sadrzaj>
    <derivirana_varijabla naziv="DomainObject.Predmet.ProtuStrankaListFormatedOIB_1">
      <item>Marangoni d.o.o. u likvidaciji, OIB 94214566742 zastupanog po punomoćniku Roberta Valai</item>
    </derivirana_varijabla>
  </DomainObject.Predmet.ProtuStrankaListFormatedOIB>
  <DomainObject.Predmet.ProtuStrankaListFormatedWithAdress>
    <izvorni_sadrzaj>
      <item>Marangoni d.o.o. u likvidaciji, Sesvetski Kraljevec, Ive Politea 64, 10361 Sesvete zastupanog po punomoćniku Roberta Valai</item>
    </izvorni_sadrzaj>
    <derivirana_varijabla naziv="DomainObject.Predmet.ProtuStrankaListFormatedWithAdress_1">
      <item>Marangoni d.o.o. u likvidaciji, Sesvetski Kraljevec, Ive Politea 64, 10361 Sesvete zastupanog po punomoćniku Roberta Valai</item>
    </derivirana_varijabla>
  </DomainObject.Predmet.ProtuStrankaListFormatedWithAdress>
  <DomainObject.Predmet.ProtuStrankaListFormatedWithAdressOIB>
    <izvorni_sadrzaj>
      <item>Marangoni d.o.o. u likvidaciji, OIB 94214566742, Sesvetski Kraljevec, Ive Politea 64, 10361 Sesvete zastupanog po punomoćniku Roberta Valai</item>
    </izvorni_sadrzaj>
    <derivirana_varijabla naziv="DomainObject.Predmet.ProtuStrankaListFormatedWithAdressOIB_1">
      <item>Marangoni d.o.o. u likvidaciji, OIB 94214566742, Sesvetski Kraljevec, Ive Politea 64, 10361 Sesvete zastupanog po punomoćniku Roberta Valai</item>
    </derivirana_varijabla>
  </DomainObject.Predmet.ProtuStrankaListFormatedWithAdressOIB>
  <DomainObject.Predmet.ProtuStrankaListNazivFormated>
    <izvorni_sadrzaj>
      <item>Marangoni d.o.o. u likvidaciji</item>
    </izvorni_sadrzaj>
    <derivirana_varijabla naziv="DomainObject.Predmet.ProtuStrankaListNazivFormated_1">
      <item>Marangoni d.o.o. u likvidaciji</item>
    </derivirana_varijabla>
  </DomainObject.Predmet.ProtuStrankaListNazivFormated>
  <DomainObject.Predmet.ProtuStrankaListNazivFormatedOIB>
    <izvorni_sadrzaj>
      <item>Marangoni d.o.o. u likvidaciji, OIB 94214566742</item>
    </izvorni_sadrzaj>
    <derivirana_varijabla naziv="DomainObject.Predmet.ProtuStrankaListNazivFormatedOIB_1">
      <item>Marangoni d.o.o. u likvidaciji, OIB 94214566742</item>
    </derivirana_varijabla>
  </DomainObject.Predmet.ProtuStrankaListNazivFormatedOIB>
  <DomainObject.Predmet.OstaliListFormated>
    <izvorni_sadrzaj>
      <item>Roberta Valai punomoćnik sudionika u postupku Marangoni d.o.o. u likvidaciji</item>
      <item>Ricardo Marangoni Bueno</item>
      <item>FINA ZAGREB</item>
      <item>Davor Petera</item>
      <item>sudski registar</item>
    </izvorni_sadrzaj>
    <derivirana_varijabla naziv="DomainObject.Predmet.OstaliListFormated_1">
      <item>Roberta Valai punomoćnik sudionika u postupku Marangoni d.o.o. u likvidaciji</item>
      <item>Ricardo Marangoni Bueno</item>
      <item>FINA ZAGREB</item>
      <item>Davor Petera</item>
      <item>sudski registar</item>
    </derivirana_varijabla>
  </DomainObject.Predmet.OstaliListFormated>
  <DomainObject.Predmet.OstaliListFormatedOIB>
    <izvorni_sadrzaj>
      <item>Roberta Valai, OIB 29014775510 punomoćnik sudionika u postupku Marangoni d.o.o. u likvidaciji</item>
      <item>Ricardo Marangoni Bueno, OIB 19651412713</item>
      <item>FINA ZAGREB</item>
      <item>Davor Petera, OIB 90695323330</item>
      <item>sudski registar</item>
    </izvorni_sadrzaj>
    <derivirana_varijabla naziv="DomainObject.Predmet.OstaliListFormatedOIB_1">
      <item>Roberta Valai, OIB 29014775510 punomoćnik sudionika u postupku Marangoni d.o.o. u likvidaciji</item>
      <item>Ricardo Marangoni Bueno, OIB 19651412713</item>
      <item>FINA ZAGREB</item>
      <item>Davor Petera, OIB 90695323330</item>
      <item>sudski registar</item>
    </derivirana_varijabla>
  </DomainObject.Predmet.OstaliListFormatedOIB>
  <DomainObject.Predmet.OstaliListFormatedWithAdress>
    <izvorni_sadrzaj>
      <item>Roberta Valai, Sesvetski Kraljevec, Ive Politea 64, 10360 Zagreb punomoćnik sudionika u postupku Marangoni d.o.o. u likvidaciji</item>
      <item>Ricardo Marangoni Bueno, Ive Politea 64, 10361 Sesvete</item>
      <item>FINA ZAGREB</item>
      <item>Davor Petera, Srebrnjak 84, 10000 Zagreb</item>
      <item>sudski registar</item>
    </izvorni_sadrzaj>
    <derivirana_varijabla naziv="DomainObject.Predmet.OstaliListFormatedWithAdress_1">
      <item>Roberta Valai, Sesvetski Kraljevec, Ive Politea 64, 10360 Zagreb punomoćnik sudionika u postupku Marangoni d.o.o. u likvidaciji</item>
      <item>Ricardo Marangoni Bueno, Ive Politea 64, 10361 Sesvete</item>
      <item>FINA ZAGREB</item>
      <item>Davor Petera, Srebrnjak 84, 10000 Zagreb</item>
      <item>sudski registar</item>
    </derivirana_varijabla>
  </DomainObject.Predmet.OstaliListFormatedWithAdress>
  <DomainObject.Predmet.OstaliListFormatedWithAdressOIB>
    <izvorni_sadrzaj>
      <item>Roberta Valai, OIB 29014775510, Sesvetski Kraljevec, Ive Politea 64, 10360 Zagreb punomoćnik sudionika u postupku Marangoni d.o.o. u likvidaciji</item>
      <item>Ricardo Marangoni Bueno, OIB 19651412713, Ive Politea 64, 10361 Sesvete</item>
      <item>FINA ZAGREB</item>
      <item>Davor Petera, OIB 90695323330, Srebrnjak 84, 10000 Zagreb</item>
      <item>sudski registar</item>
    </izvorni_sadrzaj>
    <derivirana_varijabla naziv="DomainObject.Predmet.OstaliListFormatedWithAdressOIB_1">
      <item>Roberta Valai, OIB 29014775510, Sesvetski Kraljevec, Ive Politea 64, 10360 Zagreb punomoćnik sudionika u postupku Marangoni d.o.o. u likvidaciji</item>
      <item>Ricardo Marangoni Bueno, OIB 19651412713, Ive Politea 64, 10361 Sesvete</item>
      <item>FINA ZAGREB</item>
      <item>Davor Petera, OIB 90695323330, Srebrnjak 84, 10000 Zagreb</item>
      <item>sudski registar</item>
    </derivirana_varijabla>
  </DomainObject.Predmet.OstaliListFormatedWithAdressOIB>
  <DomainObject.Predmet.OstaliListNazivFormated>
    <izvorni_sadrzaj>
      <item>Roberta Valai</item>
      <item>Ricardo Marangoni Bueno</item>
      <item>FINA ZAGREB</item>
      <item>Davor Petera</item>
      <item>sudski registar</item>
    </izvorni_sadrzaj>
    <derivirana_varijabla naziv="DomainObject.Predmet.OstaliListNazivFormated_1">
      <item>Roberta Valai</item>
      <item>Ricardo Marangoni Bueno</item>
      <item>FINA ZAGREB</item>
      <item>Davor Petera</item>
      <item>sudski registar</item>
    </derivirana_varijabla>
  </DomainObject.Predmet.OstaliListNazivFormated>
  <DomainObject.Predmet.OstaliListNazivFormatedOIB>
    <izvorni_sadrzaj>
      <item>Roberta Valai, OIB 29014775510</item>
      <item>Ricardo Marangoni Bueno, OIB 19651412713</item>
      <item>FINA ZAGREB</item>
      <item>Davor Petera, OIB 90695323330</item>
      <item>sudski registar</item>
    </izvorni_sadrzaj>
    <derivirana_varijabla naziv="DomainObject.Predmet.OstaliListNazivFormatedOIB_1">
      <item>Roberta Valai, OIB 29014775510</item>
      <item>Ricardo Marangoni Bueno, OIB 19651412713</item>
      <item>FINA ZAGREB</item>
      <item>Davor Petera, OIB 90695323330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Marangoni d.o.o. u likvidaciji</izvorni_sadrzaj>
    <derivirana_varijabla naziv="DomainObject.Predmet.StrankaIDrugi_1">Marangoni d.o.o. u likvidaciji</derivirana_varijabla>
  </DomainObject.Predmet.StrankaIDrugi>
  <DomainObject.Predmet.ProtustrankaIDrugi>
    <izvorni_sadrzaj>Marangoni d.o.o. u likvidaciji</izvorni_sadrzaj>
    <derivirana_varijabla naziv="DomainObject.Predmet.ProtustrankaIDrugi_1">Marangoni d.o.o. u likvidaciji</derivirana_varijabla>
  </DomainObject.Predmet.ProtustrankaIDrugi>
  <DomainObject.Predmet.StrankaIDrugiAdressOIB>
    <izvorni_sadrzaj>Marangoni d.o.o. u likvidaciji, OIB 94214566742, Sesvetski Kraljevec, Ive Politea 64, 10361 Sesvete</izvorni_sadrzaj>
    <derivirana_varijabla naziv="DomainObject.Predmet.StrankaIDrugiAdressOIB_1">Marangoni d.o.o. u likvidaciji, OIB 94214566742, Sesvetski Kraljevec, Ive Politea 64, 10361 Sesvete</derivirana_varijabla>
  </DomainObject.Predmet.StrankaIDrugiAdressOIB>
  <DomainObject.Predmet.ProtustrankaIDrugiAdressOIB>
    <izvorni_sadrzaj>Marangoni d.o.o. u likvidaciji, OIB 94214566742, Sesvetski Kraljevec, Ive Politea 64, 10361 Sesvete</izvorni_sadrzaj>
    <derivirana_varijabla naziv="DomainObject.Predmet.ProtustrankaIDrugiAdressOIB_1">Marangoni d.o.o. u likvidaciji, OIB 94214566742, Sesvetski Kraljevec, Ive Politea 64, 10361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Marangoni d.o.o. u likvidaciji</item>
      <item>Marangoni d.o.o. u likvidaciji</item>
      <item>Roberta Valai</item>
      <item>Ricardo Marangoni Bueno</item>
      <item>FINA ZAGREB</item>
      <item>Davor Petera</item>
      <item>sudski registar</item>
    </izvorni_sadrzaj>
    <derivirana_varijabla naziv="DomainObject.Predmet.SudioniciListNaziv_1">
      <item>Marangoni d.o.o. u likvidaciji</item>
      <item>Marangoni d.o.o. u likvidaciji</item>
      <item>Roberta Valai</item>
      <item>Ricardo Marangoni Bueno</item>
      <item>FINA ZAGREB</item>
      <item>Davor Petera</item>
      <item>sudski registar</item>
    </derivirana_varijabla>
  </DomainObject.Predmet.SudioniciListNaziv>
  <DomainObject.Predmet.SudioniciListAdressOIB>
    <izvorni_sadrzaj>
      <item>Marangoni d.o.o. u likvidaciji, OIB 94214566742, Sesvetski Kraljevec, Ive Politea 64,10361 Sesvete</item>
      <item>Marangoni d.o.o. u likvidaciji, OIB 94214566742, Sesvetski Kraljevec, Ive Politea 64,10361 Sesvete</item>
      <item>Roberta Valai, OIB 29014775510, Sesvetski Kraljevec, Ive Politea 64,10360 Zagreb</item>
      <item>Ricardo Marangoni Bueno, OIB 19651412713, Ive Politea 64,10361 Sesvete</item>
      <item>FINA ZAGREB</item>
      <item>Davor Petera, OIB 90695323330, Srebrnjak 84,10000 Zagreb</item>
      <item>sudski registar</item>
    </izvorni_sadrzaj>
    <derivirana_varijabla naziv="DomainObject.Predmet.SudioniciListAdressOIB_1">
      <item>Marangoni d.o.o. u likvidaciji, OIB 94214566742, Sesvetski Kraljevec, Ive Politea 64,10361 Sesvete</item>
      <item>Marangoni d.o.o. u likvidaciji, OIB 94214566742, Sesvetski Kraljevec, Ive Politea 64,10361 Sesvete</item>
      <item>Roberta Valai, OIB 29014775510, Sesvetski Kraljevec, Ive Politea 64,10360 Zagreb</item>
      <item>Ricardo Marangoni Bueno, OIB 19651412713, Ive Politea 64,10361 Sesvete</item>
      <item>FINA ZAGREB</item>
      <item>Davor Petera, OIB 90695323330, Srebrnjak 84,10000 Zagreb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94214566742</item>
      <item>, OIB 94214566742</item>
      <item>, OIB 29014775510</item>
      <item>, OIB 19651412713</item>
      <item>, OIB null</item>
      <item>, OIB 90695323330</item>
      <item>, OIB null</item>
    </izvorni_sadrzaj>
    <derivirana_varijabla naziv="DomainObject.Predmet.SudioniciListNazivOIB_1">
      <item>, OIB 94214566742</item>
      <item>, OIB 94214566742</item>
      <item>, OIB 29014775510</item>
      <item>, OIB 19651412713</item>
      <item>, OIB null</item>
      <item>, OIB 90695323330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61</properties:Words>
  <properties:Characters>331</properties:Characters>
  <properties:Lines>20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2015-11-05T13:14:00Z</dcterms:created>
  <dc:creator>nmarkovic</dc:creator>
  <cp:lastModifiedBy>Jadranka Zelić</cp:lastModifiedBy>
  <cp:lastPrinted>2015-11-05T13:13:00Z</cp:lastPrinted>
  <dcterms:modified xmlns:xsi="http://www.w3.org/2001/XMLSchema-instance" xsi:type="dcterms:W3CDTF">2015-11-05T13:16:00Z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