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4214" w14:paraId="28f4214" w:rsidRDefault="00CB4954" w:rsidP="00CB4954" w:rsidR="00CB495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954" w:rsidP="00CB4954" w:rsidR="00CB495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B4954" w:rsidP="00CB4954" w:rsidR="00CB49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B4954" w:rsidP="00CB4954" w:rsidR="00CB49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B4954" w:rsidP="00CB4954" w:rsidR="00CB495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B4954" w:rsidP="00CB4954" w:rsidR="00CB495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B4954" w:rsidP="00CB4954" w:rsidR="00CB4954" w:rsidRPr="005D578C">
      <w:pPr>
        <w:jc w:val="center"/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B4954" w:rsidP="00CB4954" w:rsidR="00CB4954" w:rsidRPr="005D578C">
      <w:pPr>
        <w:rPr>
          <w:rFonts w:cs="Times New Roman" w:eastAsia="Times New Roman"/>
          <w:szCs w:val="24"/>
        </w:rPr>
      </w:pPr>
    </w:p>
    <w:p w:rsidRDefault="00FE03CD" w:rsidP="00FE03CD" w:rsidR="00CB4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CB4954" w:rsidRPr="005D578C">
        <w:rPr>
          <w:rFonts w:cs="Times New Roman" w:eastAsia="Times New Roman"/>
          <w:szCs w:val="24"/>
        </w:rPr>
        <w:t xml:space="preserve">Trgovački sud u Pazinu, po </w:t>
      </w:r>
      <w:r w:rsidR="00CB4954">
        <w:rPr>
          <w:rFonts w:cs="Times New Roman" w:eastAsia="Times New Roman"/>
          <w:szCs w:val="24"/>
        </w:rPr>
        <w:t>sutkinji Tijani Licul</w:t>
      </w:r>
      <w:r w:rsidR="00CB4954" w:rsidRPr="005D578C">
        <w:rPr>
          <w:rFonts w:cs="Times New Roman" w:eastAsia="Times New Roman"/>
          <w:szCs w:val="24"/>
        </w:rPr>
        <w:t>,</w:t>
      </w:r>
      <w:r w:rsidR="00CB4954" w:rsidRPr="005D578C">
        <w:t xml:space="preserve"> </w:t>
      </w:r>
      <w:r w:rsidR="000776DD">
        <w:rPr>
          <w:iCs/>
        </w:rPr>
        <w:t>na temelju prijedloga sudske savjetnice Mihaele Kaligari, u skraćenom stečajnom postupku</w:t>
      </w:r>
      <w:r>
        <w:rPr>
          <w:iCs/>
        </w:rPr>
        <w:t xml:space="preserve"> </w:t>
      </w:r>
      <w:r w:rsidR="00CB4954">
        <w:rPr>
          <w:rFonts w:cs="Times New Roman" w:eastAsia="Times New Roman"/>
          <w:szCs w:val="24"/>
        </w:rPr>
        <w:t xml:space="preserve">nad </w:t>
      </w:r>
      <w:r w:rsidR="00CB4954" w:rsidRPr="005D578C">
        <w:rPr>
          <w:rFonts w:cs="Times New Roman" w:eastAsia="Times New Roman"/>
          <w:szCs w:val="24"/>
        </w:rPr>
        <w:t>pravnom osobom (dužnikom)</w:t>
      </w:r>
      <w:r w:rsidR="00CB4954">
        <w:rPr>
          <w:rFonts w:cs="Times New Roman" w:eastAsia="Times New Roman"/>
          <w:szCs w:val="24"/>
        </w:rPr>
        <w:t xml:space="preserve"> CHAX TRADE INTERNATIONAL d. o. o. Pula, Veronska 2, OIB </w:t>
      </w:r>
      <w:r w:rsidR="00CB4954" w:rsidRPr="00CB4954">
        <w:rPr>
          <w:rFonts w:cs="Times New Roman" w:eastAsia="Times New Roman"/>
          <w:szCs w:val="24"/>
        </w:rPr>
        <w:t>63116000248</w:t>
      </w:r>
      <w:r w:rsidR="00CB4954" w:rsidRPr="00D04320">
        <w:rPr>
          <w:rFonts w:cs="Times New Roman" w:eastAsia="Times New Roman"/>
          <w:szCs w:val="24"/>
        </w:rPr>
        <w:t>,</w:t>
      </w:r>
      <w:r w:rsidR="00CB4954">
        <w:rPr>
          <w:rFonts w:cs="Times New Roman" w:eastAsia="Times New Roman"/>
          <w:szCs w:val="24"/>
        </w:rPr>
        <w:t xml:space="preserve"> MBS </w:t>
      </w:r>
      <w:r w:rsidR="00CB4954" w:rsidRPr="00CB4954">
        <w:rPr>
          <w:rFonts w:cs="Times New Roman" w:eastAsia="Times New Roman"/>
          <w:szCs w:val="24"/>
        </w:rPr>
        <w:t>040089615</w:t>
      </w:r>
      <w:r w:rsidR="00CB4954">
        <w:rPr>
          <w:rFonts w:cs="Times New Roman" w:eastAsia="Times New Roman"/>
          <w:szCs w:val="24"/>
        </w:rPr>
        <w:t xml:space="preserve">, povodom zahtjeva </w:t>
      </w:r>
      <w:r w:rsidR="00CB4954" w:rsidRPr="008C0525">
        <w:rPr>
          <w:rFonts w:cs="Times New Roman" w:eastAsia="Times New Roman"/>
          <w:szCs w:val="24"/>
        </w:rPr>
        <w:t xml:space="preserve">Financijske agencije, </w:t>
      </w:r>
      <w:r w:rsidR="00CB4954">
        <w:rPr>
          <w:rFonts w:cs="Times New Roman" w:eastAsia="Times New Roman"/>
          <w:szCs w:val="24"/>
        </w:rPr>
        <w:t xml:space="preserve">OIB 85821130368, </w:t>
      </w:r>
      <w:r w:rsidR="00CB4954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B4954">
        <w:rPr>
          <w:rFonts w:cs="Times New Roman" w:eastAsia="Times New Roman"/>
          <w:szCs w:val="24"/>
        </w:rPr>
        <w:t xml:space="preserve">Pula, </w:t>
      </w:r>
      <w:r w:rsidR="00CB4954" w:rsidRPr="008C0525">
        <w:rPr>
          <w:rFonts w:cs="Times New Roman" w:eastAsia="Times New Roman"/>
          <w:szCs w:val="24"/>
        </w:rPr>
        <w:t xml:space="preserve">Giardini 5, </w:t>
      </w:r>
      <w:r w:rsidR="000776DD">
        <w:rPr>
          <w:rFonts w:cs="Times New Roman" w:eastAsia="Times New Roman"/>
          <w:szCs w:val="24"/>
        </w:rPr>
        <w:t>25</w:t>
      </w:r>
      <w:r w:rsidR="00CB4954">
        <w:rPr>
          <w:rFonts w:cs="Times New Roman" w:eastAsia="Times New Roman"/>
          <w:szCs w:val="24"/>
        </w:rPr>
        <w:t xml:space="preserve">. </w:t>
      </w:r>
      <w:r w:rsidR="000776DD">
        <w:rPr>
          <w:rFonts w:cs="Times New Roman" w:eastAsia="Times New Roman"/>
          <w:szCs w:val="24"/>
        </w:rPr>
        <w:t>svibnja</w:t>
      </w:r>
      <w:r w:rsidR="00CB4954">
        <w:rPr>
          <w:rFonts w:cs="Times New Roman" w:eastAsia="Times New Roman"/>
          <w:szCs w:val="24"/>
        </w:rPr>
        <w:t xml:space="preserve"> 2016.</w:t>
      </w:r>
    </w:p>
    <w:p w:rsidRDefault="00CB4954" w:rsidP="00CB4954" w:rsidR="00CB4954" w:rsidRPr="005D578C">
      <w:pPr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B4954" w:rsidP="00CB4954" w:rsidR="00CB4954" w:rsidRPr="005D578C">
      <w:pPr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CHAX TRADE INTERNATIONAL d. o. o. Pula, Veronska 2, OIB </w:t>
      </w:r>
      <w:r w:rsidRPr="00CB4954">
        <w:rPr>
          <w:rFonts w:cs="Times New Roman" w:eastAsia="Times New Roman"/>
          <w:szCs w:val="24"/>
        </w:rPr>
        <w:t>63116000248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B4954">
        <w:rPr>
          <w:rFonts w:cs="Times New Roman" w:eastAsia="Times New Roman"/>
          <w:szCs w:val="24"/>
        </w:rPr>
        <w:t>040089615</w:t>
      </w:r>
      <w:r w:rsidR="000776DD">
        <w:rPr>
          <w:rFonts w:cs="Times New Roman" w:eastAsia="Times New Roman"/>
          <w:szCs w:val="24"/>
        </w:rPr>
        <w:t>.</w:t>
      </w:r>
    </w:p>
    <w:p w:rsidRDefault="00CB4954" w:rsidP="00CB4954" w:rsidR="00CB4954" w:rsidRPr="005D578C">
      <w:pPr>
        <w:rPr>
          <w:rFonts w:cs="Times New Roman" w:eastAsia="Times New Roman"/>
          <w:szCs w:val="24"/>
        </w:rPr>
      </w:pPr>
    </w:p>
    <w:p w:rsidRDefault="00CB4954" w:rsidP="00CB4954" w:rsidR="00CB495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CB4954" w:rsidP="00CB4954" w:rsidR="00CB4954">
      <w:pPr>
        <w:rPr>
          <w:rFonts w:cs="Times New Roman" w:eastAsia="Times New Roman"/>
          <w:szCs w:val="20"/>
        </w:rPr>
      </w:pPr>
    </w:p>
    <w:p w:rsidRDefault="00CB4954" w:rsidP="00CB4954" w:rsidR="00CB49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CHAX TRADE INTERNATIONAL d. o. o. Pula, Veronska 2, OIB </w:t>
      </w:r>
      <w:r w:rsidRPr="00CB4954">
        <w:rPr>
          <w:rFonts w:cs="Times New Roman" w:eastAsia="Times New Roman"/>
          <w:szCs w:val="24"/>
        </w:rPr>
        <w:t>63116000248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B4954">
        <w:rPr>
          <w:rFonts w:cs="Times New Roman" w:eastAsia="Times New Roman"/>
          <w:szCs w:val="24"/>
        </w:rPr>
        <w:t>040089615</w:t>
      </w:r>
      <w:r>
        <w:rPr>
          <w:rFonts w:cs="Times New Roman" w:eastAsia="Times New Roman"/>
          <w:szCs w:val="24"/>
        </w:rPr>
        <w:t>.</w:t>
      </w:r>
    </w:p>
    <w:p w:rsidRDefault="00CB4954" w:rsidP="00CB4954" w:rsidR="00CB4954">
      <w:pPr>
        <w:ind w:firstLine="709"/>
        <w:rPr>
          <w:rFonts w:cs="Times New Roman" w:eastAsia="Times New Roman"/>
          <w:szCs w:val="24"/>
        </w:rPr>
      </w:pPr>
    </w:p>
    <w:p w:rsidRDefault="00CB4954" w:rsidP="00CB4954" w:rsidR="00CB49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CHAX TRADE INTERNATIONAL d. o. o. Pula, Veronska 2, OIB </w:t>
      </w:r>
      <w:r w:rsidRPr="00CB4954">
        <w:rPr>
          <w:rFonts w:cs="Times New Roman" w:eastAsia="Times New Roman"/>
          <w:szCs w:val="24"/>
        </w:rPr>
        <w:t>63116000248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B4954">
        <w:rPr>
          <w:rFonts w:cs="Times New Roman" w:eastAsia="Times New Roman"/>
          <w:szCs w:val="24"/>
        </w:rPr>
        <w:t>040089615</w:t>
      </w:r>
      <w:r>
        <w:rPr>
          <w:rFonts w:cs="Times New Roman" w:eastAsia="Times New Roman"/>
          <w:szCs w:val="24"/>
        </w:rPr>
        <w:t>.</w:t>
      </w:r>
    </w:p>
    <w:p w:rsidRDefault="00CB4954" w:rsidP="00CB4954" w:rsidR="00CB4954">
      <w:pPr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B4954" w:rsidP="00CB4954" w:rsidR="00CB4954">
      <w:pPr>
        <w:ind w:firstLine="708"/>
        <w:rPr>
          <w:rFonts w:cs="Times New Roman" w:eastAsia="Times New Roman"/>
          <w:szCs w:val="24"/>
        </w:rPr>
      </w:pPr>
    </w:p>
    <w:p w:rsidRDefault="00CB4954" w:rsidP="00CB4954" w:rsidR="00CB49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CHAX TRADE INTERNATIONAL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St-1116/2015-3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B4954" w:rsidP="00CB4954" w:rsidR="00CB495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B4954" w:rsidP="00CB4954" w:rsidR="00CB4954" w:rsidRPr="005D578C">
      <w:pPr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776DD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0776D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B4954" w:rsidP="00CB4954" w:rsidR="00CB4954">
      <w:pPr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B4954" w:rsidP="00CB4954" w:rsidR="00CB49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56176">
        <w:rPr>
          <w:rFonts w:cs="Times New Roman" w:eastAsia="Times New Roman"/>
          <w:szCs w:val="24"/>
        </w:rPr>
        <w:t>, v. r.</w:t>
      </w:r>
    </w:p>
    <w:p w:rsidRDefault="00CB4954" w:rsidP="00CB4954" w:rsidR="00CB4954">
      <w:pPr>
        <w:jc w:val="left"/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jc w:val="left"/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776DD" w:rsidP="000776DD" w:rsidR="000776DD">
      <w:r>
        <w:tab/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0776DD" w:rsidP="000776DD" w:rsidR="000776DD">
      <w:pPr>
        <w:rPr>
          <w:iCs/>
        </w:rPr>
      </w:pPr>
      <w:r>
        <w:rPr>
          <w:iCs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B4954" w:rsidP="00CB4954" w:rsidR="00CB4954">
      <w:pPr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rPr>
          <w:rFonts w:cs="Times New Roman" w:eastAsia="Times New Roman"/>
          <w:szCs w:val="24"/>
        </w:rPr>
      </w:pPr>
    </w:p>
    <w:p w:rsidRDefault="00CB4954" w:rsidP="00CB4954" w:rsidR="00CB495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B4954" w:rsidP="00CB4954" w:rsidR="00CB4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B4954" w:rsidP="00CB4954" w:rsidR="00CB4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CHAX TRADE INTERNATIONAL d. o. o. Pula, Veronska 2,</w:t>
      </w:r>
    </w:p>
    <w:p w:rsidRDefault="000776DD" w:rsidP="00CB4954" w:rsidR="00CB495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B4954">
        <w:rPr>
          <w:rFonts w:cs="Times New Roman" w:eastAsia="Times New Roman"/>
          <w:szCs w:val="24"/>
        </w:rPr>
        <w:t xml:space="preserve">. RH, Ministarstvo financija, Porezna uprava, </w:t>
      </w:r>
      <w:r w:rsidR="00CB4954" w:rsidRPr="00386167">
        <w:rPr>
          <w:rFonts w:cs="Times New Roman" w:eastAsia="Times New Roman"/>
          <w:szCs w:val="20"/>
        </w:rPr>
        <w:t xml:space="preserve">Područni ured </w:t>
      </w:r>
      <w:r w:rsidR="00CB4954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776DD" w:rsidP="00CB4954" w:rsidR="00CB4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B4954">
        <w:rPr>
          <w:rFonts w:cs="Times New Roman" w:eastAsia="Times New Roman"/>
          <w:szCs w:val="24"/>
        </w:rPr>
        <w:t>.</w:t>
      </w:r>
      <w:r w:rsidR="00CB4954" w:rsidRPr="00386167">
        <w:rPr>
          <w:rFonts w:cs="Times New Roman" w:eastAsia="Times New Roman"/>
          <w:szCs w:val="24"/>
        </w:rPr>
        <w:t xml:space="preserve"> </w:t>
      </w:r>
      <w:r w:rsidR="00CB4954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776DD" w:rsidP="00CB4954" w:rsidR="00CB495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B4954">
        <w:rPr>
          <w:rFonts w:cs="Times New Roman" w:eastAsia="Times New Roman"/>
          <w:szCs w:val="24"/>
        </w:rPr>
        <w:t xml:space="preserve">. stečajni upravitelj </w:t>
      </w:r>
      <w:r w:rsidR="00CB4954">
        <w:rPr>
          <w:rFonts w:cs="Times New Roman" w:eastAsia="Times New Roman"/>
          <w:szCs w:val="20"/>
        </w:rPr>
        <w:t xml:space="preserve">Damir Debeljuh, Pula, Laginjina 6, </w:t>
      </w:r>
    </w:p>
    <w:p w:rsidRDefault="000776DD" w:rsidP="00CB4954" w:rsidR="00CB495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B4954">
        <w:rPr>
          <w:rFonts w:cs="Times New Roman" w:eastAsia="Times New Roman"/>
          <w:szCs w:val="24"/>
        </w:rPr>
        <w:t xml:space="preserve">. mrežna stranica e-Oglasna ploča sudova, </w:t>
      </w:r>
    </w:p>
    <w:p w:rsidRDefault="000776DD" w:rsidP="00CB4954" w:rsidR="00CB4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B495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776DD" w:rsidP="00CB4954" w:rsidR="00CB4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B495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B4954" w:rsidP="00CB4954" w:rsidR="00CB4954"/>
    <w:p w:rsidRDefault="00CB4954" w:rsidP="00CB4954" w:rsidR="00CB4954"/>
    <w:p w:rsidRDefault="00CB4954" w:rsidP="00CB4954" w:rsidR="00CB4954"/>
    <w:p w:rsidRDefault="00CB4954" w:rsidP="00CB4954" w:rsidR="00CB4954"/>
    <w:p w:rsidRDefault="00CB4954" w:rsidP="00CB4954" w:rsidR="00CB4954"/>
    <w:p w:rsidRDefault="00CB4954" w:rsidP="00CB4954" w:rsidR="00CB4954"/>
    <w:p w:rsidRDefault="00CB4954" w:rsidP="00CB4954" w:rsidR="00CB4954"/>
    <w:p w:rsidRDefault="00CB4954" w:rsidP="00CB4954" w:rsidR="00CB4954"/>
    <w:p w:rsidRDefault="00CB4954" w:rsidP="00CB4954" w:rsidR="00CB4954"/>
    <w:p w:rsidRDefault="006174CD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954" w:rsidP="00CB4954" w:rsidR="00CB4954">
      <w:r>
        <w:separator/>
      </w:r>
    </w:p>
  </w:endnote>
  <w:endnote w:id="0" w:type="continuationSeparator">
    <w:p w:rsidRDefault="00CB4954" w:rsidP="00CB4954" w:rsidR="00CB4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954" w:rsidP="00CB4954" w:rsidR="00CB4954">
      <w:r>
        <w:separator/>
      </w:r>
    </w:p>
  </w:footnote>
  <w:footnote w:id="0" w:type="continuationSeparator">
    <w:p w:rsidRDefault="00CB4954" w:rsidP="00CB4954" w:rsidR="00CB4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954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174C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St-1116/2015-5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954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St-1116/2015-5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342"/>
    <w:rsid w:val="00063342"/>
    <w:rsid w:val="000776DD"/>
    <w:rsid w:val="006174CD"/>
    <w:rsid w:val="0075528E"/>
    <w:rsid w:val="0079403F"/>
    <w:rsid w:val="00846A3E"/>
    <w:rsid w:val="00CB4954"/>
    <w:rsid w:val="00F56176"/>
    <w:rsid w:val="00FE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49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49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B49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4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49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49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49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6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76D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76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76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49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49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B49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4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49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49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49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6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76D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76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76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689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252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St-1116/2015</izvorni_sadrzaj>
    <derivirana_varijabla naziv="DomainObject.Predmet.OznakaBroj_1">St-1116/2015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CHAX TRADE INTERNATIONAL d.o.o. PULA</izvorni_sadrzaj>
    <derivirana_varijabla naziv="DomainObject.Predmet.ProtustrankaFormated_1">  CHAX TRADE INTERNATIONAL d.o.o. PULA</derivirana_varijabla>
  </DomainObject.Predmet.ProtustrankaFormated>
  <DomainObject.Predmet.ProtustrankaFormatedOIB>
    <izvorni_sadrzaj>  CHAX TRADE INTERNATIONAL d.o.o. PULA, OIB 63116000248</izvorni_sadrzaj>
    <derivirana_varijabla naziv="DomainObject.Predmet.ProtustrankaFormatedOIB_1">  CHAX TRADE INTERNATIONAL d.o.o. PULA, OIB 63116000248</derivirana_varijabla>
  </DomainObject.Predmet.ProtustrankaFormatedOIB>
  <DomainObject.Predmet.ProtustrankaFormatedWithAdress>
    <izvorni_sadrzaj> CHAX TRADE INTERNATIONAL d.o.o. PULA, Veronska 2, 52100 Pula</izvorni_sadrzaj>
    <derivirana_varijabla naziv="DomainObject.Predmet.ProtustrankaFormatedWithAdress_1"> CHAX TRADE INTERNATIONAL d.o.o. PULA, Veronska 2, 52100 Pula</derivirana_varijabla>
  </DomainObject.Predmet.ProtustrankaFormatedWithAdress>
  <DomainObject.Predmet.ProtustrankaFormatedWithAdressOIB>
    <izvorni_sadrzaj> CHAX TRADE INTERNATIONAL d.o.o. PULA, OIB 63116000248, Veronska 2, 52100 Pula</izvorni_sadrzaj>
    <derivirana_varijabla naziv="DomainObject.Predmet.ProtustrankaFormatedWithAdressOIB_1"> CHAX TRADE INTERNATIONAL d.o.o. PULA, OIB 63116000248, Veronska 2, 52100 Pula</derivirana_varijabla>
  </DomainObject.Predmet.ProtustrankaFormatedWithAdressOIB>
  <DomainObject.Predmet.ProtustrankaWithAdress>
    <izvorni_sadrzaj>CHAX TRADE INTERNATIONAL d.o.o. PULA Veronska 2, 52100 Pula</izvorni_sadrzaj>
    <derivirana_varijabla naziv="DomainObject.Predmet.ProtustrankaWithAdress_1">CHAX TRADE INTERNATIONAL d.o.o. PULA Veronska 2, 52100 Pula</derivirana_varijabla>
  </DomainObject.Predmet.ProtustrankaWithAdress>
  <DomainObject.Predmet.ProtustrankaWithAdressOIB>
    <izvorni_sadrzaj>CHAX TRADE INTERNATIONAL d.o.o. PULA, OIB 63116000248, Veronska 2, 52100 Pula</izvorni_sadrzaj>
    <derivirana_varijabla naziv="DomainObject.Predmet.ProtustrankaWithAdressOIB_1">CHAX TRADE INTERNATIONAL d.o.o. PULA, OIB 63116000248, Veronska 2, 52100 Pula</derivirana_varijabla>
  </DomainObject.Predmet.ProtustrankaWithAdressOIB>
  <DomainObject.Predmet.ProtustrankaNazivFormated>
    <izvorni_sadrzaj>CHAX TRADE INTERNATIONAL d.o.o. PULA</izvorni_sadrzaj>
    <derivirana_varijabla naziv="DomainObject.Predmet.ProtustrankaNazivFormated_1">CHAX TRADE INTERNATIONAL d.o.o. PULA</derivirana_varijabla>
  </DomainObject.Predmet.ProtustrankaNazivFormated>
  <DomainObject.Predmet.ProtustrankaNazivFormatedOIB>
    <izvorni_sadrzaj>CHAX TRADE INTERNATIONAL d.o.o. PULA, OIB 63116000248</izvorni_sadrzaj>
    <derivirana_varijabla naziv="DomainObject.Predmet.ProtustrankaNazivFormatedOIB_1">CHAX TRADE INTERNATIONAL d.o.o. PULA, OIB 63116000248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45128.51</izvorni_sadrzaj>
    <derivirana_varijabla naziv="DomainObject.Predmet.TrenutnaVrijednost_1">45128.51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CHAX TRADE INTERNATIONAL d.o.o. PULA</item>
    </izvorni_sadrzaj>
    <derivirana_varijabla naziv="DomainObject.Predmet.ProtuStrankaListFormated_1">
      <item>CHAX TRADE INTERNATIONAL d.o.o. PULA</item>
    </derivirana_varijabla>
  </DomainObject.Predmet.ProtuStrankaListFormated>
  <DomainObject.Predmet.ProtuStrankaListFormatedOIB>
    <izvorni_sadrzaj>
      <item>CHAX TRADE INTERNATIONAL d.o.o. PULA, OIB 63116000248</item>
    </izvorni_sadrzaj>
    <derivirana_varijabla naziv="DomainObject.Predmet.ProtuStrankaListFormatedOIB_1">
      <item>CHAX TRADE INTERNATIONAL d.o.o. PULA, OIB 63116000248</item>
    </derivirana_varijabla>
  </DomainObject.Predmet.ProtuStrankaListFormatedOIB>
  <DomainObject.Predmet.ProtuStrankaListFormatedWithAdress>
    <izvorni_sadrzaj>
      <item>CHAX TRADE INTERNATIONAL d.o.o. PULA, Veronska 2, 52100 Pula</item>
    </izvorni_sadrzaj>
    <derivirana_varijabla naziv="DomainObject.Predmet.ProtuStrankaListFormatedWithAdress_1">
      <item>CHAX TRADE INTERNATIONAL d.o.o. PULA, Veronska 2, 52100 Pula</item>
    </derivirana_varijabla>
  </DomainObject.Predmet.ProtuStrankaListFormatedWithAdress>
  <DomainObject.Predmet.ProtuStrankaListFormatedWithAdressOIB>
    <izvorni_sadrzaj>
      <item>CHAX TRADE INTERNATIONAL d.o.o. PULA, OIB 63116000248, Veronska 2, 52100 Pula</item>
    </izvorni_sadrzaj>
    <derivirana_varijabla naziv="DomainObject.Predmet.ProtuStrankaListFormatedWithAdressOIB_1">
      <item>CHAX TRADE INTERNATIONAL d.o.o. PULA, OIB 63116000248, Veronska 2, 52100 Pula</item>
    </derivirana_varijabla>
  </DomainObject.Predmet.ProtuStrankaListFormatedWithAdressOIB>
  <DomainObject.Predmet.ProtuStrankaListNazivFormated>
    <izvorni_sadrzaj>
      <item>CHAX TRADE INTERNATIONAL d.o.o. PULA</item>
    </izvorni_sadrzaj>
    <derivirana_varijabla naziv="DomainObject.Predmet.ProtuStrankaListNazivFormated_1">
      <item>CHAX TRADE INTERNATIONAL d.o.o. PULA</item>
    </derivirana_varijabla>
  </DomainObject.Predmet.ProtuStrankaListNazivFormated>
  <DomainObject.Predmet.ProtuStrankaListNazivFormatedOIB>
    <izvorni_sadrzaj>
      <item>CHAX TRADE INTERNATIONAL d.o.o. PULA, OIB 63116000248</item>
    </izvorni_sadrzaj>
    <derivirana_varijabla naziv="DomainObject.Predmet.ProtuStrankaListNazivFormatedOIB_1">
      <item>CHAX TRADE INTERNATIONAL d.o.o. PULA, OIB 63116000248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CHAX TRADE INTERNATIONAL d.o.o. PULA</izvorni_sadrzaj>
    <derivirana_varijabla naziv="DomainObject.Predmet.ProtustrankaIDrugi_1">CHAX TRADE INTERNATIONAL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CHAX TRADE INTERNATIONAL d.o.o. PULA, OIB 63116000248, Veronska 2, 52100 Pula</izvorni_sadrzaj>
    <derivirana_varijabla naziv="DomainObject.Predmet.ProtustrankaIDrugiAdressOIB_1">CHAX TRADE INTERNATIONAL d.o.o. PULA, OIB 63116000248, Veronska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CHAX TRADE INTERNATIONAL d.o.o. PULA</item>
    </izvorni_sadrzaj>
    <derivirana_varijabla naziv="DomainObject.Predmet.SudioniciListNaziv_1">
      <item>FINANCIJSKA AGENCIJA, RC RIJEKA, PODRUŽNICA PULA, PULA</item>
      <item>CHAX TRADE INTERNATIONAL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CHAX TRADE INTERNATIONAL d.o.o. PULA, OIB 63116000248, Veronska 2,52100 Pula</item>
    </izvorni_sadrzaj>
    <derivirana_varijabla naziv="DomainObject.Predmet.SudioniciListAdressOIB_1">
      <item>FINANCIJSKA AGENCIJA, RC RIJEKA, PODRUŽNICA PULA, PULA, OIB 85821130368, Ulica grada Vukovara 70,Zagreb</item>
      <item>CHAX TRADE INTERNATIONAL d.o.o. PULA, OIB 63116000248, Veronska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63116000248</item>
    </izvorni_sadrzaj>
    <derivirana_varijabla naziv="DomainObject.Predmet.SudioniciListNazivOIB_1">
      <item>, OIB 85821130368</item>
      <item>, OIB 63116000248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3199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2016-05-25T06:41:00Z</dcterms:created>
  <dc:creator>Mihaela Kaligari</dc:creator>
  <cp:lastModifiedBy>Sanja Prodan</cp:lastModifiedBy>
  <cp:lastPrinted>2016-05-25T06:41:00Z</cp:lastPrinted>
  <dcterms:modified xmlns:xsi="http://www.w3.org/2001/XMLSchema-instance" xsi:type="dcterms:W3CDTF">2016-05-25T06:42:00Z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