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208c" w14:paraId="12f208c" w:rsidRDefault="001605E3" w:rsidP="001605E3" w:rsidR="001605E3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05E3" w:rsidP="001605E3" w:rsidR="001605E3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1605E3" w:rsidP="001605E3" w:rsidR="001605E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605E3" w:rsidP="001605E3" w:rsidR="001605E3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1605E3" w:rsidP="001605E3" w:rsidR="001605E3" w:rsidRPr="00814D55"/>
    <w:p w:rsidRDefault="001605E3" w:rsidP="001605E3" w:rsidR="001605E3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EURONOTUS d. o. o. Pula, </w:t>
      </w:r>
      <w:proofErr w:type="spellStart"/>
      <w:r>
        <w:rPr>
          <w:rFonts w:cs="Times New Roman" w:eastAsia="Times New Roman"/>
          <w:szCs w:val="24"/>
          <w:lang w:eastAsia="hr-HR"/>
        </w:rPr>
        <w:t>Rižanske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skupštine 40, OIB 73401543219, MBS 040284356,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1605E3" w:rsidP="001605E3" w:rsidR="001605E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605E3" w:rsidP="001605E3" w:rsidR="001605E3" w:rsidRPr="00814D55">
      <w:pPr>
        <w:jc w:val="center"/>
      </w:pPr>
      <w:r w:rsidRPr="00814D55">
        <w:t>O G L A S</w:t>
      </w:r>
    </w:p>
    <w:p w:rsidRDefault="001605E3" w:rsidP="001605E3" w:rsidR="001605E3" w:rsidRPr="00814D55">
      <w:pPr>
        <w:ind w:firstLine="708"/>
      </w:pPr>
    </w:p>
    <w:p w:rsidRDefault="001605E3" w:rsidP="001605E3" w:rsidR="001605E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EURONOTUS d. o. o. Pula, </w:t>
      </w:r>
      <w:proofErr w:type="spellStart"/>
      <w:r>
        <w:rPr>
          <w:rFonts w:cs="Times New Roman" w:eastAsia="Times New Roman"/>
          <w:szCs w:val="24"/>
          <w:lang w:eastAsia="hr-HR"/>
        </w:rPr>
        <w:t>Rižanske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skupštine 40, OIB 73401543219, MBS 040284356,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138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605E3" w:rsidP="001605E3" w:rsidR="001605E3" w:rsidRPr="00814D55">
      <w:pPr>
        <w:ind w:firstLine="708"/>
      </w:pPr>
    </w:p>
    <w:p w:rsidRDefault="001605E3" w:rsidP="001605E3" w:rsidR="001605E3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593,19 kune</w:t>
      </w:r>
      <w:r w:rsidRPr="00814D55">
        <w:t>.</w:t>
      </w:r>
    </w:p>
    <w:p w:rsidRDefault="001605E3" w:rsidP="001605E3" w:rsidR="001605E3" w:rsidRPr="00814D55"/>
    <w:p w:rsidRDefault="001605E3" w:rsidP="001605E3" w:rsidR="001605E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Igor </w:t>
      </w:r>
      <w:proofErr w:type="spellStart"/>
      <w:r>
        <w:rPr>
          <w:rFonts w:cs="Times New Roman" w:eastAsia="Times New Roman"/>
          <w:szCs w:val="24"/>
          <w:lang w:eastAsia="hr-HR"/>
        </w:rPr>
        <w:t>Žirovnik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Suzana Kariko,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1605E3" w:rsidP="001605E3" w:rsidR="001605E3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605E3" w:rsidP="001605E3" w:rsidR="001605E3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1605E3" w:rsidP="001605E3" w:rsidR="001605E3" w:rsidRPr="00814D55">
      <w:pPr>
        <w:rPr>
          <w:rFonts w:cs="Times New Roman" w:eastAsia="Times New Roman"/>
          <w:szCs w:val="24"/>
          <w:lang w:eastAsia="hr-HR"/>
        </w:rPr>
      </w:pPr>
    </w:p>
    <w:p w:rsidRDefault="001605E3" w:rsidP="001605E3" w:rsidR="001605E3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605E3" w:rsidP="001605E3" w:rsidR="001605E3" w:rsidRPr="00814D55">
      <w:pPr>
        <w:ind w:firstLine="708"/>
      </w:pPr>
    </w:p>
    <w:p w:rsidRDefault="001605E3" w:rsidP="001605E3" w:rsidR="001605E3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1605E3" w:rsidP="001605E3" w:rsidR="001605E3" w:rsidRPr="00814D55">
      <w:pPr>
        <w:ind w:firstLine="708" w:left="5664"/>
        <w:jc w:val="center"/>
      </w:pPr>
      <w:r w:rsidRPr="00814D55">
        <w:t>Sudska savjetnica</w:t>
      </w:r>
    </w:p>
    <w:p w:rsidRDefault="001605E3" w:rsidP="001605E3" w:rsidR="001605E3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1605E3" w:rsidP="001605E3" w:rsidR="001605E3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1605E3" w:rsidP="001605E3" w:rsidR="004F5027" w:rsidRPr="001605E3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1605E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5E3" w:rsidP="001605E3" w:rsidR="001605E3">
      <w:r>
        <w:separator/>
      </w:r>
    </w:p>
  </w:endnote>
  <w:endnote w:id="0" w:type="continuationSeparator">
    <w:p w:rsidRDefault="001605E3" w:rsidP="001605E3" w:rsidR="00160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5E3" w:rsidP="001605E3" w:rsidR="001605E3">
      <w:r>
        <w:separator/>
      </w:r>
    </w:p>
  </w:footnote>
  <w:footnote w:id="0" w:type="continuationSeparator">
    <w:p w:rsidRDefault="001605E3" w:rsidP="001605E3" w:rsidR="001605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05E3" w:rsidP="00AF6EC0" w:rsidR="00240B30">
    <w:pPr>
      <w:pStyle w:val="Zaglavlje"/>
      <w:jc w:val="right"/>
    </w:pPr>
    <w:r>
      <w:t>11 St-294/2016-3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441F"/>
    <w:rsid w:val="001605E3"/>
    <w:rsid w:val="003727D6"/>
    <w:rsid w:val="004F5027"/>
    <w:rsid w:val="00F4441F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05E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05E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605E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5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05E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05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05E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2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27D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27D6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7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7D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05E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605E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605E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05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05E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605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05E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72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27D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27D6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7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7D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St-294/2016</izvorni_sadrzaj>
    <derivirana_varijabla naziv="DomainObject.Predmet.OznakaBroj_1">St-294/2016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EURONOTUS d.o.o. PULA</izvorni_sadrzaj>
    <derivirana_varijabla naziv="DomainObject.Predmet.ProtustrankaFormated_1">  EURONOTUS d.o.o. PULA</derivirana_varijabla>
  </DomainObject.Predmet.ProtustrankaFormated>
  <DomainObject.Predmet.ProtustrankaFormatedOIB>
    <izvorni_sadrzaj>  EURONOTUS d.o.o. PULA, OIB 73401543219</izvorni_sadrzaj>
    <derivirana_varijabla naziv="DomainObject.Predmet.ProtustrankaFormatedOIB_1">  EURONOTUS d.o.o. PULA, OIB 73401543219</derivirana_varijabla>
  </DomainObject.Predmet.ProtustrankaFormatedOIB>
  <DomainObject.Predmet.ProtustrankaFormatedWithAdress>
    <izvorni_sadrzaj> EURONOTUS d.o.o. PULA, Rižanske skupštine 40, 52100 Pula</izvorni_sadrzaj>
    <derivirana_varijabla naziv="DomainObject.Predmet.ProtustrankaFormatedWithAdress_1"> EURONOTUS d.o.o. PULA, Rižanske skupštine 40, 52100 Pula</derivirana_varijabla>
  </DomainObject.Predmet.ProtustrankaFormatedWithAdress>
  <DomainObject.Predmet.ProtustrankaFormatedWithAdressOIB>
    <izvorni_sadrzaj> EURONOTUS d.o.o. PULA, OIB 73401543219, Rižanske skupštine 40, 52100 Pula</izvorni_sadrzaj>
    <derivirana_varijabla naziv="DomainObject.Predmet.ProtustrankaFormatedWithAdressOIB_1"> EURONOTUS d.o.o. PULA, OIB 73401543219, Rižanske skupštine 40, 52100 Pula</derivirana_varijabla>
  </DomainObject.Predmet.ProtustrankaFormatedWithAdressOIB>
  <DomainObject.Predmet.ProtustrankaWithAdress>
    <izvorni_sadrzaj>EURONOTUS d.o.o. PULA Rižanske skupštine 40, 52100 Pula</izvorni_sadrzaj>
    <derivirana_varijabla naziv="DomainObject.Predmet.ProtustrankaWithAdress_1">EURONOTUS d.o.o. PULA Rižanske skupštine 40, 52100 Pula</derivirana_varijabla>
  </DomainObject.Predmet.ProtustrankaWithAdress>
  <DomainObject.Predmet.ProtustrankaWithAdressOIB>
    <izvorni_sadrzaj>EURONOTUS d.o.o. PULA, OIB 73401543219, Rižanske skupštine 40, 52100 Pula</izvorni_sadrzaj>
    <derivirana_varijabla naziv="DomainObject.Predmet.ProtustrankaWithAdressOIB_1">EURONOTUS d.o.o. PULA, OIB 73401543219, Rižanske skupštine 40, 52100 Pula</derivirana_varijabla>
  </DomainObject.Predmet.ProtustrankaWithAdressOIB>
  <DomainObject.Predmet.ProtustrankaNazivFormated>
    <izvorni_sadrzaj>EURONOTUS d.o.o. PULA</izvorni_sadrzaj>
    <derivirana_varijabla naziv="DomainObject.Predmet.ProtustrankaNazivFormated_1">EURONOTUS d.o.o. PULA</derivirana_varijabla>
  </DomainObject.Predmet.ProtustrankaNazivFormated>
  <DomainObject.Predmet.ProtustrankaNazivFormatedOIB>
    <izvorni_sadrzaj>EURONOTUS d.o.o. PULA, OIB 73401543219</izvorni_sadrzaj>
    <derivirana_varijabla naziv="DomainObject.Predmet.ProtustrankaNazivFormatedOIB_1">EURONOTUS d.o.o. PULA, OIB 73401543219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593.19</izvorni_sadrzaj>
    <derivirana_varijabla naziv="DomainObject.Predmet.TrenutnaVrijednost_1">593.19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EURONOTUS d.o.o. PULA</item>
    </izvorni_sadrzaj>
    <derivirana_varijabla naziv="DomainObject.Predmet.ProtuStrankaListFormated_1">
      <item>EURONOTUS d.o.o. PULA</item>
    </derivirana_varijabla>
  </DomainObject.Predmet.ProtuStrankaListFormated>
  <DomainObject.Predmet.ProtuStrankaListFormatedOIB>
    <izvorni_sadrzaj>
      <item>EURONOTUS d.o.o. PULA, OIB 73401543219</item>
    </izvorni_sadrzaj>
    <derivirana_varijabla naziv="DomainObject.Predmet.ProtuStrankaListFormatedOIB_1">
      <item>EURONOTUS d.o.o. PULA, OIB 73401543219</item>
    </derivirana_varijabla>
  </DomainObject.Predmet.ProtuStrankaListFormatedOIB>
  <DomainObject.Predmet.ProtuStrankaListFormatedWithAdress>
    <izvorni_sadrzaj>
      <item>EURONOTUS d.o.o. PULA, Rižanske skupštine 40, 52100 Pula</item>
    </izvorni_sadrzaj>
    <derivirana_varijabla naziv="DomainObject.Predmet.ProtuStrankaListFormatedWithAdress_1">
      <item>EURONOTUS d.o.o. PULA, Rižanske skupštine 40, 52100 Pula</item>
    </derivirana_varijabla>
  </DomainObject.Predmet.ProtuStrankaListFormatedWithAdress>
  <DomainObject.Predmet.ProtuStrankaListFormatedWithAdressOIB>
    <izvorni_sadrzaj>
      <item>EURONOTUS d.o.o. PULA, OIB 73401543219, Rižanske skupštine 40, 52100 Pula</item>
    </izvorni_sadrzaj>
    <derivirana_varijabla naziv="DomainObject.Predmet.ProtuStrankaListFormatedWithAdressOIB_1">
      <item>EURONOTUS d.o.o. PULA, OIB 73401543219, Rižanske skupštine 40, 52100 Pula</item>
    </derivirana_varijabla>
  </DomainObject.Predmet.ProtuStrankaListFormatedWithAdressOIB>
  <DomainObject.Predmet.ProtuStrankaListNazivFormated>
    <izvorni_sadrzaj>
      <item>EURONOTUS d.o.o. PULA</item>
    </izvorni_sadrzaj>
    <derivirana_varijabla naziv="DomainObject.Predmet.ProtuStrankaListNazivFormated_1">
      <item>EURONOTUS d.o.o. PULA</item>
    </derivirana_varijabla>
  </DomainObject.Predmet.ProtuStrankaListNazivFormated>
  <DomainObject.Predmet.ProtuStrankaListNazivFormatedOIB>
    <izvorni_sadrzaj>
      <item>EURONOTUS d.o.o. PULA, OIB 73401543219</item>
    </izvorni_sadrzaj>
    <derivirana_varijabla naziv="DomainObject.Predmet.ProtuStrankaListNazivFormatedOIB_1">
      <item>EURONOTUS d.o.o. PULA, OIB 73401543219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EURONOTUS d.o.o. PULA</izvorni_sadrzaj>
    <derivirana_varijabla naziv="DomainObject.Predmet.ProtustrankaIDrugi_1">EURONOTUS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EURONOTUS d.o.o. PULA, OIB 73401543219, Rižanske skupštine 40, 52100 Pula</izvorni_sadrzaj>
    <derivirana_varijabla naziv="DomainObject.Predmet.ProtustrankaIDrugiAdressOIB_1">EURONOTUS d.o.o. PULA, OIB 73401543219, Rižanske skupštine 40,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EURONOTUS d.o.o. PULA</item>
    </izvorni_sadrzaj>
    <derivirana_varijabla naziv="DomainObject.Predmet.SudioniciListNaziv_1">
      <item>FINANCIJSKA AGENCIJA, RC RIJEKA, PODRUŽNICA PULA, PULA</item>
      <item>EURONOTUS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EURONOTUS d.o.o. PULA, OIB 73401543219, Rižanske skupštine 40,52100 Pula</item>
    </izvorni_sadrzaj>
    <derivirana_varijabla naziv="DomainObject.Predmet.SudioniciListAdressOIB_1">
      <item>FINANCIJSKA AGENCIJA, RC RIJEKA, PODRUŽNICA PULA, PULA, OIB 85821130368, Ulica grada Vukovara 70,10000 Zagreb</item>
      <item>EURONOTUS d.o.o. PULA, OIB 73401543219, Rižanske skupštine 40,52100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73401543219</item>
    </izvorni_sadrzaj>
    <derivirana_varijabla naziv="DomainObject.Predmet.SudioniciListNazivOIB_1">
      <item>, OIB 85821130368</item>
      <item>, OIB 73401543219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2152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2016-02-19T11:21:00Z</dcterms:created>
  <dc:creator>Mihaela Kaligari</dc:creator>
  <dc:description/>
  <cp:keywords/>
  <cp:lastModifiedBy>Mihaela Kaligari</cp:lastModifiedBy>
  <cp:lastPrinted>2016-02-19T11:23:00Z</cp:lastPrinted>
  <dcterms:modified xmlns:xsi="http://www.w3.org/2001/XMLSchema-instance" xsi:type="dcterms:W3CDTF">2016-02-23T09:37:00Z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