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dae6" w14:paraId="c97dae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074297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074297">
        <w:t xml:space="preserve"> CRLJIĆ j.d.o.o., OIB: 83308543763, Split, Kovačića 7</w:t>
      </w:r>
      <w:r w:rsidR="00632F4E">
        <w:t xml:space="preserve">, </w:t>
      </w:r>
      <w:r w:rsidR="00A25B81">
        <w:t xml:space="preserve">dana </w:t>
      </w:r>
      <w:r w:rsidR="00107075">
        <w:t>1.</w:t>
      </w:r>
      <w:r w:rsidR="00B10A4C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074297">
        <w:t xml:space="preserve"> CRLJIĆ j.d.o.o., OIB: 83308543763, Split, Kovačića 7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074297">
        <w:t>u neprekinutom razdoblju od 512</w:t>
      </w:r>
      <w:r w:rsidR="008A558F" w:rsidRPr="008A558F">
        <w:t xml:space="preserve"> dana, u ukupnom iznosu od </w:t>
      </w:r>
      <w:r w:rsidR="00074297">
        <w:t>59.507,09</w:t>
      </w:r>
      <w:r w:rsidR="00EF0DD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B10A4C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74297">
      <w:t>2889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74297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56F26"/>
    <w:rsid w:val="003647D7"/>
    <w:rsid w:val="0038601C"/>
    <w:rsid w:val="003A2635"/>
    <w:rsid w:val="003A6C9A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15FA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14C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C708B"/>
    <w:rsid w:val="00AD128B"/>
    <w:rsid w:val="00AD2623"/>
    <w:rsid w:val="00AD608A"/>
    <w:rsid w:val="00AE7A63"/>
    <w:rsid w:val="00B04760"/>
    <w:rsid w:val="00B10A4C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01C8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2317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0DD4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2889</izvorni_sadrzaj>
    <derivirana_varijabla naziv="DomainObject.Predmet.Broj_1">2889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St-2889/2015</izvorni_sadrzaj>
    <derivirana_varijabla naziv="DomainObject.Predmet.OznakaBroj_1">St-2889/2015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CRLJIĆ j.d.o.o. za ugostiteljstvo, turizam i turistička agencija</izvorni_sadrzaj>
    <derivirana_varijabla naziv="DomainObject.Predmet.ProtustrankaFormated_1">  CRLJIĆ j.d.o.o. za ugostiteljstvo, turizam i turistička agencija</derivirana_varijabla>
  </DomainObject.Predmet.ProtustrankaFormated>
  <DomainObject.Predmet.ProtustrankaFormatedOIB>
    <izvorni_sadrzaj>  CRLJIĆ j.d.o.o. za ugostiteljstvo, turizam i turistička agencija, OIB 83308543763</izvorni_sadrzaj>
    <derivirana_varijabla naziv="DomainObject.Predmet.ProtustrankaFormatedOIB_1">  CRLJIĆ j.d.o.o. za ugostiteljstvo, turizam i turistička agencija, OIB 83308543763</derivirana_varijabla>
  </DomainObject.Predmet.ProtustrankaFormatedOIB>
  <DomainObject.Predmet.ProtustrankaFormatedWithAdress>
    <izvorni_sadrzaj> CRLJIĆ j.d.o.o. za ugostiteljstvo, turizam i turistička agencija, Kovačića 7, 21000 Split</izvorni_sadrzaj>
    <derivirana_varijabla naziv="DomainObject.Predmet.ProtustrankaFormatedWithAdress_1"> CRLJIĆ j.d.o.o. za ugostiteljstvo, turizam i turistička agencija, Kovačića 7, 21000 Split</derivirana_varijabla>
  </DomainObject.Predmet.ProtustrankaFormatedWithAdress>
  <DomainObject.Predmet.ProtustrankaFormatedWithAdressOIB>
    <izvorni_sadrzaj> CRLJIĆ j.d.o.o. za ugostiteljstvo, turizam i turistička agencija, OIB 83308543763, Kovačića 7, 21000 Split</izvorni_sadrzaj>
    <derivirana_varijabla naziv="DomainObject.Predmet.ProtustrankaFormatedWithAdressOIB_1"> CRLJIĆ j.d.o.o. za ugostiteljstvo, turizam i turistička agencija, OIB 83308543763, Kovačića 7, 21000 Split</derivirana_varijabla>
  </DomainObject.Predmet.ProtustrankaFormatedWithAdressOIB>
  <DomainObject.Predmet.ProtustrankaWithAdress>
    <izvorni_sadrzaj>CRLJIĆ j.d.o.o. za ugostiteljstvo, turizam i turistička agencija Kovačića 7, 21000 Split</izvorni_sadrzaj>
    <derivirana_varijabla naziv="DomainObject.Predmet.ProtustrankaWithAdress_1">CRLJIĆ j.d.o.o. za ugostiteljstvo, turizam i turistička agencija Kovačića 7, 21000 Split</derivirana_varijabla>
  </DomainObject.Predmet.ProtustrankaWithAdress>
  <DomainObject.Predmet.ProtustrankaWithAdressOIB>
    <izvorni_sadrzaj>CRLJIĆ j.d.o.o. za ugostiteljstvo, turizam i turistička agencija, OIB 83308543763, Kovačića 7, 21000 Split</izvorni_sadrzaj>
    <derivirana_varijabla naziv="DomainObject.Predmet.ProtustrankaWithAdressOIB_1">CRLJIĆ j.d.o.o. za ugostiteljstvo, turizam i turistička agencija, OIB 83308543763, Kovačića 7, 21000 Split</derivirana_varijabla>
  </DomainObject.Predmet.ProtustrankaWithAdressOIB>
  <DomainObject.Predmet.ProtustrankaNazivFormated>
    <izvorni_sadrzaj>CRLJIĆ j.d.o.o. za ugostiteljstvo, turizam i turistička agencija</izvorni_sadrzaj>
    <derivirana_varijabla naziv="DomainObject.Predmet.ProtustrankaNazivFormated_1">CRLJIĆ j.d.o.o. za ugostiteljstvo, turizam i turistička agencija</derivirana_varijabla>
  </DomainObject.Predmet.ProtustrankaNazivFormated>
  <DomainObject.Predmet.ProtustrankaNazivFormatedOIB>
    <izvorni_sadrzaj>CRLJIĆ j.d.o.o. za ugostiteljstvo, turizam i turistička agencija, OIB 83308543763</izvorni_sadrzaj>
    <derivirana_varijabla naziv="DomainObject.Predmet.ProtustrankaNazivFormatedOIB_1">CRLJIĆ j.d.o.o. za ugostiteljstvo, turizam i turistička agencija, OIB 83308543763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59507.09</izvorni_sadrzaj>
    <derivirana_varijabla naziv="DomainObject.Predmet.TrenutnaVrijednost_1">59507.09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CRLJIĆ j.d.o.o. za ugostiteljstvo, turizam i turistička agencija</item>
    </izvorni_sadrzaj>
    <derivirana_varijabla naziv="DomainObject.Predmet.ProtuStrankaListFormated_1">
      <item>CRLJIĆ j.d.o.o. za ugostiteljstvo, turizam i turistička agencija</item>
    </derivirana_varijabla>
  </DomainObject.Predmet.ProtuStrankaListFormated>
  <DomainObject.Predmet.ProtuStrankaListFormatedOIB>
    <izvorni_sadrzaj>
      <item>CRLJIĆ j.d.o.o. za ugostiteljstvo, turizam i turistička agencija, OIB 83308543763</item>
    </izvorni_sadrzaj>
    <derivirana_varijabla naziv="DomainObject.Predmet.ProtuStrankaListFormatedOIB_1">
      <item>CRLJIĆ j.d.o.o. za ugostiteljstvo, turizam i turistička agencija, OIB 83308543763</item>
    </derivirana_varijabla>
  </DomainObject.Predmet.ProtuStrankaListFormatedOIB>
  <DomainObject.Predmet.ProtuStrankaListFormatedWithAdress>
    <izvorni_sadrzaj>
      <item>CRLJIĆ j.d.o.o. za ugostiteljstvo, turizam i turistička agencija, Kovačića 7, 21000 Split</item>
    </izvorni_sadrzaj>
    <derivirana_varijabla naziv="DomainObject.Predmet.ProtuStrankaListFormatedWithAdress_1">
      <item>CRLJIĆ j.d.o.o. za ugostiteljstvo, turizam i turistička agencija, Kovačića 7, 21000 Split</item>
    </derivirana_varijabla>
  </DomainObject.Predmet.ProtuStrankaListFormatedWithAdress>
  <DomainObject.Predmet.ProtuStrankaListFormatedWithAdressOIB>
    <izvorni_sadrzaj>
      <item>CRLJIĆ j.d.o.o. za ugostiteljstvo, turizam i turistička agencija, OIB 83308543763, Kovačića 7, 21000 Split</item>
    </izvorni_sadrzaj>
    <derivirana_varijabla naziv="DomainObject.Predmet.ProtuStrankaListFormatedWithAdressOIB_1">
      <item>CRLJIĆ j.d.o.o. za ugostiteljstvo, turizam i turistička agencija, OIB 83308543763, Kovačića 7, 21000 Split</item>
    </derivirana_varijabla>
  </DomainObject.Predmet.ProtuStrankaListFormatedWithAdressOIB>
  <DomainObject.Predmet.ProtuStrankaListNazivFormated>
    <izvorni_sadrzaj>
      <item>CRLJIĆ j.d.o.o. za ugostiteljstvo, turizam i turistička agencija</item>
    </izvorni_sadrzaj>
    <derivirana_varijabla naziv="DomainObject.Predmet.ProtuStrankaListNazivFormated_1">
      <item>CRLJIĆ j.d.o.o. za ugostiteljstvo, turizam i turistička agencija</item>
    </derivirana_varijabla>
  </DomainObject.Predmet.ProtuStrankaListNazivFormated>
  <DomainObject.Predmet.ProtuStrankaListNazivFormatedOIB>
    <izvorni_sadrzaj>
      <item>CRLJIĆ j.d.o.o. za ugostiteljstvo, turizam i turistička agencija, OIB 83308543763</item>
    </izvorni_sadrzaj>
    <derivirana_varijabla naziv="DomainObject.Predmet.ProtuStrankaListNazivFormatedOIB_1">
      <item>CRLJIĆ j.d.o.o. za ugostiteljstvo, turizam i turistička agencija, OIB 83308543763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CRLJIĆ j.d.o.o. za ugostiteljstvo, turizam i turistička agencija</izvorni_sadrzaj>
    <derivirana_varijabla naziv="DomainObject.Predmet.ProtustrankaIDrugi_1">CRLJIĆ j.d.o.o. za ugostiteljstvo, turizam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CRLJIĆ j.d.o.o. za ugostiteljstvo, turizam i turistička agencija, OIB 83308543763, Kovačića 7, 21000 Split</izvorni_sadrzaj>
    <derivirana_varijabla naziv="DomainObject.Predmet.ProtustrankaIDrugiAdressOIB_1">CRLJIĆ j.d.o.o. za ugostiteljstvo, turizam i turistička agencija, OIB 83308543763, Kovačića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CRLJIĆ j.d.o.o. za ugostiteljstvo, turizam i turistička agencija</item>
      <item>FINANCIJSKA AGENCIJA, RC SPLIT</item>
    </izvorni_sadrzaj>
    <derivirana_varijabla naziv="DomainObject.Predmet.SudioniciListNaziv_1">
      <item>CRLJIĆ j.d.o.o. za ugostiteljstvo, turizam i turistička agencija</item>
      <item>FINANCIJSKA AGENCIJA, RC SPLIT</item>
    </derivirana_varijabla>
  </DomainObject.Predmet.SudioniciListNaziv>
  <DomainObject.Predmet.SudioniciListAdressOIB>
    <izvorni_sadrzaj>
      <item>CRLJIĆ j.d.o.o. za ugostiteljstvo, turizam i turistička agencija, OIB 83308543763, Kovačića 7,21000 Split</item>
      <item>FINANCIJSKA AGENCIJA, RC SPLIT, OIB 85821130368, Mažuranićevo šetalište 24 b,21000 Split</item>
    </izvorni_sadrzaj>
    <derivirana_varijabla naziv="DomainObject.Predmet.SudioniciListAdressOIB_1">
      <item>CRLJIĆ j.d.o.o. za ugostiteljstvo, turizam i turistička agencija, OIB 83308543763, Kovačića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83308543763</item>
      <item>, OIB 85821130368</item>
    </izvorni_sadrzaj>
    <derivirana_varijabla naziv="DomainObject.Predmet.SudioniciListNazivOIB_1">
      <item>, OIB 83308543763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974C9-3B85-4DF0-A690-C9799D766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1796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2016-12-01T07:26:00Z</dcterms:created>
  <dc:creator>nmarkovic</dc:creator>
  <cp:lastModifiedBy>Ana Golub Gruić</cp:lastModifiedBy>
  <cp:lastPrinted>2016-12-01T07:52:00Z</cp:lastPrinted>
  <dcterms:modified xmlns:xsi="http://www.w3.org/2001/XMLSchema-instance" xsi:type="dcterms:W3CDTF">2016-12-01T09:16:00Z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