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C8416D" w:rsidRPr="007D689C">
        <w:trPr>
          <w:trHeight w:val="2231"/>
        </w:trPr>
        <w:tc>
          <w:tcPr>
            <w:tcW w:type="dxa" w:w="3369"/>
            <w:vAlign w:val="center"/>
          </w:tcPr>
          <w:p w:rsidRDefault="00C8416D" w:rsidP="00A66C00" w:rsidR="00C8416D" w:rsidRPr="007D689C">
            <w:pPr>
              <w:spacing w:before="100"/>
              <w:jc w:val="center"/>
            </w:pPr>
            <w:bookmarkStart w:name="_GoBack" w:id="0"/>
            <w:bookmarkEnd w:id="0"/>
            <w:r w:rsidRPr="007D689C">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8416D" w:rsidP="00A66C00" w:rsidR="00C8416D" w:rsidRPr="007D689C">
            <w:pPr>
              <w:spacing w:before="100"/>
            </w:pPr>
            <w:r w:rsidRPr="007D689C">
              <w:t>REPUBLIKA HRVATSKA</w:t>
            </w:r>
          </w:p>
          <w:p w:rsidRDefault="00C8416D" w:rsidP="00A66C00" w:rsidR="00C8416D" w:rsidRPr="007D689C">
            <w:r w:rsidRPr="007D689C">
              <w:t>TRGOVAČKI SUD U SPLITU</w:t>
            </w:r>
          </w:p>
          <w:p w:rsidRDefault="00C8416D" w:rsidP="00DA5B9D" w:rsidR="00C8416D" w:rsidRPr="007D689C">
            <w:r w:rsidRPr="007D689C">
              <w:t>Split, Sukoišanska 6</w:t>
            </w:r>
          </w:p>
        </w:tc>
        <w:tc>
          <w:tcPr>
            <w:tcW w:type="dxa" w:w="5811"/>
          </w:tcPr>
          <w:p w:rsidRDefault="00C8416D" w:rsidP="00DA5B9D" w:rsidR="00C8416D" w:rsidRPr="007D689C">
            <w:pPr>
              <w:jc w:val="both"/>
            </w:pPr>
          </w:p>
          <w:p w:rsidRDefault="00C8416D" w:rsidP="00DA5B9D" w:rsidR="00C8416D" w:rsidRPr="007D689C">
            <w:pPr>
              <w:jc w:val="both"/>
            </w:pPr>
          </w:p>
          <w:p w:rsidRDefault="00C8416D" w:rsidP="00DA5B9D" w:rsidR="00C8416D" w:rsidRPr="007D689C">
            <w:pPr>
              <w:jc w:val="both"/>
            </w:pPr>
          </w:p>
          <w:p w:rsidRDefault="00C8416D" w:rsidP="00DA5B9D" w:rsidR="00C8416D" w:rsidRPr="007D689C">
            <w:pPr>
              <w:jc w:val="right"/>
            </w:pPr>
          </w:p>
          <w:p w:rsidRDefault="00C8416D" w:rsidP="00DA5B9D" w:rsidR="00C8416D" w:rsidRPr="007D689C">
            <w:pPr>
              <w:jc w:val="right"/>
            </w:pPr>
          </w:p>
          <w:p w:rsidRDefault="00C8416D" w:rsidP="00DA5B9D" w:rsidR="00C8416D" w:rsidRPr="007D689C">
            <w:pPr>
              <w:jc w:val="right"/>
              <w:rPr>
                <w:noProof/>
              </w:rPr>
            </w:pPr>
          </w:p>
          <w:p w:rsidRDefault="00C8416D" w:rsidP="00DA5B9D" w:rsidR="00C8416D" w:rsidRPr="007D689C">
            <w:pPr>
              <w:jc w:val="right"/>
              <w:rPr>
                <w:noProof/>
              </w:rPr>
            </w:pPr>
          </w:p>
          <w:p w:rsidRDefault="00C8416D" w:rsidP="00DA5B9D" w:rsidR="00C8416D" w:rsidRPr="007D689C">
            <w:pPr>
              <w:jc w:val="right"/>
              <w:rPr>
                <w:noProof/>
              </w:rPr>
            </w:pPr>
          </w:p>
          <w:p w:rsidRDefault="00C8416D" w:rsidP="00BE7E83" w:rsidR="00C8416D" w:rsidRPr="007D689C">
            <w:pPr>
              <w:jc w:val="right"/>
              <w:rPr>
                <w:noProof/>
              </w:rPr>
            </w:pPr>
            <w:r w:rsidRPr="007D689C">
              <w:rPr>
                <w:noProof/>
              </w:rPr>
              <w:t>Poslovni broj: 11.St</w:t>
            </w:r>
            <w:r w:rsidR="00BE7E83">
              <w:rPr>
                <w:noProof/>
              </w:rPr>
              <w:t>-113/2014-332</w:t>
            </w:r>
          </w:p>
        </w:tc>
      </w:tr>
    </w:tbl>
    <w:p w14:textId="d99dda6" w14:paraId="d99dda6" w:rsidRDefault="00B3589E" w:rsidP="00B3589E" w:rsidR="00B3589E" w:rsidRPr="007D689C">
      <w:pPr>
        <w:pStyle w:val="Naslov1"/>
        <w:spacing w:after="200" w:before="240"/>
        <w15:collapsed w:val="false"/>
        <w:rPr>
          <w:b w:val="false"/>
          <w:spacing w:val="60"/>
        </w:rPr>
      </w:pPr>
      <w:r w:rsidRPr="007D689C">
        <w:rPr>
          <w:b w:val="false"/>
          <w:spacing w:val="60"/>
        </w:rPr>
        <w:t>REPUBLIKA HRVATSKA</w:t>
      </w:r>
    </w:p>
    <w:p w:rsidRDefault="003515DF" w:rsidP="003515DF" w:rsidR="00B3589E" w:rsidRPr="007D689C">
      <w:pPr>
        <w:spacing w:after="200" w:before="240"/>
        <w:jc w:val="center"/>
      </w:pPr>
      <w:r w:rsidRPr="007D689C">
        <w:rPr>
          <w:spacing w:val="60"/>
        </w:rPr>
        <w:t xml:space="preserve">  ZAKLJUČAK</w:t>
      </w:r>
      <w:r w:rsidR="00B3589E" w:rsidRPr="007D689C">
        <w:tab/>
      </w:r>
    </w:p>
    <w:p w:rsidRDefault="00B3589E" w:rsidP="00F11513" w:rsidR="00BE7E83">
      <w:pPr>
        <w:pStyle w:val="Tijeloteksta"/>
        <w:spacing w:before="40"/>
        <w:ind w:hanging="180"/>
      </w:pPr>
      <w:r w:rsidRPr="007D689C">
        <w:tab/>
      </w:r>
      <w:r w:rsidRPr="007D689C">
        <w:tab/>
        <w:t xml:space="preserve">Trgovački sud u Splitu, </w:t>
      </w:r>
      <w:r w:rsidR="003515DF" w:rsidRPr="007D689C">
        <w:t>po stečajnoj sutkinji Ani Golub Gruić</w:t>
      </w:r>
      <w:r w:rsidRPr="007D689C">
        <w:t xml:space="preserve">, </w:t>
      </w:r>
      <w:r w:rsidR="00BE7E83" w:rsidRPr="00BE7E83">
        <w:t>u stečajnom postupku nad dužnikom MODRA ŠPILJA d.d. u stečaju, OIB: 3095397743</w:t>
      </w:r>
      <w:r w:rsidR="00BE7E83">
        <w:t>8, Ribarska ulica 72, Komiža, 27</w:t>
      </w:r>
      <w:r w:rsidR="00BE7E83" w:rsidRPr="00BE7E83">
        <w:t>. svibnja 2019.</w:t>
      </w:r>
    </w:p>
    <w:p w:rsidRDefault="003515DF" w:rsidP="00FB28F6" w:rsidR="00B3589E" w:rsidRPr="007D689C">
      <w:pPr>
        <w:spacing w:after="240" w:before="200"/>
        <w:jc w:val="center"/>
        <w:rPr>
          <w:bCs/>
        </w:rPr>
      </w:pPr>
      <w:r w:rsidRPr="007D689C">
        <w:rPr>
          <w:bCs/>
        </w:rPr>
        <w:t>z a k lj u č i o</w:t>
      </w:r>
      <w:r w:rsidR="00B3589E" w:rsidRPr="007D689C">
        <w:rPr>
          <w:bCs/>
        </w:rPr>
        <w:t xml:space="preserve">    j e</w:t>
      </w:r>
    </w:p>
    <w:p w:rsidRDefault="007D689C" w:rsidP="003515DF" w:rsidR="007D689C">
      <w:pPr>
        <w:ind w:firstLine="708"/>
        <w:jc w:val="both"/>
      </w:pPr>
      <w:r>
        <w:t xml:space="preserve"> </w:t>
      </w:r>
      <w:r w:rsidR="003515DF" w:rsidRPr="007D689C">
        <w:t xml:space="preserve">I. </w:t>
      </w:r>
      <w:r w:rsidR="008F210E" w:rsidRPr="007D689C">
        <w:t xml:space="preserve">Zakazuje </w:t>
      </w:r>
      <w:r w:rsidR="00B3589E" w:rsidRPr="007D689C">
        <w:t>se ročište za raspravljanje i glasovanje o stečajnom planu</w:t>
      </w:r>
      <w:r w:rsidR="003515DF" w:rsidRPr="007D689C">
        <w:t xml:space="preserve"> </w:t>
      </w:r>
      <w:r w:rsidR="00E95A8C" w:rsidRPr="007D689C">
        <w:t>kojeg je stečajn</w:t>
      </w:r>
      <w:r w:rsidR="00BE7E83">
        <w:t>I</w:t>
      </w:r>
      <w:r w:rsidR="00E95A8C" w:rsidRPr="007D689C">
        <w:t xml:space="preserve"> upr</w:t>
      </w:r>
      <w:r w:rsidR="00BE7E83">
        <w:t>avitelj</w:t>
      </w:r>
      <w:r>
        <w:t xml:space="preserve"> </w:t>
      </w:r>
      <w:r w:rsidR="00BE7E83">
        <w:t>Ivo Bučan</w:t>
      </w:r>
      <w:r>
        <w:t xml:space="preserve"> dostavi</w:t>
      </w:r>
      <w:r w:rsidR="00BE7E83">
        <w:t>o</w:t>
      </w:r>
      <w:r w:rsidR="00E95A8C" w:rsidRPr="007D689C">
        <w:t xml:space="preserve"> sudu </w:t>
      </w:r>
      <w:r w:rsidR="00BE7E83">
        <w:t xml:space="preserve">14. rujna </w:t>
      </w:r>
      <w:r>
        <w:t xml:space="preserve">2018. (objavljen na mrežnoj stranici </w:t>
      </w:r>
      <w:r w:rsidRPr="002B0174">
        <w:t>e-Oglasn</w:t>
      </w:r>
      <w:r>
        <w:t>a</w:t>
      </w:r>
      <w:r w:rsidRPr="002B0174">
        <w:t xml:space="preserve"> ploč</w:t>
      </w:r>
      <w:r>
        <w:t>a sudova istoga dana)</w:t>
      </w:r>
      <w:r w:rsidR="00E95A8C" w:rsidRPr="007D689C">
        <w:t xml:space="preserve"> </w:t>
      </w:r>
      <w:r w:rsidR="00BE7E83">
        <w:t>za 2. srpnja 2019</w:t>
      </w:r>
      <w:r w:rsidR="003515DF" w:rsidRPr="007D689C">
        <w:t xml:space="preserve">. u </w:t>
      </w:r>
      <w:r w:rsidR="00E95A8C" w:rsidRPr="007D689C">
        <w:t>12</w:t>
      </w:r>
      <w:r>
        <w:t>:</w:t>
      </w:r>
      <w:r w:rsidR="00E95A8C" w:rsidRPr="007D689C">
        <w:t>00</w:t>
      </w:r>
      <w:r w:rsidR="003515DF" w:rsidRPr="007D689C">
        <w:t xml:space="preserve"> sati u prosto</w:t>
      </w:r>
      <w:r w:rsidR="003515DF">
        <w:t xml:space="preserve">rijama Trgovačkog suda u Splitu, Sukoišanska 6, </w:t>
      </w:r>
      <w:r>
        <w:t>soba br. 22 (podrumski dio zgrade).</w:t>
      </w:r>
    </w:p>
    <w:p w:rsidRDefault="003515DF" w:rsidP="007D689C" w:rsidR="00E95A8C">
      <w:pPr>
        <w:spacing w:before="200"/>
        <w:ind w:firstLine="709"/>
        <w:jc w:val="both"/>
      </w:pPr>
      <w:r>
        <w:t xml:space="preserve">II. </w:t>
      </w:r>
      <w:r w:rsidR="00E95A8C">
        <w:t xml:space="preserve">U sudskoj pisarnici može se izvršiti uvid u stečajni plan sa svim dostavljenim prilozima i očitovanjima koja će se eventualno dostaviti do održavanja ročišta </w:t>
      </w:r>
      <w:r w:rsidR="00E95A8C" w:rsidRPr="00E95A8C">
        <w:t>za raspravljanje i glasovanje o stečajnom planu</w:t>
      </w:r>
      <w:r w:rsidR="00E95A8C">
        <w:t>.</w:t>
      </w:r>
    </w:p>
    <w:p w:rsidRDefault="00B3589E" w:rsidP="00FB28F6" w:rsidR="00B3589E">
      <w:pPr>
        <w:pStyle w:val="Naslov1"/>
        <w:spacing w:after="100" w:before="200"/>
        <w:rPr>
          <w:b w:val="false"/>
          <w:bCs w:val="false"/>
        </w:rPr>
      </w:pPr>
      <w:r>
        <w:rPr>
          <w:b w:val="false"/>
          <w:bCs w:val="false"/>
        </w:rPr>
        <w:t>Obrazloženje</w:t>
      </w:r>
    </w:p>
    <w:p w:rsidRDefault="00BE7E83" w:rsidP="00BE7E83" w:rsidR="00BE7E83" w:rsidRPr="00B53606">
      <w:pPr>
        <w:ind w:firstLine="708"/>
        <w:jc w:val="both"/>
      </w:pPr>
      <w:r w:rsidRPr="00B53606">
        <w:t>Rješenj</w:t>
      </w:r>
      <w:r>
        <w:t>em ovoga suda poslovnim broj 5.</w:t>
      </w:r>
      <w:r w:rsidRPr="00B53606">
        <w:t>St-113/2014</w:t>
      </w:r>
      <w:r>
        <w:t xml:space="preserve"> od 19. rujna 2014. </w:t>
      </w:r>
      <w:r w:rsidRPr="00B53606">
        <w:t>otvoren je stečajni postupak nad dužnikom MODRA ŠPILJA d.d. Ribarska ulica 72, Komiža.</w:t>
      </w:r>
    </w:p>
    <w:p w:rsidRDefault="00B3589E" w:rsidP="00FB28F6" w:rsidR="00B3589E" w:rsidRPr="00430C75">
      <w:pPr>
        <w:spacing w:before="100"/>
        <w:ind w:firstLine="709"/>
        <w:jc w:val="both"/>
      </w:pPr>
      <w:r w:rsidRPr="00430C75">
        <w:t xml:space="preserve">Dana </w:t>
      </w:r>
      <w:r w:rsidR="00BE7E83">
        <w:t>14. rujna 2018</w:t>
      </w:r>
      <w:r w:rsidRPr="00430C75">
        <w:t>.</w:t>
      </w:r>
      <w:r w:rsidR="003515DF" w:rsidRPr="00430C75">
        <w:t xml:space="preserve">, sukladno odluci </w:t>
      </w:r>
      <w:r w:rsidR="00430C75">
        <w:t>skupštine vjerovnika</w:t>
      </w:r>
      <w:r w:rsidR="003515DF" w:rsidRPr="00430C75">
        <w:t xml:space="preserve"> od </w:t>
      </w:r>
      <w:r w:rsidR="00BE7E83" w:rsidRPr="00BE7E83">
        <w:t>26. rujna 2017</w:t>
      </w:r>
      <w:r w:rsidR="003515DF" w:rsidRPr="00430C75">
        <w:t xml:space="preserve">. </w:t>
      </w:r>
      <w:r w:rsidRPr="00430C75">
        <w:t xml:space="preserve"> </w:t>
      </w:r>
      <w:r w:rsidR="00BE7E83">
        <w:t>stečajni upravitelj Ivo Bučan</w:t>
      </w:r>
      <w:r w:rsidRPr="00430C75">
        <w:rPr>
          <w:rFonts w:eastAsia="Calibri"/>
          <w:lang w:eastAsia="en-US"/>
        </w:rPr>
        <w:t xml:space="preserve"> </w:t>
      </w:r>
      <w:r w:rsidRPr="00430C75">
        <w:t>podni</w:t>
      </w:r>
      <w:r w:rsidR="00BE7E83">
        <w:t>o</w:t>
      </w:r>
      <w:r w:rsidR="00430C75">
        <w:t xml:space="preserve"> je sudu stečajni plan, koji je objavljen na mrežnoj stranici </w:t>
      </w:r>
      <w:r w:rsidR="00430C75" w:rsidRPr="002B0174">
        <w:t>e-Oglasn</w:t>
      </w:r>
      <w:r w:rsidR="00430C75">
        <w:t>a</w:t>
      </w:r>
      <w:r w:rsidR="00430C75" w:rsidRPr="002B0174">
        <w:t xml:space="preserve"> ploč</w:t>
      </w:r>
      <w:r w:rsidR="00430C75">
        <w:t>a sudova istoga dana.</w:t>
      </w:r>
    </w:p>
    <w:p w:rsidRDefault="008F210E" w:rsidP="00FB28F6" w:rsidR="008F210E">
      <w:pPr>
        <w:spacing w:before="100"/>
        <w:ind w:firstLine="709"/>
        <w:jc w:val="both"/>
      </w:pPr>
      <w:r>
        <w:t>Ocijenivši da su poštovani propisi o pravu na podnošenje i sadržaju stečajnog plana (</w:t>
      </w:r>
      <w:r w:rsidR="00FB28F6">
        <w:t xml:space="preserve">odredba </w:t>
      </w:r>
      <w:r>
        <w:t>člank</w:t>
      </w:r>
      <w:r w:rsidR="00FB28F6">
        <w:t>a</w:t>
      </w:r>
      <w:r>
        <w:t xml:space="preserve"> 317. </w:t>
      </w:r>
      <w:r w:rsidR="00430C75">
        <w:t xml:space="preserve">Stečajnog zakona - </w:t>
      </w:r>
      <w:r w:rsidR="00430C75" w:rsidRPr="0032578D">
        <w:t xml:space="preserve">„Narodne novine“ </w:t>
      </w:r>
      <w:r w:rsidR="00430C75">
        <w:t>71/15 i 104/17; dalje SZ</w:t>
      </w:r>
      <w:r>
        <w:t xml:space="preserve">), a po prethodno </w:t>
      </w:r>
      <w:r w:rsidR="00430C75">
        <w:t>pribavljenom</w:t>
      </w:r>
      <w:r>
        <w:t xml:space="preserve"> </w:t>
      </w:r>
      <w:r w:rsidR="00FB28F6">
        <w:t>očitovanju odbora vjerovnika (</w:t>
      </w:r>
      <w:r>
        <w:t>odredb</w:t>
      </w:r>
      <w:r w:rsidR="00FB28F6">
        <w:t>a</w:t>
      </w:r>
      <w:r>
        <w:t xml:space="preserve"> čl</w:t>
      </w:r>
      <w:r w:rsidR="00FB28F6">
        <w:t xml:space="preserve">anka 318. </w:t>
      </w:r>
      <w:r>
        <w:t>SZ-a</w:t>
      </w:r>
      <w:r w:rsidR="00FB28F6">
        <w:t>)</w:t>
      </w:r>
      <w:r>
        <w:t xml:space="preserve">, ovaj sud utvrđuje da su ispunjeni uvjeti za zakazivanje </w:t>
      </w:r>
      <w:r w:rsidRPr="008F210E">
        <w:t>ročišt</w:t>
      </w:r>
      <w:r>
        <w:t>a</w:t>
      </w:r>
      <w:r w:rsidRPr="008F210E">
        <w:t xml:space="preserve"> za raspravljanje i glasovanje o stečajnom planu</w:t>
      </w:r>
      <w:r w:rsidR="00430C75">
        <w:t xml:space="preserve"> u smislu </w:t>
      </w:r>
      <w:r>
        <w:t>odred</w:t>
      </w:r>
      <w:r w:rsidR="00430C75">
        <w:t>b</w:t>
      </w:r>
      <w:r>
        <w:t>e čl</w:t>
      </w:r>
      <w:r w:rsidR="00FB28F6">
        <w:t>anka</w:t>
      </w:r>
      <w:r>
        <w:t xml:space="preserve"> 321. SZ-a</w:t>
      </w:r>
      <w:r w:rsidR="00430C75">
        <w:t>,</w:t>
      </w:r>
      <w:r>
        <w:t xml:space="preserve"> slijedom čega </w:t>
      </w:r>
      <w:r w:rsidR="00E342B4">
        <w:t>j</w:t>
      </w:r>
      <w:r>
        <w:t>e odlučeno kao u izreci pod točkom I. ovog zaključka.</w:t>
      </w:r>
    </w:p>
    <w:p w:rsidRDefault="00BB58CC" w:rsidP="00FB28F6" w:rsidR="008F210E" w:rsidRPr="00430C75">
      <w:pPr>
        <w:spacing w:before="100"/>
        <w:ind w:firstLine="709"/>
        <w:jc w:val="both"/>
      </w:pPr>
      <w:r>
        <w:t>Odredbom članka</w:t>
      </w:r>
      <w:r w:rsidR="00FB28F6">
        <w:t xml:space="preserve"> 320.</w:t>
      </w:r>
      <w:r w:rsidR="00E342B4">
        <w:t xml:space="preserve"> SZ-a propisano je da se plan sa svim prilozima i dostavljenim očitovanjima izlaže u pisarnici suda na uvid sudionicima</w:t>
      </w:r>
      <w:r w:rsidR="00FB28F6">
        <w:t>,</w:t>
      </w:r>
      <w:r w:rsidR="00E342B4" w:rsidRPr="00E342B4">
        <w:t xml:space="preserve"> slijedom čega je odlučeno kao u izreci pod točkom </w:t>
      </w:r>
      <w:r w:rsidR="00E342B4">
        <w:t>I</w:t>
      </w:r>
      <w:r w:rsidR="00E342B4" w:rsidRPr="00E342B4">
        <w:t xml:space="preserve">I. ovog </w:t>
      </w:r>
      <w:r w:rsidR="00E342B4" w:rsidRPr="00430C75">
        <w:t>zaključka.</w:t>
      </w:r>
    </w:p>
    <w:p w:rsidRDefault="00B3589E" w:rsidP="00AF4FED" w:rsidR="00FC5CF1">
      <w:pPr>
        <w:spacing w:before="200"/>
        <w:jc w:val="center"/>
      </w:pPr>
      <w:r w:rsidRPr="00430C75">
        <w:t xml:space="preserve">U </w:t>
      </w:r>
      <w:r w:rsidR="00FC5CF1" w:rsidRPr="00430C75">
        <w:t>Splitu</w:t>
      </w:r>
      <w:r w:rsidRPr="00430C75">
        <w:t xml:space="preserve"> </w:t>
      </w:r>
      <w:r w:rsidR="00BE7E83">
        <w:t>27. svibnja 2019</w:t>
      </w:r>
      <w:r w:rsidRPr="00430C75">
        <w:t>.</w:t>
      </w:r>
    </w:p>
    <w:p w:rsidRDefault="00FC5CF1" w:rsidP="00C50CF7" w:rsidR="00FC5CF1">
      <w:pPr>
        <w:spacing w:before="100"/>
        <w:ind w:firstLine="709" w:left="6373"/>
      </w:pPr>
      <w:r>
        <w:t>Sutkinja</w:t>
      </w:r>
    </w:p>
    <w:p w:rsidRDefault="00FC5CF1" w:rsidP="0094096C" w:rsidR="00C50CF7">
      <w:pPr>
        <w:ind w:left="6372"/>
        <w:jc w:val="center"/>
      </w:pPr>
      <w:r>
        <w:t>Ana Golub Gruić</w:t>
      </w:r>
      <w:r w:rsidR="00C50CF7">
        <w:t>, v.r.</w:t>
      </w:r>
    </w:p>
    <w:p w:rsidRDefault="00C50CF7" w:rsidP="008832A6" w:rsidR="00C50CF7">
      <w:pPr>
        <w:jc w:val="right"/>
      </w:pPr>
      <w:r>
        <w:t>za točnost otpravka – ovlašteni službenik</w:t>
      </w:r>
    </w:p>
    <w:p w:rsidRDefault="00C50CF7" w:rsidP="008832A6" w:rsidR="00C50CF7">
      <w:pPr>
        <w:ind w:firstLine="708" w:left="4956"/>
        <w:jc w:val="center"/>
      </w:pPr>
      <w:r>
        <w:t>Ana Bosančić</w:t>
      </w:r>
    </w:p>
    <w:p w:rsidRDefault="00B3589E" w:rsidP="002F2662" w:rsidR="00B3589E">
      <w:pPr>
        <w:ind w:left="6372"/>
        <w:jc w:val="right"/>
      </w:pPr>
    </w:p>
    <w:p w:rsidRDefault="002F2662" w:rsidP="002F2662" w:rsidR="00B3589E">
      <w:pPr>
        <w:spacing w:before="200"/>
        <w:ind w:left="6372"/>
        <w:jc w:val="right"/>
      </w:pPr>
      <w:r>
        <w:tab/>
      </w:r>
      <w:r>
        <w:tab/>
      </w:r>
    </w:p>
    <w:p w:rsidRDefault="00B3589E" w:rsidP="00B3589E" w:rsidR="00B3589E">
      <w:pPr>
        <w:jc w:val="both"/>
      </w:pPr>
    </w:p>
    <w:p w:rsidRDefault="00430C75" w:rsidP="00B3589E" w:rsidR="00B3589E">
      <w:pPr>
        <w:jc w:val="both"/>
      </w:pPr>
      <w:r>
        <w:t>Uputa o pravnom lijeku</w:t>
      </w:r>
      <w:r w:rsidR="00B3589E">
        <w:t xml:space="preserve">: Protiv ovog </w:t>
      </w:r>
      <w:r w:rsidR="003515DF">
        <w:t>zaključka</w:t>
      </w:r>
      <w:r w:rsidR="00B3589E">
        <w:t xml:space="preserve"> nije dopuštena žalba. </w:t>
      </w:r>
    </w:p>
    <w:p w:rsidRDefault="00B3589E" w:rsidP="00B3589E" w:rsidR="00B3589E">
      <w:pPr>
        <w:jc w:val="both"/>
      </w:pPr>
    </w:p>
    <w:sectPr w:rsidSect="00C8416D" w:rsidR="00B3589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16D" w:rsidP="00C8416D" w:rsidR="00C8416D">
      <w:r>
        <w:separator/>
      </w:r>
    </w:p>
  </w:endnote>
  <w:endnote w:id="0" w:type="continuationSeparator">
    <w:p w:rsidRDefault="00C8416D" w:rsidP="00C8416D" w:rsidR="00C841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16D" w:rsidP="00C8416D" w:rsidR="00C8416D">
      <w:r>
        <w:separator/>
      </w:r>
    </w:p>
  </w:footnote>
  <w:footnote w:id="0" w:type="continuationSeparator">
    <w:p w:rsidRDefault="00C8416D" w:rsidP="00C8416D" w:rsidR="00C841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CF7" w:rsidP="007D689C" w:rsidR="00C8416D">
    <w:pPr>
      <w:pStyle w:val="Zaglavlje"/>
      <w:ind w:firstLine="1416"/>
      <w:jc w:val="right"/>
    </w:pPr>
    <w:sdt>
      <w:sdtPr>
        <w:id w:val="-958028575"/>
        <w:docPartObj>
          <w:docPartGallery w:val="Page Numbers (Top of Page)"/>
          <w:docPartUnique/>
        </w:docPartObj>
      </w:sdtPr>
      <w:sdtEndPr/>
      <w:sdtContent>
        <w:r w:rsidR="00C8416D">
          <w:fldChar w:fldCharType="begin"/>
        </w:r>
        <w:r w:rsidR="00C8416D">
          <w:instrText>PAGE   \* MERGEFORMAT</w:instrText>
        </w:r>
        <w:r w:rsidR="00C8416D">
          <w:fldChar w:fldCharType="separate"/>
        </w:r>
        <w:r>
          <w:rPr>
            <w:noProof/>
          </w:rPr>
          <w:t>2</w:t>
        </w:r>
        <w:r w:rsidR="00C8416D">
          <w:fldChar w:fldCharType="end"/>
        </w:r>
      </w:sdtContent>
    </w:sdt>
    <w:r w:rsidR="007D689C">
      <w:tab/>
    </w:r>
    <w:r w:rsidR="00C8416D" w:rsidRPr="00E003B6">
      <w:rPr>
        <w:noProof/>
      </w:rPr>
      <w:t>Poslovni broj: 11.St-</w:t>
    </w:r>
    <w:r w:rsidR="00BE7E83">
      <w:rPr>
        <w:noProof/>
      </w:rPr>
      <w:t>113/2014-332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764587"/>
    <w:multiLevelType w:val="hybridMultilevel"/>
    <w:tmpl w:val="2348D6CE"/>
    <w:lvl w:tplc="53E628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E3122ED"/>
    <w:multiLevelType w:val="hybridMultilevel"/>
    <w:tmpl w:val="B028A296"/>
    <w:lvl w:tplc="887EBAA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589E"/>
    <w:rsid w:val="000265E4"/>
    <w:rsid w:val="00121492"/>
    <w:rsid w:val="002F2662"/>
    <w:rsid w:val="003515DF"/>
    <w:rsid w:val="00430C75"/>
    <w:rsid w:val="00512189"/>
    <w:rsid w:val="0053559A"/>
    <w:rsid w:val="007D689C"/>
    <w:rsid w:val="00892EC3"/>
    <w:rsid w:val="008F210E"/>
    <w:rsid w:val="00977F82"/>
    <w:rsid w:val="00AE0312"/>
    <w:rsid w:val="00AF4FED"/>
    <w:rsid w:val="00B3589E"/>
    <w:rsid w:val="00B86AFC"/>
    <w:rsid w:val="00BB58CC"/>
    <w:rsid w:val="00BC061F"/>
    <w:rsid w:val="00BE7E83"/>
    <w:rsid w:val="00C50CF7"/>
    <w:rsid w:val="00C8416D"/>
    <w:rsid w:val="00CE21A3"/>
    <w:rsid w:val="00DC6958"/>
    <w:rsid w:val="00DD3DA4"/>
    <w:rsid w:val="00E342B4"/>
    <w:rsid w:val="00E95A8C"/>
    <w:rsid w:val="00EB422A"/>
    <w:rsid w:val="00F11513"/>
    <w:rsid w:val="00F16E8D"/>
    <w:rsid w:val="00F52395"/>
    <w:rsid w:val="00F844B3"/>
    <w:rsid w:val="00FB28F6"/>
    <w:rsid w:val="00FC5C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589E"/>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B3589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3589E"/>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B3589E"/>
    <w:pPr>
      <w:jc w:val="both"/>
    </w:pPr>
  </w:style>
  <w:style w:customStyle="true" w:styleId="TijelotekstaChar" w:type="character">
    <w:name w:val="Tijelo teksta Char"/>
    <w:basedOn w:val="Zadanifontodlomka"/>
    <w:link w:val="Tijeloteksta"/>
    <w:rsid w:val="00B3589E"/>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B3589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589E"/>
    <w:rPr>
      <w:rFonts w:cs="Tahoma" w:eastAsia="Times New Roman" w:hAnsi="Tahoma" w:ascii="Tahoma"/>
      <w:sz w:val="16"/>
      <w:szCs w:val="16"/>
      <w:lang w:eastAsia="hr-HR"/>
    </w:rPr>
  </w:style>
  <w:style w:styleId="Reetkatablice" w:type="table">
    <w:name w:val="Table Grid"/>
    <w:basedOn w:val="Obinatablica"/>
    <w:rsid w:val="00C8416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C8416D"/>
    <w:pPr>
      <w:tabs>
        <w:tab w:pos="4536" w:val="center"/>
        <w:tab w:pos="9072" w:val="right"/>
      </w:tabs>
    </w:pPr>
  </w:style>
  <w:style w:customStyle="true" w:styleId="ZaglavljeChar" w:type="character">
    <w:name w:val="Zaglavlje Char"/>
    <w:basedOn w:val="Zadanifontodlomka"/>
    <w:link w:val="Zaglavlje"/>
    <w:uiPriority w:val="99"/>
    <w:rsid w:val="00C8416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8416D"/>
    <w:pPr>
      <w:tabs>
        <w:tab w:pos="4536" w:val="center"/>
        <w:tab w:pos="9072" w:val="right"/>
      </w:tabs>
    </w:pPr>
  </w:style>
  <w:style w:customStyle="true" w:styleId="PodnojeChar" w:type="character">
    <w:name w:val="Podnožje Char"/>
    <w:basedOn w:val="Zadanifontodlomka"/>
    <w:link w:val="Podnoje"/>
    <w:uiPriority w:val="99"/>
    <w:rsid w:val="00C8416D"/>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3515DF"/>
    <w:pPr>
      <w:ind w:left="720"/>
      <w:contextualSpacing/>
    </w:pPr>
  </w:style>
  <w:style w:styleId="Tekstrezerviranogmjesta" w:type="character">
    <w:name w:val="Placeholder Text"/>
    <w:basedOn w:val="Zadanifontodlomka"/>
    <w:uiPriority w:val="99"/>
    <w:semiHidden/>
    <w:rsid w:val="00C50CF7"/>
    <w:rPr>
      <w:color w:val="808080"/>
      <w:bdr w:space="0" w:sz="0" w:color="auto" w:val="none"/>
      <w:shd w:fill="auto" w:color="auto" w:val="clear"/>
    </w:rPr>
  </w:style>
  <w:style w:customStyle="true" w:styleId="eSPISCCParagraphDefaultFont" w:type="character">
    <w:name w:val="eSPIS_CC_Paragraph Default Font"/>
    <w:basedOn w:val="Zadanifontodlomka"/>
    <w:rsid w:val="00C50C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0CF7"/>
    <w:rPr>
      <w:bdr w:space="0" w:sz="0" w:color="auto" w:val="none"/>
      <w:shd w:fill="FFFFCC" w:color="auto" w:val="clear"/>
      <w:lang w:val="hr-HR"/>
    </w:rPr>
  </w:style>
  <w:style w:customStyle="true" w:styleId="PozadinaSvijetloCrvena" w:type="character">
    <w:name w:val="Pozadina_SvijetloCrvena"/>
    <w:basedOn w:val="eSPISCCParagraphDefaultFont"/>
    <w:rsid w:val="00C50C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0C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589E"/>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B3589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3589E"/>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B3589E"/>
    <w:pPr>
      <w:jc w:val="both"/>
    </w:pPr>
  </w:style>
  <w:style w:customStyle="1" w:styleId="TijelotekstaChar" w:type="character">
    <w:name w:val="Tijelo teksta Char"/>
    <w:basedOn w:val="Zadanifontodlomka"/>
    <w:link w:val="Tijeloteksta"/>
    <w:rsid w:val="00B3589E"/>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B3589E"/>
    <w:rPr>
      <w:rFonts w:ascii="Tahoma" w:cs="Tahoma" w:hAnsi="Tahoma"/>
      <w:sz w:val="16"/>
      <w:szCs w:val="16"/>
    </w:rPr>
  </w:style>
  <w:style w:customStyle="1" w:styleId="TekstbaloniaChar" w:type="character">
    <w:name w:val="Tekst balončića Char"/>
    <w:basedOn w:val="Zadanifontodlomka"/>
    <w:link w:val="Tekstbalonia"/>
    <w:uiPriority w:val="99"/>
    <w:semiHidden/>
    <w:rsid w:val="00B3589E"/>
    <w:rPr>
      <w:rFonts w:ascii="Tahoma" w:cs="Tahoma" w:eastAsia="Times New Roman" w:hAnsi="Tahoma"/>
      <w:sz w:val="16"/>
      <w:szCs w:val="16"/>
      <w:lang w:eastAsia="hr-HR"/>
    </w:rPr>
  </w:style>
  <w:style w:styleId="Reetkatablice" w:type="table">
    <w:name w:val="Table Grid"/>
    <w:basedOn w:val="Obinatablica"/>
    <w:rsid w:val="00C8416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C8416D"/>
    <w:pPr>
      <w:tabs>
        <w:tab w:pos="4536" w:val="center"/>
        <w:tab w:pos="9072" w:val="right"/>
      </w:tabs>
    </w:pPr>
  </w:style>
  <w:style w:customStyle="1" w:styleId="ZaglavljeChar" w:type="character">
    <w:name w:val="Zaglavlje Char"/>
    <w:basedOn w:val="Zadanifontodlomka"/>
    <w:link w:val="Zaglavlje"/>
    <w:uiPriority w:val="99"/>
    <w:rsid w:val="00C8416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8416D"/>
    <w:pPr>
      <w:tabs>
        <w:tab w:pos="4536" w:val="center"/>
        <w:tab w:pos="9072" w:val="right"/>
      </w:tabs>
    </w:pPr>
  </w:style>
  <w:style w:customStyle="1" w:styleId="PodnojeChar" w:type="character">
    <w:name w:val="Podnožje Char"/>
    <w:basedOn w:val="Zadanifontodlomka"/>
    <w:link w:val="Podnoje"/>
    <w:uiPriority w:val="99"/>
    <w:rsid w:val="00C8416D"/>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3515DF"/>
    <w:pPr>
      <w:ind w:left="720"/>
      <w:contextualSpacing/>
    </w:pPr>
  </w:style>
  <w:style w:styleId="Tekstrezerviranogmjesta" w:type="character">
    <w:name w:val="Placeholder Text"/>
    <w:basedOn w:val="Zadanifontodlomka"/>
    <w:uiPriority w:val="99"/>
    <w:semiHidden/>
    <w:rsid w:val="00C50CF7"/>
    <w:rPr>
      <w:color w:val="808080"/>
      <w:bdr w:color="auto" w:space="0" w:sz="0" w:val="none"/>
      <w:shd w:color="auto" w:fill="auto" w:val="clear"/>
    </w:rPr>
  </w:style>
  <w:style w:customStyle="1" w:styleId="eSPISCCParagraphDefaultFont" w:type="character">
    <w:name w:val="eSPIS_CC_Paragraph Default Font"/>
    <w:basedOn w:val="Zadanifontodlomka"/>
    <w:rsid w:val="00C50C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0CF7"/>
    <w:rPr>
      <w:bdr w:color="auto" w:space="0" w:sz="0" w:val="none"/>
      <w:shd w:color="auto" w:fill="FFFFCC" w:val="clear"/>
      <w:lang w:val="hr-HR"/>
    </w:rPr>
  </w:style>
  <w:style w:customStyle="1" w:styleId="PozadinaSvijetloCrvena" w:type="character">
    <w:name w:val="Pozadina_SvijetloCrvena"/>
    <w:basedOn w:val="eSPISCCParagraphDefaultFont"/>
    <w:rsid w:val="00C50C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0C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6440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zastupane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zastupane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zastupane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zastupane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zastupane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zastupane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zastupane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zastupane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zastupane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zastupane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zastupane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zastupane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zastupane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zastupane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zastupane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zastupane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punomoćnica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punomoćnica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punomoćnica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punomoćnica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punomoćnica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punomoćnica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punomoćnica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punomoćnica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lipnja 2018.</izvorni_sadrzaj>
    <derivirana_varijabla naziv="DomainObject.Predmet.DatumZadnjeOdrzaneSudskeRadnje_1">8. lipnja 2018.</derivirana_varijabla>
  </DomainObject.Predmet.DatumZadnjeOdrzaneSudskeRadnje>
  <DomainObject.PredzadnjaOdlukaIzPredmeta.DatumDonosenjaOdluke>
    <izvorni_sadrzaj>20. ožujka 2019.</izvorni_sadrzaj>
    <derivirana_varijabla naziv="DomainObject.PredzadnjaOdlukaIzPredmeta.DatumDonosenjaOdluke_1">20. ožujka 2019.</derivirana_varijabla>
  </DomainObject.PredzadnjaOdlukaIzPredmeta.DatumDonosenjaOdluke>
  <DomainObject.PredzadnjaOdlukaIzPredmeta.Oznaka>
    <izvorni_sadrzaj>St-113/2014-315</izvorni_sadrzaj>
    <derivirana_varijabla naziv="DomainObject.PredzadnjaOdlukaIzPredmeta.Oznaka_1">St-113/2014-315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F11A12-0F81-4D82-B79D-6FC2EFF5A5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327</properties:Words>
  <properties:Characters>1792</properties:Characters>
  <properties:Lines>50</properties:Lines>
  <properties:Paragraphs>21</properties:Paragraphs>
  <properties:TotalTime>161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2018-10-10T08:14:00Z</dcterms:created>
  <dc:creator>Ana Golub Gruić</dc:creator>
  <cp:lastModifiedBy>Ana Golub Gruić</cp:lastModifiedBy>
  <cp:lastPrinted>2019-05-27T12:06:00Z</cp:lastPrinted>
  <dcterms:modified xmlns:xsi="http://www.w3.org/2001/XMLSchema-instance" xsi:type="dcterms:W3CDTF">2019-05-27T12:06:00Z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(St-113-2014 -ročište za raspravljanje i glasovanje o stečajnom planu.docx)</vt:lpwstr>
  </prop:property>
  <prop:property name="CC_coloring" pid="4" fmtid="{D5CDD505-2E9C-101B-9397-08002B2CF9AE}">
    <vt:bool>false</vt:bool>
  </prop:property>
  <prop:property name="BrojStranica" pid="5" fmtid="{D5CDD505-2E9C-101B-9397-08002B2CF9AE}">
    <vt:i4>2</vt:i4>
  </prop:property>
</prop:Properties>
</file>