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dfd3" w14:paraId="fb9dfd3" w:rsidRDefault="00E31028" w:rsidP="00E31028" w:rsidR="00E31028"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E31028" w:rsidP="00E31028" w:rsidR="00E31028" w:rsidRPr="00136BD6">
      <w:r w:rsidRPr="00136BD6">
        <w:t xml:space="preserve">    REPUBLIKA HRVATSKA</w:t>
      </w:r>
    </w:p>
    <w:p w:rsidRDefault="00E31028" w:rsidP="00E31028" w:rsidR="00E31028" w:rsidRPr="00136BD6">
      <w:r w:rsidRPr="00136BD6">
        <w:t xml:space="preserve"> TRGOVAČKI SUD U PAZINU</w:t>
      </w:r>
    </w:p>
    <w:p w:rsidRDefault="00E31028" w:rsidP="00E31028" w:rsidR="00E31028" w:rsidRPr="00136BD6">
      <w:r w:rsidRPr="00136BD6">
        <w:t xml:space="preserve">     52000 PAZIN, Dršćevka 1</w:t>
      </w:r>
      <w:r w:rsidRPr="00136BD6">
        <w:tab/>
      </w:r>
      <w:r w:rsidRPr="00136BD6">
        <w:tab/>
      </w:r>
      <w:r w:rsidRPr="00136BD6">
        <w:tab/>
      </w:r>
      <w:r w:rsidRPr="00136BD6">
        <w:tab/>
        <w:t xml:space="preserve">   </w:t>
      </w:r>
      <w:r>
        <w:t xml:space="preserve">               </w:t>
      </w:r>
    </w:p>
    <w:p w:rsidRDefault="00E31028" w:rsidP="00E31028" w:rsidR="006C5E9A">
      <w:r w:rsidRPr="00136BD6">
        <w:tab/>
      </w:r>
      <w:r w:rsidRPr="00136BD6">
        <w:tab/>
      </w:r>
      <w:r w:rsidRPr="00136BD6">
        <w:tab/>
      </w:r>
      <w:r w:rsidRPr="00136BD6">
        <w:tab/>
      </w:r>
      <w:r w:rsidRPr="00136BD6">
        <w:tab/>
      </w:r>
    </w:p>
    <w:p w:rsidRDefault="00E31028" w:rsidP="00E31028" w:rsidR="00E31028">
      <w:r w:rsidRPr="00136BD6">
        <w:tab/>
      </w:r>
    </w:p>
    <w:p w:rsidRDefault="00E31028" w:rsidP="00E31028" w:rsidR="00E31028" w:rsidRPr="00136BD6">
      <w:pPr>
        <w:jc w:val="center"/>
      </w:pPr>
      <w:r w:rsidRPr="00136BD6">
        <w:t>R E P U B L I K A  H R V A T S K A</w:t>
      </w:r>
    </w:p>
    <w:p w:rsidRDefault="00E31028" w:rsidP="00E31028" w:rsidR="00E31028" w:rsidRPr="00136BD6"/>
    <w:p w:rsidRDefault="00E31028" w:rsidP="00E31028" w:rsidR="00E31028" w:rsidRPr="00136BD6">
      <w:pPr>
        <w:jc w:val="center"/>
      </w:pPr>
      <w:r w:rsidRPr="00136BD6">
        <w:t>R J E Š E NJ E</w:t>
      </w:r>
    </w:p>
    <w:p w:rsidRDefault="00E31028" w:rsidP="00E31028" w:rsidR="00E31028">
      <w:pPr>
        <w:jc w:val="both"/>
        <w:rPr>
          <w:b/>
        </w:rPr>
      </w:pPr>
    </w:p>
    <w:p w:rsidRDefault="006C5E9A" w:rsidP="00E31028" w:rsidR="006C5E9A" w:rsidRPr="00136BD6">
      <w:pPr>
        <w:jc w:val="both"/>
        <w:rPr>
          <w:b/>
        </w:rPr>
      </w:pPr>
    </w:p>
    <w:p w:rsidRDefault="00E31028" w:rsidP="00E31028" w:rsidR="00E31028" w:rsidRPr="005E7E65">
      <w:pPr>
        <w:ind w:firstLine="708"/>
        <w:jc w:val="both"/>
      </w:pPr>
      <w:r w:rsidRPr="00136BD6">
        <w:t xml:space="preserve">Trgovački sud u Pazinu, po stečajnom sucu </w:t>
      </w:r>
      <w:r w:rsidR="00FF2B13">
        <w:t>Damiru Rabaru</w:t>
      </w:r>
      <w:r w:rsidRPr="00136BD6">
        <w:t xml:space="preserve">, u stečajnom </w:t>
      </w:r>
      <w:r w:rsidRPr="005E7E65">
        <w:t xml:space="preserve">postupku nad stečajnim dužnikom </w:t>
      </w:r>
      <w:r w:rsidR="00FB7378" w:rsidRPr="005E7E65">
        <w:t>ČETIRI ASA d.o.o. Rovinj, Vladimira Švalbe 45</w:t>
      </w:r>
      <w:r w:rsidRPr="005E7E65">
        <w:t xml:space="preserve">, OIB: </w:t>
      </w:r>
      <w:r w:rsidR="005E7E65" w:rsidRPr="005E7E65">
        <w:t>64322421677</w:t>
      </w:r>
      <w:r w:rsidRPr="005E7E65">
        <w:t xml:space="preserve">, dana </w:t>
      </w:r>
      <w:r w:rsidR="00FB7378" w:rsidRPr="005E7E65">
        <w:t>1</w:t>
      </w:r>
      <w:r w:rsidRPr="005E7E65">
        <w:t xml:space="preserve">. </w:t>
      </w:r>
      <w:r w:rsidR="00FB7378" w:rsidRPr="005E7E65">
        <w:t xml:space="preserve">ožujka </w:t>
      </w:r>
      <w:r w:rsidRPr="005E7E65">
        <w:t>2017.</w:t>
      </w:r>
    </w:p>
    <w:p w:rsidRDefault="00E31028" w:rsidP="00E31028" w:rsidR="00E31028" w:rsidRPr="005E7E65">
      <w:pPr>
        <w:jc w:val="center"/>
        <w:rPr>
          <w:b/>
        </w:rPr>
      </w:pPr>
    </w:p>
    <w:p w:rsidRDefault="00E31028" w:rsidP="00E31028" w:rsidR="00E31028" w:rsidRPr="005E7E65">
      <w:pPr>
        <w:jc w:val="center"/>
      </w:pPr>
      <w:r w:rsidRPr="005E7E65">
        <w:t>r i j e š i o   j e</w:t>
      </w:r>
    </w:p>
    <w:p w:rsidRDefault="00E31028" w:rsidP="00E31028" w:rsidR="00E31028" w:rsidRPr="005E7E65">
      <w:pPr>
        <w:ind w:left="1140"/>
        <w:jc w:val="both"/>
      </w:pPr>
    </w:p>
    <w:p w:rsidRDefault="00E31028" w:rsidP="00E31028" w:rsidR="00E31028" w:rsidRPr="005E7E65">
      <w:pPr>
        <w:ind w:firstLine="708"/>
        <w:jc w:val="both"/>
        <w:rPr>
          <w:lang w:val="pl-PL"/>
        </w:rPr>
      </w:pPr>
      <w:r w:rsidRPr="005E7E65">
        <w:t>Odbija se zahtjev</w:t>
      </w:r>
      <w:r w:rsidR="007A2058" w:rsidRPr="005E7E65">
        <w:t xml:space="preserve"> Zdravka Čupkovića, Rijeka, Gnambova 2/III</w:t>
      </w:r>
      <w:r w:rsidR="007A2058" w:rsidRPr="005E7E65">
        <w:rPr>
          <w:lang w:val="pl-PL"/>
        </w:rPr>
        <w:t xml:space="preserve">, OIB: </w:t>
      </w:r>
      <w:r w:rsidR="007A2058" w:rsidRPr="005E7E65">
        <w:t>74095088079, da ga se</w:t>
      </w:r>
      <w:r w:rsidR="007A2058" w:rsidRPr="005E7E65">
        <w:rPr>
          <w:lang w:val="pl-PL"/>
        </w:rPr>
        <w:t xml:space="preserve"> razriješi dužnosti</w:t>
      </w:r>
      <w:r w:rsidRPr="005E7E65">
        <w:rPr>
          <w:lang w:val="pl-PL"/>
        </w:rPr>
        <w:t xml:space="preserve"> stečajnog upravitelja</w:t>
      </w:r>
      <w:r w:rsidR="007A2058" w:rsidRPr="005E7E65">
        <w:rPr>
          <w:lang w:val="pl-PL"/>
        </w:rPr>
        <w:t xml:space="preserve"> u stečajnom postupku nad stečajnim dužnikom</w:t>
      </w:r>
      <w:r w:rsidR="007A2058" w:rsidRPr="005E7E65">
        <w:t xml:space="preserve"> </w:t>
      </w:r>
      <w:r w:rsidR="00FB7378" w:rsidRPr="005E7E65">
        <w:t>ČETIRI ASA d.o.o. Rovinj, Vladimira Švalbe 45</w:t>
      </w:r>
      <w:r w:rsidR="007A2058" w:rsidRPr="005E7E65">
        <w:t xml:space="preserve">, OIB: </w:t>
      </w:r>
      <w:r w:rsidR="005E7E65" w:rsidRPr="005E7E65">
        <w:t>64322421677.</w:t>
      </w:r>
    </w:p>
    <w:p w:rsidRDefault="00E31028" w:rsidP="00E31028" w:rsidR="00E31028" w:rsidRPr="00136BD6">
      <w:pPr>
        <w:jc w:val="both"/>
      </w:pPr>
    </w:p>
    <w:p w:rsidRDefault="00E31028" w:rsidP="00E31028" w:rsidR="00E31028" w:rsidRPr="00136BD6">
      <w:pPr>
        <w:jc w:val="center"/>
      </w:pPr>
      <w:r w:rsidRPr="00136BD6">
        <w:t>Obrazloženje</w:t>
      </w:r>
    </w:p>
    <w:p w:rsidRDefault="00E31028" w:rsidP="00E31028" w:rsidR="00E31028" w:rsidRPr="00136BD6">
      <w:pPr>
        <w:jc w:val="both"/>
      </w:pPr>
    </w:p>
    <w:p w:rsidRDefault="006C5E9A" w:rsidP="00E31028" w:rsidR="006C5E9A">
      <w:pPr>
        <w:jc w:val="both"/>
      </w:pPr>
      <w:r>
        <w:tab/>
        <w:t>Stečajni upravitelj Zdravko Čupković iz Rijeke podnio je pisani zahtjev za razrješenje 2</w:t>
      </w:r>
      <w:r w:rsidR="009D2C03">
        <w:t>4</w:t>
      </w:r>
      <w:r>
        <w:t>. veljače 2017., zbog prezauzetosti i nemogućnosti obavljanja poslova i dužnosti sukladno odredbama čl. 89. Stečajnog zakona (dalje: SZ).</w:t>
      </w:r>
    </w:p>
    <w:p w:rsidRDefault="00E31028" w:rsidP="00E31028" w:rsidR="00E31028">
      <w:pPr>
        <w:jc w:val="both"/>
      </w:pPr>
      <w:r>
        <w:tab/>
        <w:t xml:space="preserve">Po ocjeni suda </w:t>
      </w:r>
      <w:r w:rsidR="006C5E9A">
        <w:t xml:space="preserve">stečajni </w:t>
      </w:r>
      <w:r w:rsidR="00FF2B13">
        <w:t xml:space="preserve">ne postoji </w:t>
      </w:r>
      <w:r>
        <w:t>opravdani razlog za razrješenje</w:t>
      </w:r>
      <w:r w:rsidR="00FF2B13">
        <w:t xml:space="preserve"> stečajnog upravitelja</w:t>
      </w:r>
      <w:r>
        <w:t>.</w:t>
      </w:r>
    </w:p>
    <w:p w:rsidRDefault="00E31028" w:rsidP="00E31028" w:rsidR="00E31028">
      <w:pPr>
        <w:jc w:val="both"/>
      </w:pPr>
      <w:r>
        <w:tab/>
      </w:r>
      <w:r w:rsidR="006C5E9A">
        <w:t xml:space="preserve">Naime, </w:t>
      </w:r>
      <w:r>
        <w:t xml:space="preserve">stečajni upravitelj je, sukladno čl. 84. SZ-a, izabran metodom slučajnoga odabira s liste A stečajnih upravitelja za područje ovog suda. Primjena te metode trebala bi u praksi dovesti do izjednačavanja opterećenja stečajnih upravitelja, a pojedini stečajni upravitelji, ukoliko su preopterećeni, mogu tražiti brisanje sa liste stečajnih upravitelja za područje pojedinih sudova. Ukoliko bi sudska praksa prihvatila stav da opterećenost drugim stečajnim postupcima predstavlja opravdani razlog za razrješenje stečajnih upravitelja to bi, po ocjeni ovog suda, dovelo do situacije da bi stečajni upravitelji, podnoseći takve osobne zahtjeve za razrješenje, mogli birati u kojem će predmetu obavljati dužnost stečajnog upravitelja, a u kojem ne, što je suprotno smislu </w:t>
      </w:r>
      <w:r w:rsidRPr="002722F7">
        <w:t>čl. 84. SZ-a</w:t>
      </w:r>
      <w:r>
        <w:t xml:space="preserve">. </w:t>
      </w:r>
    </w:p>
    <w:p w:rsidRDefault="00E31028" w:rsidP="00E31028" w:rsidR="00E31028">
      <w:pPr>
        <w:jc w:val="both"/>
      </w:pPr>
      <w:r>
        <w:tab/>
        <w:t>S obzirom na sve navedeno, a temeljem čl. 91. st. 5. SZ-a SZ-a, odlučeno je kao u izreci.</w:t>
      </w:r>
    </w:p>
    <w:p w:rsidRDefault="00E31028" w:rsidP="00E31028" w:rsidR="00E31028">
      <w:pPr>
        <w:jc w:val="both"/>
      </w:pPr>
    </w:p>
    <w:p w:rsidRDefault="006C5E9A" w:rsidP="00E31028" w:rsidR="006C5E9A" w:rsidRPr="00136BD6">
      <w:pPr>
        <w:jc w:val="both"/>
      </w:pPr>
    </w:p>
    <w:p w:rsidRDefault="00E31028" w:rsidP="00E31028" w:rsidR="00E31028" w:rsidRPr="00136BD6">
      <w:pPr>
        <w:jc w:val="center"/>
      </w:pPr>
      <w:r>
        <w:t>U Pazinu</w:t>
      </w:r>
      <w:r w:rsidRPr="00136BD6">
        <w:t xml:space="preserve"> dana </w:t>
      </w:r>
      <w:r w:rsidR="00FF2B13">
        <w:t>1</w:t>
      </w:r>
      <w:r>
        <w:t xml:space="preserve">. </w:t>
      </w:r>
      <w:r w:rsidR="00FF2B13">
        <w:t xml:space="preserve">ožujka </w:t>
      </w:r>
      <w:r>
        <w:t>2017.</w:t>
      </w:r>
    </w:p>
    <w:p w:rsidRDefault="00E31028" w:rsidP="00E31028" w:rsidR="00E31028">
      <w:pPr>
        <w:jc w:val="both"/>
      </w:pPr>
      <w:r w:rsidRPr="00136BD6">
        <w:tab/>
      </w:r>
      <w:r w:rsidRPr="00136BD6">
        <w:tab/>
      </w:r>
      <w:r w:rsidRPr="00136BD6">
        <w:tab/>
      </w:r>
    </w:p>
    <w:p w:rsidRDefault="00E31028" w:rsidP="00E31028" w:rsidR="00E31028" w:rsidRPr="00136BD6">
      <w:pPr>
        <w:jc w:val="both"/>
      </w:pPr>
    </w:p>
    <w:p w:rsidRDefault="00E31028" w:rsidP="00E31028" w:rsidR="00E31028" w:rsidRPr="00136BD6">
      <w:pPr>
        <w:jc w:val="both"/>
      </w:pPr>
      <w:r w:rsidRPr="00136BD6">
        <w:tab/>
      </w:r>
      <w:r w:rsidRPr="00136BD6">
        <w:tab/>
      </w:r>
      <w:r w:rsidRPr="00136BD6">
        <w:tab/>
      </w:r>
      <w:r w:rsidRPr="00136BD6">
        <w:tab/>
      </w:r>
      <w:r w:rsidRPr="00136BD6">
        <w:tab/>
      </w:r>
      <w:r w:rsidRPr="00136BD6">
        <w:tab/>
      </w:r>
      <w:r w:rsidRPr="00136BD6">
        <w:tab/>
      </w:r>
      <w:r w:rsidRPr="00136BD6">
        <w:tab/>
      </w:r>
      <w:r w:rsidRPr="00136BD6">
        <w:tab/>
      </w:r>
      <w:r>
        <w:t xml:space="preserve">    </w:t>
      </w:r>
      <w:r w:rsidRPr="00136BD6">
        <w:t>Stečajni sudac:</w:t>
      </w:r>
    </w:p>
    <w:p w:rsidRDefault="00FF2B13" w:rsidP="00E31028" w:rsidR="00E31028" w:rsidRPr="00136BD6">
      <w:pPr>
        <w:jc w:val="both"/>
      </w:pPr>
      <w:r>
        <w:tab/>
      </w:r>
      <w:r>
        <w:tab/>
      </w:r>
      <w:r>
        <w:tab/>
      </w:r>
      <w:r>
        <w:tab/>
      </w:r>
      <w:r>
        <w:tab/>
      </w:r>
      <w:r>
        <w:tab/>
      </w:r>
      <w:r>
        <w:tab/>
      </w:r>
      <w:r>
        <w:tab/>
      </w:r>
      <w:r>
        <w:tab/>
        <w:t xml:space="preserve">    Damir Rabar</w:t>
      </w:r>
      <w:r w:rsidR="009B201E">
        <w:t>, v.r.</w:t>
      </w:r>
    </w:p>
    <w:p w:rsidRDefault="00E31028" w:rsidP="00E31028" w:rsidR="00E31028">
      <w:pPr>
        <w:jc w:val="both"/>
      </w:pPr>
    </w:p>
    <w:p w:rsidRDefault="006C5E9A" w:rsidP="00E31028" w:rsidR="006C5E9A">
      <w:pPr>
        <w:jc w:val="both"/>
      </w:pPr>
    </w:p>
    <w:p w:rsidRDefault="006C5E9A" w:rsidP="00E31028" w:rsidR="006C5E9A" w:rsidRPr="00136BD6">
      <w:pPr>
        <w:jc w:val="both"/>
      </w:pPr>
    </w:p>
    <w:p w:rsidRDefault="006C5E9A" w:rsidP="006C5E9A" w:rsidR="006C5E9A" w:rsidRPr="006C5E9A">
      <w:pPr>
        <w:jc w:val="both"/>
      </w:pPr>
      <w:r w:rsidRPr="006C5E9A">
        <w:t>UPUTA O PRAVNOM LIJEKU:</w:t>
      </w:r>
    </w:p>
    <w:p w:rsidRDefault="006C5E9A" w:rsidP="009D2C03" w:rsidR="006C5E9A" w:rsidRPr="006C5E9A">
      <w:pPr>
        <w:ind w:firstLine="708"/>
        <w:jc w:val="both"/>
      </w:pPr>
      <w:r w:rsidRPr="006C5E9A">
        <w:t>Protiv rješenja o odbijanju osobnoga zahtjeva za razrješenje pravo na žalbu ima samo privremeni stečajni upravitelj (čl. 91. st. 5. SZ-a vezano uz čl. 119. st. 6. SZ-a). Žalba se može podnijeti u roku osam dana od dana dostave ovog rješenja, a dostava se smatra obavljenom istekom osmoga dana od dana objave pismena na mrežnoj stranici e-Oglasna ploča sudova (čl. 12. st. 1. SZ-a). Žalba se podnosi putem ovog suda u 3 istovjetna primjerka, a o žalbi odlučuje Visoki trgovački sud Republike Hrvatske.</w:t>
      </w:r>
    </w:p>
    <w:p w:rsidRDefault="00E31028" w:rsidP="00E31028" w:rsidR="00E31028" w:rsidRPr="006C5E9A">
      <w:pPr>
        <w:jc w:val="both"/>
      </w:pPr>
      <w:r w:rsidRPr="006C5E9A">
        <w:tab/>
      </w:r>
    </w:p>
    <w:p w:rsidRDefault="00E31028" w:rsidP="00E31028" w:rsidR="00E31028" w:rsidRPr="006C5E9A">
      <w:pPr>
        <w:jc w:val="both"/>
      </w:pPr>
      <w:r w:rsidRPr="006C5E9A">
        <w:t xml:space="preserve"> DNA:</w:t>
      </w:r>
    </w:p>
    <w:p w:rsidRDefault="006C5E9A" w:rsidP="006C5E9A" w:rsidR="006C5E9A" w:rsidRPr="006C5E9A">
      <w:r w:rsidRPr="006C5E9A">
        <w:t>- e-oglasna ploča suda 8 dana</w:t>
      </w:r>
    </w:p>
    <w:p w:rsidRDefault="00E31028" w:rsidP="00E31028" w:rsidR="00E31028" w:rsidRPr="006C5E9A">
      <w:r w:rsidRPr="006C5E9A">
        <w:t xml:space="preserve">- </w:t>
      </w:r>
      <w:r w:rsidR="006C5E9A" w:rsidRPr="006C5E9A">
        <w:t xml:space="preserve">stečajni upravitelj </w:t>
      </w:r>
      <w:r w:rsidRPr="006C5E9A">
        <w:t>Zdravko Čupković iz Rijeke, Gnambova 2/III</w:t>
      </w:r>
    </w:p>
    <w:p w:rsidRDefault="00E31028" w:rsidP="00E31028" w:rsidR="00E31028" w:rsidRPr="006C5E9A"/>
    <w:p w:rsidRDefault="001B33CC" w:rsidR="00500701"/>
    <w:p w:rsidRDefault="00BC7D55" w:rsidP="00BC7D55" w:rsidR="00BC7D55" w:rsidRPr="00BC7D55">
      <w:pPr>
        <w:jc w:val="both"/>
        <w:rPr>
          <w:color w:themeShade="BF" w:themeColor="accent6" w:val="E36C0A"/>
        </w:rPr>
      </w:pPr>
    </w:p>
    <w:p w:rsidRDefault="00BC7D55" w:rsidR="00BC7D55"/>
    <w:sectPr w:rsidSect="006C5E9A" w:rsidR="00BC7D55">
      <w:headerReference w:type="even" r:id="rId9"/>
      <w:headerReference w:type="default" r:id="rId10"/>
      <w:headerReference w:type="firs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187" w:rsidP="00E31028" w:rsidR="001F5187">
      <w:r>
        <w:separator/>
      </w:r>
    </w:p>
  </w:endnote>
  <w:endnote w:id="0" w:type="continuationSeparator">
    <w:p w:rsidRDefault="001F5187" w:rsidP="00E31028" w:rsidR="001F51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187" w:rsidP="00E31028" w:rsidR="001F5187">
      <w:r>
        <w:separator/>
      </w:r>
    </w:p>
  </w:footnote>
  <w:footnote w:id="0" w:type="continuationSeparator">
    <w:p w:rsidRDefault="001F5187" w:rsidP="00E31028" w:rsidR="001F51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5E9A" w:rsidP="00EF703A" w:rsidR="006F5D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33CC" w:rsidR="006F5D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3841593"/>
      <w:docPartObj>
        <w:docPartGallery w:val="Page Numbers (Top of Page)"/>
        <w:docPartUnique/>
      </w:docPartObj>
    </w:sdtPr>
    <w:sdtEndPr/>
    <w:sdtContent>
      <w:p w:rsidRDefault="006C5E9A" w:rsidP="007C254C" w:rsidR="007C254C" w:rsidRPr="00136BD6">
        <w:r>
          <w:tab/>
        </w:r>
        <w:r>
          <w:tab/>
        </w:r>
        <w:r>
          <w:tab/>
        </w:r>
        <w:r>
          <w:tab/>
        </w:r>
        <w:r>
          <w:tab/>
        </w:r>
        <w:r>
          <w:tab/>
        </w:r>
        <w:r>
          <w:fldChar w:fldCharType="begin"/>
        </w:r>
        <w:r>
          <w:instrText>PAGE   \* MERGEFORMAT</w:instrText>
        </w:r>
        <w:r>
          <w:fldChar w:fldCharType="separate"/>
        </w:r>
        <w:r w:rsidR="001B33CC">
          <w:rPr>
            <w:noProof/>
          </w:rPr>
          <w:t>2</w:t>
        </w:r>
        <w:r>
          <w:fldChar w:fldCharType="end"/>
        </w:r>
        <w:r>
          <w:tab/>
        </w:r>
        <w:r>
          <w:tab/>
        </w:r>
        <w:r>
          <w:tab/>
          <w:t xml:space="preserve">      </w:t>
        </w:r>
        <w:r w:rsidR="00E31028">
          <w:t xml:space="preserve">Posl.br.: </w:t>
        </w:r>
        <w:r w:rsidR="0019269F">
          <w:t>1</w:t>
        </w:r>
        <w:r w:rsidR="00E31028">
          <w:t xml:space="preserve"> St-</w:t>
        </w:r>
        <w:r w:rsidR="0019269F">
          <w:t>5</w:t>
        </w:r>
        <w:r w:rsidR="00E31028" w:rsidRPr="00136BD6">
          <w:t>/1</w:t>
        </w:r>
        <w:r w:rsidR="0019269F">
          <w:t>7</w:t>
        </w:r>
        <w:r w:rsidR="00E31028" w:rsidRPr="00136BD6">
          <w:t>-</w:t>
        </w:r>
        <w:r w:rsidR="009D2C03">
          <w:t>16</w:t>
        </w:r>
      </w:p>
      <w:p w:rsidRDefault="001B33CC" w:rsidP="007C254C" w:rsidR="006F5DC8">
        <w:pPr>
          <w:pStyle w:val="Zaglavlje"/>
          <w:jc w:val="center"/>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2C03" w:rsidP="009D2C03" w:rsidR="009D2C03">
    <w:pPr>
      <w:pStyle w:val="Zaglavlje"/>
      <w:jc w:val="right"/>
    </w:pPr>
    <w:r>
      <w:t>Posl.br.: 1 St-5</w:t>
    </w:r>
    <w:r w:rsidRPr="00136BD6">
      <w:t>/1</w:t>
    </w:r>
    <w:r>
      <w:t>7</w:t>
    </w:r>
    <w:r w:rsidRPr="00136BD6">
      <w:t>-</w:t>
    </w:r>
    <w: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1028"/>
    <w:rsid w:val="00187CEB"/>
    <w:rsid w:val="0019269F"/>
    <w:rsid w:val="001A3CAB"/>
    <w:rsid w:val="001B33CC"/>
    <w:rsid w:val="001F5187"/>
    <w:rsid w:val="00430C80"/>
    <w:rsid w:val="00554328"/>
    <w:rsid w:val="005E7E65"/>
    <w:rsid w:val="006C5E9A"/>
    <w:rsid w:val="007A2058"/>
    <w:rsid w:val="008774FA"/>
    <w:rsid w:val="00985388"/>
    <w:rsid w:val="009B201E"/>
    <w:rsid w:val="009D2C03"/>
    <w:rsid w:val="00BC7D55"/>
    <w:rsid w:val="00E31028"/>
    <w:rsid w:val="00FB7378"/>
    <w:rsid w:val="00FF2B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102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31028"/>
    <w:pPr>
      <w:tabs>
        <w:tab w:pos="4536" w:val="center"/>
        <w:tab w:pos="9072" w:val="right"/>
      </w:tabs>
    </w:pPr>
  </w:style>
  <w:style w:customStyle="true" w:styleId="ZaglavljeChar" w:type="character">
    <w:name w:val="Zaglavlje Char"/>
    <w:basedOn w:val="Zadanifontodlomka"/>
    <w:link w:val="Zaglavlje"/>
    <w:uiPriority w:val="99"/>
    <w:rsid w:val="00E31028"/>
    <w:rPr>
      <w:rFonts w:cs="Times New Roman" w:eastAsia="Times New Roman" w:hAnsi="Times New Roman" w:ascii="Times New Roman"/>
      <w:sz w:val="24"/>
      <w:szCs w:val="24"/>
      <w:lang w:eastAsia="hr-HR"/>
    </w:rPr>
  </w:style>
  <w:style w:styleId="Brojstranice" w:type="character">
    <w:name w:val="page number"/>
    <w:basedOn w:val="Zadanifontodlomka"/>
    <w:rsid w:val="00E31028"/>
  </w:style>
  <w:style w:customStyle="true" w:styleId="xbe" w:type="character">
    <w:name w:val="_xbe"/>
    <w:basedOn w:val="Zadanifontodlomka"/>
    <w:rsid w:val="00E31028"/>
  </w:style>
  <w:style w:styleId="Tekstbalonia" w:type="paragraph">
    <w:name w:val="Balloon Text"/>
    <w:basedOn w:val="Normal"/>
    <w:link w:val="TekstbaloniaChar"/>
    <w:uiPriority w:val="99"/>
    <w:semiHidden/>
    <w:unhideWhenUsed/>
    <w:rsid w:val="00E310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1028"/>
    <w:rPr>
      <w:rFonts w:cs="Tahoma" w:eastAsia="Times New Roman" w:hAnsi="Tahoma" w:ascii="Tahoma"/>
      <w:sz w:val="16"/>
      <w:szCs w:val="16"/>
      <w:lang w:eastAsia="hr-HR"/>
    </w:rPr>
  </w:style>
  <w:style w:styleId="Podnoje" w:type="paragraph">
    <w:name w:val="footer"/>
    <w:basedOn w:val="Normal"/>
    <w:link w:val="PodnojeChar"/>
    <w:uiPriority w:val="99"/>
    <w:unhideWhenUsed/>
    <w:rsid w:val="00E31028"/>
    <w:pPr>
      <w:tabs>
        <w:tab w:pos="4536" w:val="center"/>
        <w:tab w:pos="9072" w:val="right"/>
      </w:tabs>
    </w:pPr>
  </w:style>
  <w:style w:customStyle="true" w:styleId="PodnojeChar" w:type="character">
    <w:name w:val="Podnožje Char"/>
    <w:basedOn w:val="Zadanifontodlomka"/>
    <w:link w:val="Podnoje"/>
    <w:uiPriority w:val="99"/>
    <w:rsid w:val="00E3102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B33CC"/>
    <w:rPr>
      <w:color w:val="808080"/>
      <w:bdr w:space="0" w:sz="0" w:color="auto" w:val="none"/>
      <w:shd w:fill="auto" w:color="auto" w:val="clear"/>
    </w:rPr>
  </w:style>
  <w:style w:customStyle="true" w:styleId="eSPISCCParagraphDefaultFont" w:type="character">
    <w:name w:val="eSPIS_CC_Paragraph Default Font"/>
    <w:basedOn w:val="Zadanifontodlomka"/>
    <w:rsid w:val="001B33C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B33CC"/>
    <w:rPr>
      <w:bCs/>
      <w:bdr w:space="0" w:sz="0" w:color="auto" w:val="none"/>
      <w:shd w:fill="FFFFCC" w:color="auto" w:val="clear"/>
      <w:lang w:val="hr-HR"/>
    </w:rPr>
  </w:style>
  <w:style w:customStyle="true" w:styleId="PozadinaSvijetloCrvena" w:type="character">
    <w:name w:val="Pozadina_SvijetloCrvena"/>
    <w:basedOn w:val="eSPISCCParagraphDefaultFont"/>
    <w:rsid w:val="001B33C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33C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02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31028"/>
    <w:pPr>
      <w:tabs>
        <w:tab w:pos="4536" w:val="center"/>
        <w:tab w:pos="9072" w:val="right"/>
      </w:tabs>
    </w:pPr>
  </w:style>
  <w:style w:customStyle="1" w:styleId="ZaglavljeChar" w:type="character">
    <w:name w:val="Zaglavlje Char"/>
    <w:basedOn w:val="Zadanifontodlomka"/>
    <w:link w:val="Zaglavlje"/>
    <w:uiPriority w:val="99"/>
    <w:rsid w:val="00E31028"/>
    <w:rPr>
      <w:rFonts w:ascii="Times New Roman" w:cs="Times New Roman" w:eastAsia="Times New Roman" w:hAnsi="Times New Roman"/>
      <w:sz w:val="24"/>
      <w:szCs w:val="24"/>
      <w:lang w:eastAsia="hr-HR"/>
    </w:rPr>
  </w:style>
  <w:style w:styleId="Brojstranice" w:type="character">
    <w:name w:val="page number"/>
    <w:basedOn w:val="Zadanifontodlomka"/>
    <w:rsid w:val="00E31028"/>
  </w:style>
  <w:style w:customStyle="1" w:styleId="xbe" w:type="character">
    <w:name w:val="_xbe"/>
    <w:basedOn w:val="Zadanifontodlomka"/>
    <w:rsid w:val="00E31028"/>
  </w:style>
  <w:style w:styleId="Tekstbalonia" w:type="paragraph">
    <w:name w:val="Balloon Text"/>
    <w:basedOn w:val="Normal"/>
    <w:link w:val="TekstbaloniaChar"/>
    <w:uiPriority w:val="99"/>
    <w:semiHidden/>
    <w:unhideWhenUsed/>
    <w:rsid w:val="00E3102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1028"/>
    <w:rPr>
      <w:rFonts w:ascii="Tahoma" w:cs="Tahoma" w:eastAsia="Times New Roman" w:hAnsi="Tahoma"/>
      <w:sz w:val="16"/>
      <w:szCs w:val="16"/>
      <w:lang w:eastAsia="hr-HR"/>
    </w:rPr>
  </w:style>
  <w:style w:styleId="Podnoje" w:type="paragraph">
    <w:name w:val="footer"/>
    <w:basedOn w:val="Normal"/>
    <w:link w:val="PodnojeChar"/>
    <w:uiPriority w:val="99"/>
    <w:unhideWhenUsed/>
    <w:rsid w:val="00E31028"/>
    <w:pPr>
      <w:tabs>
        <w:tab w:pos="4536" w:val="center"/>
        <w:tab w:pos="9072" w:val="right"/>
      </w:tabs>
    </w:pPr>
  </w:style>
  <w:style w:customStyle="1" w:styleId="PodnojeChar" w:type="character">
    <w:name w:val="Podnožje Char"/>
    <w:basedOn w:val="Zadanifontodlomka"/>
    <w:link w:val="Podnoje"/>
    <w:uiPriority w:val="99"/>
    <w:rsid w:val="00E3102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B33CC"/>
    <w:rPr>
      <w:color w:val="808080"/>
      <w:bdr w:color="auto" w:space="0" w:sz="0" w:val="none"/>
      <w:shd w:color="auto" w:fill="auto" w:val="clear"/>
    </w:rPr>
  </w:style>
  <w:style w:customStyle="1" w:styleId="eSPISCCParagraphDefaultFont" w:type="character">
    <w:name w:val="eSPIS_CC_Paragraph Default Font"/>
    <w:basedOn w:val="Zadanifontodlomka"/>
    <w:rsid w:val="001B33C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B33CC"/>
    <w:rPr>
      <w:bCs/>
      <w:bdr w:color="auto" w:space="0" w:sz="0" w:val="none"/>
      <w:shd w:color="auto" w:fill="FFFFCC" w:val="clear"/>
      <w:lang w:val="hr-HR"/>
    </w:rPr>
  </w:style>
  <w:style w:customStyle="1" w:styleId="PozadinaSvijetloCrvena" w:type="character">
    <w:name w:val="Pozadina_SvijetloCrvena"/>
    <w:basedOn w:val="eSPISCCParagraphDefaultFont"/>
    <w:rsid w:val="001B33C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B33C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 nad steč. masom</izvorni_sadrzaj>
    <derivirana_varijabla naziv="DomainObject.Predmet.Opis_1">novi broj radi prijedloga za
nastavak postupka nad steč. masom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St-5/2017</izvorni_sadrzaj>
    <derivirana_varijabla naziv="DomainObject.Predmet.OznakaBroj_1">St-5/2017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ČETIRI ASA d.o.o. ROVINJ</izvorni_sadrzaj>
    <derivirana_varijabla naziv="DomainObject.Predmet.ProtustrankaFormated_1">  ČETIRI ASA d.o.o. ROVINJ</derivirana_varijabla>
  </DomainObject.Predmet.ProtustrankaFormated>
  <DomainObject.Predmet.ProtustrankaFormatedOIB>
    <izvorni_sadrzaj>  ČETIRI ASA d.o.o. ROVINJ, OIB 64322421677</izvorni_sadrzaj>
    <derivirana_varijabla naziv="DomainObject.Predmet.ProtustrankaFormatedOIB_1">  ČETIRI ASA d.o.o. ROVINJ, OIB 64322421677</derivirana_varijabla>
  </DomainObject.Predmet.ProtustrankaFormatedOIB>
  <DomainObject.Predmet.ProtustrankaFormatedWithAdress>
    <izvorni_sadrzaj> ČETIRI ASA d.o.o. ROVINJ, Vladimira Švalbe 45, 52210 Rovinj</izvorni_sadrzaj>
    <derivirana_varijabla naziv="DomainObject.Predmet.ProtustrankaFormatedWithAdress_1"> ČETIRI ASA d.o.o. ROVINJ, Vladimira Švalbe 45, 52210 Rovinj</derivirana_varijabla>
  </DomainObject.Predmet.ProtustrankaFormatedWithAdress>
  <DomainObject.Predmet.ProtustrankaFormatedWithAdressOIB>
    <izvorni_sadrzaj> ČETIRI ASA d.o.o. ROVINJ, OIB 64322421677, Vladimira Švalbe 45, 52210 Rovinj</izvorni_sadrzaj>
    <derivirana_varijabla naziv="DomainObject.Predmet.ProtustrankaFormatedWithAdressOIB_1"> ČETIRI ASA d.o.o. ROVINJ, OIB 64322421677, Vladimira Švalbe 45, 52210 Rovinj</derivirana_varijabla>
  </DomainObject.Predmet.ProtustrankaFormatedWithAdressOIB>
  <DomainObject.Predmet.ProtustrankaWithAdress>
    <izvorni_sadrzaj>ČETIRI ASA d.o.o. ROVINJ Vladimira Švalbe 45, 52210 Rovinj</izvorni_sadrzaj>
    <derivirana_varijabla naziv="DomainObject.Predmet.ProtustrankaWithAdress_1">ČETIRI ASA d.o.o. ROVINJ Vladimira Švalbe 45, 52210 Rovinj</derivirana_varijabla>
  </DomainObject.Predmet.ProtustrankaWithAdress>
  <DomainObject.Predmet.ProtustrankaWithAdressOIB>
    <izvorni_sadrzaj>ČETIRI ASA d.o.o. ROVINJ, OIB 64322421677, Vladimira Švalbe 45, 52210 Rovinj</izvorni_sadrzaj>
    <derivirana_varijabla naziv="DomainObject.Predmet.ProtustrankaWithAdressOIB_1">ČETIRI ASA d.o.o. ROVINJ, OIB 64322421677, Vladimira Švalbe 45, 52210 Rovinj</derivirana_varijabla>
  </DomainObject.Predmet.ProtustrankaWithAdressOIB>
  <DomainObject.Predmet.ProtustrankaNazivFormated>
    <izvorni_sadrzaj>ČETIRI ASA d.o.o. ROVINJ</izvorni_sadrzaj>
    <derivirana_varijabla naziv="DomainObject.Predmet.ProtustrankaNazivFormated_1">ČETIRI ASA d.o.o. ROVINJ</derivirana_varijabla>
  </DomainObject.Predmet.ProtustrankaNazivFormated>
  <DomainObject.Predmet.ProtustrankaNazivFormatedOIB>
    <izvorni_sadrzaj>ČETIRI ASA d.o.o. ROVINJ, OIB 64322421677</izvorni_sadrzaj>
    <derivirana_varijabla naziv="DomainObject.Predmet.ProtustrankaNazivFormatedOIB_1">ČETIRI ASA d.o.o. ROVINJ, OIB 64322421677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ANICA ORŠIĆ, ROVINJ zastupanog po punomoćniku odvj. ANKA ZAHARIJA</izvorni_sadrzaj>
    <derivirana_varijabla naziv="DomainObject.Predmet.StrankaFormated_1">  ANICA ORŠIĆ, ROVINJ zastupanog po punomoćniku odvj. ANKA ZAHARIJA</derivirana_varijabla>
  </DomainObject.Predmet.StrankaFormated>
  <DomainObject.Predmet.StrankaFormatedOIB>
    <izvorni_sadrzaj>  ANICA ORŠIĆ, ROVINJ, OIB 71281830963 zastupanog po punomoćniku odvj. ANKA ZAHARIJA</izvorni_sadrzaj>
    <derivirana_varijabla naziv="DomainObject.Predmet.StrankaFormatedOIB_1">  ANICA ORŠIĆ, ROVINJ, OIB 71281830963 zastupanog po punomoćniku odvj. ANKA ZAHARIJA</derivirana_varijabla>
  </DomainObject.Predmet.StrankaFormatedOIB>
  <DomainObject.Predmet.StrankaFormatedWithAdress>
    <izvorni_sadrzaj> ANICA ORŠIĆ, ROVINJ, Carera 6, 52210 Rovinj zastupanog po punomoćniku odvj. ANKA ZAHARIJA</izvorni_sadrzaj>
    <derivirana_varijabla naziv="DomainObject.Predmet.StrankaFormatedWithAdress_1"> ANICA ORŠIĆ, ROVINJ, Carera 6, 52210 Rovinj zastupanog po punomoćniku odvj. ANKA ZAHARIJA</derivirana_varijabla>
  </DomainObject.Predmet.StrankaFormatedWithAdress>
  <DomainObject.Predmet.StrankaFormatedWithAdressOIB>
    <izvorni_sadrzaj> ANICA ORŠIĆ, ROVINJ, OIB 71281830963, Carera 6, 52210 Rovinj zastupanog po punomoćniku odvj. ANKA ZAHARIJA</izvorni_sadrzaj>
    <derivirana_varijabla naziv="DomainObject.Predmet.StrankaFormatedWithAdressOIB_1"> ANICA ORŠIĆ, ROVINJ, OIB 71281830963, Carera 6, 52210 Rovinj zastupanog po punomoćniku odvj. ANKA ZAHARIJA</derivirana_varijabla>
  </DomainObject.Predmet.StrankaFormatedWithAdressOIB>
  <DomainObject.Predmet.StrankaWithAdress>
    <izvorni_sadrzaj>ANICA ORŠIĆ, ROVINJ Carera 6,52210 Rovinj</izvorni_sadrzaj>
    <derivirana_varijabla naziv="DomainObject.Predmet.StrankaWithAdress_1">ANICA ORŠIĆ, ROVINJ Carera 6,52210 Rovinj</derivirana_varijabla>
  </DomainObject.Predmet.StrankaWithAdress>
  <DomainObject.Predmet.StrankaWithAdressOIB>
    <izvorni_sadrzaj>ANICA ORŠIĆ, ROVINJ, OIB 71281830963, Carera 6,52210 Rovinj</izvorni_sadrzaj>
    <derivirana_varijabla naziv="DomainObject.Predmet.StrankaWithAdressOIB_1">ANICA ORŠIĆ, ROVINJ, OIB 71281830963, Carera 6,52210 Rovinj</derivirana_varijabla>
  </DomainObject.Predmet.StrankaWithAdressOIB>
  <DomainObject.Predmet.StrankaNazivFormated>
    <izvorni_sadrzaj>ANICA ORŠIĆ, ROVINJ</izvorni_sadrzaj>
    <derivirana_varijabla naziv="DomainObject.Predmet.StrankaNazivFormated_1">ANICA ORŠIĆ, ROVINJ</derivirana_varijabla>
  </DomainObject.Predmet.StrankaNazivFormated>
  <DomainObject.Predmet.StrankaNazivFormatedOIB>
    <izvorni_sadrzaj>ANICA ORŠIĆ, ROVINJ, OIB 71281830963</izvorni_sadrzaj>
    <derivirana_varijabla naziv="DomainObject.Predmet.StrankaNazivFormatedOIB_1">ANICA ORŠIĆ, ROVINJ, OIB 71281830963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4273.48</izvorni_sadrzaj>
    <derivirana_varijabla naziv="DomainObject.Predmet.TrenutnaVrijednost_1">4273.48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ANICA ORŠIĆ, ROVINJ zastupanog po punomoćniku odvj. ANKA ZAHARIJA</item>
    </izvorni_sadrzaj>
    <derivirana_varijabla naziv="DomainObject.Predmet.StrankaListFormated_1">
      <item>ANICA ORŠIĆ, ROVINJ zastupanog po punomoćniku odvj. ANKA ZAHARIJA</item>
    </derivirana_varijabla>
  </DomainObject.Predmet.StrankaListFormated>
  <DomainObject.Predmet.StrankaListFormatedOIB>
    <izvorni_sadrzaj>
      <item>ANICA ORŠIĆ, ROVINJ, OIB 71281830963 zastupanog po punomoćniku odvj. ANKA ZAHARIJA</item>
    </izvorni_sadrzaj>
    <derivirana_varijabla naziv="DomainObject.Predmet.StrankaListFormatedOIB_1">
      <item>ANICA ORŠIĆ, ROVINJ, OIB 71281830963 zastupanog po punomoćniku odvj. ANKA ZAHARIJA</item>
    </derivirana_varijabla>
  </DomainObject.Predmet.StrankaListFormatedOIB>
  <DomainObject.Predmet.StrankaListFormatedWithAdress>
    <izvorni_sadrzaj>
      <item>ANICA ORŠIĆ, ROVINJ, Carera 6, 52210 Rovinj zastupanog po punomoćniku odvj. ANKA ZAHARIJA</item>
    </izvorni_sadrzaj>
    <derivirana_varijabla naziv="DomainObject.Predmet.StrankaListFormatedWithAdress_1">
      <item>ANICA ORŠIĆ, ROVINJ, Carera 6, 52210 Rovinj zastupanog po punomoćniku odvj. ANKA ZAHARIJA</item>
    </derivirana_varijabla>
  </DomainObject.Predmet.StrankaListFormatedWithAdress>
  <DomainObject.Predmet.StrankaListFormatedWithAdressOIB>
    <izvorni_sadrzaj>
      <item>ANICA ORŠIĆ, ROVINJ, OIB 71281830963, Carera 6, 52210 Rovinj zastupanog po punomoćniku odvj. ANKA ZAHARIJA</item>
    </izvorni_sadrzaj>
    <derivirana_varijabla naziv="DomainObject.Predmet.StrankaListFormatedWithAdressOIB_1">
      <item>ANICA ORŠIĆ, ROVINJ, OIB 71281830963, Carera 6, 52210 Rovinj zastupanog po punomoćniku odvj. ANKA ZAHARIJA</item>
    </derivirana_varijabla>
  </DomainObject.Predmet.StrankaListFormatedWithAdressOIB>
  <DomainObject.Predmet.StrankaListNazivFormated>
    <izvorni_sadrzaj>
      <item>ANICA ORŠIĆ, ROVINJ</item>
    </izvorni_sadrzaj>
    <derivirana_varijabla naziv="DomainObject.Predmet.StrankaListNazivFormated_1">
      <item>ANICA ORŠIĆ, ROVINJ</item>
    </derivirana_varijabla>
  </DomainObject.Predmet.StrankaListNazivFormated>
  <DomainObject.Predmet.StrankaListNazivFormatedOIB>
    <izvorni_sadrzaj>
      <item>ANICA ORŠIĆ, ROVINJ, OIB 71281830963</item>
    </izvorni_sadrzaj>
    <derivirana_varijabla naziv="DomainObject.Predmet.StrankaListNazivFormatedOIB_1">
      <item>ANICA ORŠIĆ, ROVINJ, OIB 71281830963</item>
    </derivirana_varijabla>
  </DomainObject.Predmet.StrankaListNazivFormatedOIB>
  <DomainObject.Predmet.ProtuStrankaListFormated>
    <izvorni_sadrzaj>
      <item>ČETIRI ASA d.o.o. ROVINJ</item>
    </izvorni_sadrzaj>
    <derivirana_varijabla naziv="DomainObject.Predmet.ProtuStrankaListFormated_1">
      <item>ČETIRI ASA d.o.o. ROVINJ</item>
    </derivirana_varijabla>
  </DomainObject.Predmet.ProtuStrankaListFormated>
  <DomainObject.Predmet.ProtuStrankaListFormatedOIB>
    <izvorni_sadrzaj>
      <item>ČETIRI ASA d.o.o. ROVINJ, OIB 64322421677</item>
    </izvorni_sadrzaj>
    <derivirana_varijabla naziv="DomainObject.Predmet.ProtuStrankaListFormatedOIB_1">
      <item>ČETIRI ASA d.o.o. ROVINJ, OIB 64322421677</item>
    </derivirana_varijabla>
  </DomainObject.Predmet.ProtuStrankaListFormatedOIB>
  <DomainObject.Predmet.ProtuStrankaListFormatedWithAdress>
    <izvorni_sadrzaj>
      <item>ČETIRI ASA d.o.o. ROVINJ, Vladimira Švalbe 45, 52210 Rovinj</item>
    </izvorni_sadrzaj>
    <derivirana_varijabla naziv="DomainObject.Predmet.ProtuStrankaListFormatedWithAdress_1">
      <item>ČETIRI ASA d.o.o. ROVINJ, Vladimira Švalbe 45, 52210 Rovinj</item>
    </derivirana_varijabla>
  </DomainObject.Predmet.ProtuStrankaListFormatedWithAdress>
  <DomainObject.Predmet.ProtuStrankaListFormatedWithAdressOIB>
    <izvorni_sadrzaj>
      <item>ČETIRI ASA d.o.o. ROVINJ, OIB 64322421677, Vladimira Švalbe 45, 52210 Rovinj</item>
    </izvorni_sadrzaj>
    <derivirana_varijabla naziv="DomainObject.Predmet.ProtuStrankaListFormatedWithAdressOIB_1">
      <item>ČETIRI ASA d.o.o. ROVINJ, OIB 64322421677, Vladimira Švalbe 45, 52210 Rovinj</item>
    </derivirana_varijabla>
  </DomainObject.Predmet.ProtuStrankaListFormatedWithAdressOIB>
  <DomainObject.Predmet.ProtuStrankaListNazivFormated>
    <izvorni_sadrzaj>
      <item>ČETIRI ASA d.o.o. ROVINJ</item>
    </izvorni_sadrzaj>
    <derivirana_varijabla naziv="DomainObject.Predmet.ProtuStrankaListNazivFormated_1">
      <item>ČETIRI ASA d.o.o. ROVINJ</item>
    </derivirana_varijabla>
  </DomainObject.Predmet.ProtuStrankaListNazivFormated>
  <DomainObject.Predmet.ProtuStrankaListNazivFormatedOIB>
    <izvorni_sadrzaj>
      <item>ČETIRI ASA d.o.o. ROVINJ, OIB 64322421677</item>
    </izvorni_sadrzaj>
    <derivirana_varijabla naziv="DomainObject.Predmet.ProtuStrankaListNazivFormatedOIB_1">
      <item>ČETIRI ASA d.o.o. ROVINJ, OIB 64322421677</item>
    </derivirana_varijabla>
  </DomainObject.Predmet.ProtuStrankaListNazivFormatedOIB>
  <DomainObject.Predmet.OstaliListFormated>
    <izvorni_sadrzaj>
      <item>odvj. ANKA ZAHARIJA punomoćnik sudionika u postupku ANICA ORŠIĆ, ROVINJ</item>
    </izvorni_sadrzaj>
    <derivirana_varijabla naziv="DomainObject.Predmet.OstaliListFormated_1">
      <item>odvj. ANKA ZAHARIJA punomoćnik sudionika u postupku ANICA ORŠIĆ, ROVINJ</item>
    </derivirana_varijabla>
  </DomainObject.Predmet.OstaliListFormated>
  <DomainObject.Predmet.OstaliListFormatedOIB>
    <izvorni_sadrzaj>
      <item>odvj. ANKA ZAHARIJA punomoćnik sudionika u postupku ANICA ORŠIĆ, ROVINJ</item>
    </izvorni_sadrzaj>
    <derivirana_varijabla naziv="DomainObject.Predmet.OstaliListFormatedOIB_1">
      <item>odvj. ANKA ZAHARIJA punomoćnik sudionika u postupku ANICA ORŠIĆ, ROVINJ</item>
    </derivirana_varijabla>
  </DomainObject.Predmet.OstaliListFormatedOIB>
  <DomainObject.Predmet.OstaliListFormatedWithAdress>
    <izvorni_sadrzaj>
      <item>odvj. ANKA ZAHARIJA, Carera 6, 52210 Rovinj punomoćnik sudionika u postupku ANICA ORŠIĆ, ROVINJ</item>
    </izvorni_sadrzaj>
    <derivirana_varijabla naziv="DomainObject.Predmet.OstaliListFormatedWithAdress_1">
      <item>odvj. ANKA ZAHARIJA, Carera 6, 52210 Rovinj punomoćnik sudionika u postupku ANICA ORŠIĆ, ROVINJ</item>
    </derivirana_varijabla>
  </DomainObject.Predmet.OstaliListFormatedWithAdress>
  <DomainObject.Predmet.OstaliListFormatedWithAdressOIB>
    <izvorni_sadrzaj>
      <item>odvj. ANKA ZAHARIJA, Carera 6, 52210 Rovinj punomoćnik sudionika u postupku ANICA ORŠIĆ, ROVINJ</item>
    </izvorni_sadrzaj>
    <derivirana_varijabla naziv="DomainObject.Predmet.OstaliListFormatedWithAdressOIB_1">
      <item>odvj. ANKA ZAHARIJA, Carera 6, 52210 Rovinj punomoćnik sudionika u postupku ANICA ORŠIĆ, ROVINJ</item>
    </derivirana_varijabla>
  </DomainObject.Predmet.OstaliListFormatedWithAdressOIB>
  <DomainObject.Predmet.OstaliListNazivFormated>
    <izvorni_sadrzaj>
      <item>odvj. ANKA ZAHARIJA</item>
    </izvorni_sadrzaj>
    <derivirana_varijabla naziv="DomainObject.Predmet.OstaliListNazivFormated_1">
      <item>odvj. ANKA ZAHARIJA</item>
    </derivirana_varijabla>
  </DomainObject.Predmet.OstaliListNazivFormated>
  <DomainObject.Predmet.OstaliListNazivFormatedOIB>
    <izvorni_sadrzaj>
      <item>odvj. ANKA ZAHARIJA</item>
    </izvorni_sadrzaj>
    <derivirana_varijabla naziv="DomainObject.Predmet.OstaliListNazivFormatedOIB_1">
      <item>odvj. ANKA ZAHARIJA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ANICA ORŠIĆ, ROVINJ</izvorni_sadrzaj>
    <derivirana_varijabla naziv="DomainObject.Predmet.StrankaIDrugi_1">ANICA ORŠIĆ, ROVINJ</derivirana_varijabla>
  </DomainObject.Predmet.StrankaIDrugi>
  <DomainObject.Predmet.ProtustrankaIDrugi>
    <izvorni_sadrzaj>ČETIRI ASA d.o.o. ROVINJ</izvorni_sadrzaj>
    <derivirana_varijabla naziv="DomainObject.Predmet.ProtustrankaIDrugi_1">ČETIRI ASA d.o.o. ROVINJ</derivirana_varijabla>
  </DomainObject.Predmet.ProtustrankaIDrugi>
  <DomainObject.Predmet.StrankaIDrugiAdressOIB>
    <izvorni_sadrzaj>ANICA ORŠIĆ, ROVINJ, OIB 71281830963, Carera 6, 52210 Rovinj</izvorni_sadrzaj>
    <derivirana_varijabla naziv="DomainObject.Predmet.StrankaIDrugiAdressOIB_1">ANICA ORŠIĆ, ROVINJ, OIB 71281830963, Carera 6, 52210 Rovinj</derivirana_varijabla>
  </DomainObject.Predmet.StrankaIDrugiAdressOIB>
  <DomainObject.Predmet.ProtustrankaIDrugiAdressOIB>
    <izvorni_sadrzaj>ČETIRI ASA d.o.o. ROVINJ, OIB 64322421677, Vladimira Švalbe 45, 52210 Rovinj</izvorni_sadrzaj>
    <derivirana_varijabla naziv="DomainObject.Predmet.ProtustrankaIDrugiAdressOIB_1">ČETIRI ASA d.o.o. ROVINJ, OIB 64322421677, Vladimira Švalbe 45,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ČETIRI ASA d.o.o. ROVINJ</item>
      <item>ANICA ORŠIĆ, ROVINJ</item>
      <item>odvj. ANKA ZAHARIJA</item>
    </izvorni_sadrzaj>
    <derivirana_varijabla naziv="DomainObject.Predmet.SudioniciListNaziv_1">
      <item>ČETIRI ASA d.o.o. ROVINJ</item>
      <item>ANICA ORŠIĆ, ROVINJ</item>
      <item>odvj. ANKA ZAHARIJA</item>
    </derivirana_varijabla>
  </DomainObject.Predmet.SudioniciListNaziv>
  <DomainObject.Predmet.SudioniciListAdressOIB>
    <izvorni_sadrzaj>
      <item>ČETIRI ASA d.o.o. ROVINJ, OIB 64322421677, Vladimira Švalbe 45,52210 Rovinj</item>
      <item>ANICA ORŠIĆ, ROVINJ, OIB 71281830963, Carera 6,52210 Rovinj</item>
      <item>odvj. ANKA ZAHARIJA, Carera 6,52210 Rovinj</item>
    </izvorni_sadrzaj>
    <derivirana_varijabla naziv="DomainObject.Predmet.SudioniciListAdressOIB_1">
      <item>ČETIRI ASA d.o.o. ROVINJ, OIB 64322421677, Vladimira Švalbe 45,52210 Rovinj</item>
      <item>ANICA ORŠIĆ, ROVINJ, OIB 71281830963, Carera 6,52210 Rovinj</item>
      <item>odvj. ANKA ZAHARIJA, Carera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64322421677</item>
      <item>, OIB 71281830963</item>
      <item>, OIB null</item>
    </izvorni_sadrzaj>
    <derivirana_varijabla naziv="DomainObject.Predmet.SudioniciListNazivOIB_1">
      <item>, OIB 64322421677</item>
      <item>, OIB 71281830963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2064</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2017-03-01T09:42:00Z</dcterms:created>
  <dc:creator>Jasmina Matika</dc:creator>
  <cp:lastModifiedBy>Lorena Paris Aničić</cp:lastModifiedBy>
  <cp:lastPrinted>2017-03-01T09:43:00Z</cp:lastPrinted>
  <dcterms:modified xmlns:xsi="http://www.w3.org/2001/XMLSchema-instance" xsi:type="dcterms:W3CDTF">2017-03-01T09:44:00Z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