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9e09" w14:paraId="4229e09" w:rsidRDefault="009B2A0E" w:rsidP="009B2A0E" w:rsidR="009B2A0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2A0E" w:rsidP="009B2A0E" w:rsidR="009B2A0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B2A0E" w:rsidP="009B2A0E" w:rsidR="009B2A0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B2A0E" w:rsidP="009B2A0E" w:rsidR="009B2A0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B2A0E" w:rsidP="009B2A0E" w:rsidR="009B2A0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B2A0E" w:rsidP="009B2A0E" w:rsidR="009B2A0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B2A0E" w:rsidP="009B2A0E" w:rsidR="009B2A0E" w:rsidRPr="005D578C">
      <w:pPr>
        <w:jc w:val="center"/>
        <w:rPr>
          <w:rFonts w:cs="Times New Roman" w:eastAsia="Times New Roman"/>
          <w:szCs w:val="24"/>
        </w:rPr>
      </w:pPr>
    </w:p>
    <w:p w:rsidRDefault="009B2A0E" w:rsidP="009B2A0E" w:rsidR="009B2A0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B2A0E" w:rsidP="009B2A0E" w:rsidR="009B2A0E" w:rsidRPr="005D578C">
      <w:pPr>
        <w:rPr>
          <w:rFonts w:cs="Times New Roman" w:eastAsia="Times New Roman"/>
          <w:szCs w:val="24"/>
        </w:rPr>
      </w:pPr>
    </w:p>
    <w:p w:rsidRDefault="009B2A0E" w:rsidP="009B2A0E" w:rsidR="009B2A0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L. I. B. R. A. ROVINJ d. o. o. Rovinj, Istarska 20, OIB </w:t>
      </w:r>
      <w:r w:rsidRPr="009B2A0E">
        <w:rPr>
          <w:rFonts w:cs="Times New Roman" w:eastAsia="Times New Roman"/>
          <w:szCs w:val="24"/>
        </w:rPr>
        <w:t>89617704791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B2A0E">
        <w:rPr>
          <w:rFonts w:cs="Times New Roman" w:eastAsia="Times New Roman"/>
          <w:szCs w:val="24"/>
        </w:rPr>
        <w:t>040156453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9C5CBB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ožujka 2016.</w:t>
      </w:r>
    </w:p>
    <w:p w:rsidRDefault="009B2A0E" w:rsidP="009B2A0E" w:rsidR="009B2A0E" w:rsidRPr="005D578C">
      <w:pPr>
        <w:rPr>
          <w:rFonts w:cs="Times New Roman" w:eastAsia="Times New Roman"/>
          <w:szCs w:val="24"/>
        </w:rPr>
      </w:pPr>
    </w:p>
    <w:p w:rsidRDefault="009B2A0E" w:rsidP="009B2A0E" w:rsidR="009B2A0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B2A0E" w:rsidP="009B2A0E" w:rsidR="009B2A0E" w:rsidRPr="005D578C">
      <w:pPr>
        <w:rPr>
          <w:rFonts w:cs="Times New Roman" w:eastAsia="Times New Roman"/>
          <w:szCs w:val="24"/>
        </w:rPr>
      </w:pPr>
    </w:p>
    <w:p w:rsidRDefault="009B2A0E" w:rsidP="009B2A0E" w:rsidR="009B2A0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L. I. B. R. A. ROVINJ d. o. o. Rovinj, Istarska 20, OIB </w:t>
      </w:r>
      <w:r w:rsidRPr="009B2A0E">
        <w:rPr>
          <w:rFonts w:cs="Times New Roman" w:eastAsia="Times New Roman"/>
          <w:szCs w:val="24"/>
        </w:rPr>
        <w:t>89617704791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B2A0E">
        <w:rPr>
          <w:rFonts w:cs="Times New Roman" w:eastAsia="Times New Roman"/>
          <w:szCs w:val="24"/>
        </w:rPr>
        <w:t>040156453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9C5CBB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9B2A0E" w:rsidP="009B2A0E" w:rsidR="009B2A0E" w:rsidRPr="005D578C">
      <w:pPr>
        <w:rPr>
          <w:rFonts w:cs="Times New Roman" w:eastAsia="Times New Roman"/>
          <w:szCs w:val="24"/>
        </w:rPr>
      </w:pPr>
    </w:p>
    <w:p w:rsidRDefault="009B2A0E" w:rsidP="009B2A0E" w:rsidR="009B2A0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9B2A0E" w:rsidP="009B2A0E" w:rsidR="009B2A0E">
      <w:pPr>
        <w:rPr>
          <w:rFonts w:cs="Times New Roman" w:eastAsia="Times New Roman"/>
          <w:szCs w:val="20"/>
        </w:rPr>
      </w:pPr>
    </w:p>
    <w:p w:rsidRDefault="009B2A0E" w:rsidP="009B2A0E" w:rsidR="009B2A0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L. I. B. R. A. ROVINJ d. o. o. Rovinj, Istarska 20, OIB </w:t>
      </w:r>
      <w:r w:rsidRPr="009B2A0E">
        <w:rPr>
          <w:rFonts w:cs="Times New Roman" w:eastAsia="Times New Roman"/>
          <w:szCs w:val="24"/>
        </w:rPr>
        <w:t>89617704791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B2A0E">
        <w:rPr>
          <w:rFonts w:cs="Times New Roman" w:eastAsia="Times New Roman"/>
          <w:szCs w:val="24"/>
        </w:rPr>
        <w:t>040156453</w:t>
      </w:r>
      <w:r>
        <w:rPr>
          <w:rFonts w:cs="Times New Roman" w:eastAsia="Times New Roman"/>
          <w:szCs w:val="24"/>
        </w:rPr>
        <w:t>.</w:t>
      </w:r>
    </w:p>
    <w:p w:rsidRDefault="009B2A0E" w:rsidP="009B2A0E" w:rsidR="009B2A0E">
      <w:pPr>
        <w:ind w:firstLine="709"/>
        <w:rPr>
          <w:rFonts w:cs="Times New Roman" w:eastAsia="Times New Roman"/>
          <w:szCs w:val="24"/>
        </w:rPr>
      </w:pPr>
    </w:p>
    <w:p w:rsidRDefault="009B2A0E" w:rsidP="009B2A0E" w:rsidR="009B2A0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L. I. B. R. A. ROVINJ d. o. o. Rovinj, Istarska 20, OIB </w:t>
      </w:r>
      <w:r w:rsidRPr="009B2A0E">
        <w:rPr>
          <w:rFonts w:cs="Times New Roman" w:eastAsia="Times New Roman"/>
          <w:szCs w:val="24"/>
        </w:rPr>
        <w:t>89617704791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B2A0E">
        <w:rPr>
          <w:rFonts w:cs="Times New Roman" w:eastAsia="Times New Roman"/>
          <w:szCs w:val="24"/>
        </w:rPr>
        <w:t>040156453</w:t>
      </w:r>
      <w:r>
        <w:rPr>
          <w:rFonts w:cs="Times New Roman" w:eastAsia="Times New Roman"/>
          <w:szCs w:val="24"/>
        </w:rPr>
        <w:t>.</w:t>
      </w:r>
    </w:p>
    <w:p w:rsidRDefault="009B2A0E" w:rsidP="009B2A0E" w:rsidR="009B2A0E">
      <w:pPr>
        <w:rPr>
          <w:rFonts w:cs="Times New Roman" w:eastAsia="Times New Roman"/>
          <w:szCs w:val="24"/>
        </w:rPr>
      </w:pPr>
    </w:p>
    <w:p w:rsidRDefault="009B2A0E" w:rsidP="009B2A0E" w:rsidR="009B2A0E" w:rsidRPr="005D578C">
      <w:pPr>
        <w:rPr>
          <w:rFonts w:cs="Times New Roman" w:eastAsia="Times New Roman"/>
          <w:szCs w:val="24"/>
        </w:rPr>
      </w:pPr>
    </w:p>
    <w:p w:rsidRDefault="009B2A0E" w:rsidP="009B2A0E" w:rsidR="009B2A0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B2A0E" w:rsidP="009B2A0E" w:rsidR="009B2A0E">
      <w:pPr>
        <w:ind w:firstLine="708"/>
        <w:rPr>
          <w:rFonts w:cs="Times New Roman" w:eastAsia="Times New Roman"/>
          <w:szCs w:val="24"/>
        </w:rPr>
      </w:pPr>
    </w:p>
    <w:p w:rsidRDefault="009B2A0E" w:rsidP="009B2A0E" w:rsidR="009B2A0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L. I. B. R. A. ROVINJ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St-1278/2015-3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B2A0E" w:rsidP="009B2A0E" w:rsidR="009B2A0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B2A0E" w:rsidP="009B2A0E" w:rsidR="009B2A0E" w:rsidRPr="005D578C">
      <w:pPr>
        <w:rPr>
          <w:rFonts w:cs="Times New Roman" w:eastAsia="Times New Roman"/>
          <w:szCs w:val="24"/>
        </w:rPr>
      </w:pPr>
    </w:p>
    <w:p w:rsidRDefault="009B2A0E" w:rsidP="009B2A0E" w:rsidR="009B2A0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9C5CBB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B2A0E" w:rsidP="009B2A0E" w:rsidR="009B2A0E">
      <w:pPr>
        <w:rPr>
          <w:rFonts w:cs="Times New Roman" w:eastAsia="Times New Roman"/>
          <w:szCs w:val="24"/>
        </w:rPr>
      </w:pPr>
    </w:p>
    <w:p w:rsidRDefault="009B2A0E" w:rsidP="009B2A0E" w:rsidR="009B2A0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B2A0E" w:rsidP="009B2A0E" w:rsidR="009B2A0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9B2A0E" w:rsidP="009B2A0E" w:rsidR="009B2A0E">
      <w:pPr>
        <w:jc w:val="left"/>
        <w:rPr>
          <w:rFonts w:cs="Times New Roman" w:eastAsia="Times New Roman"/>
          <w:szCs w:val="24"/>
        </w:rPr>
      </w:pPr>
    </w:p>
    <w:p w:rsidRDefault="009B2A0E" w:rsidP="009B2A0E" w:rsidR="009B2A0E" w:rsidRPr="005D578C">
      <w:pPr>
        <w:jc w:val="left"/>
        <w:rPr>
          <w:rFonts w:cs="Times New Roman" w:eastAsia="Times New Roman"/>
          <w:szCs w:val="24"/>
        </w:rPr>
      </w:pPr>
    </w:p>
    <w:p w:rsidRDefault="009B2A0E" w:rsidP="009B2A0E" w:rsidR="009B2A0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B2A0E" w:rsidP="009B2A0E" w:rsidR="009B2A0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9B2A0E" w:rsidP="009B2A0E" w:rsidR="009B2A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B2A0E" w:rsidP="009B2A0E" w:rsidR="009B2A0E">
      <w:pPr>
        <w:rPr>
          <w:rFonts w:cs="Times New Roman" w:eastAsia="Times New Roman"/>
          <w:szCs w:val="24"/>
        </w:rPr>
      </w:pPr>
    </w:p>
    <w:p w:rsidRDefault="009B2A0E" w:rsidP="009B2A0E" w:rsidR="009B2A0E" w:rsidRPr="005D578C">
      <w:pPr>
        <w:rPr>
          <w:rFonts w:cs="Times New Roman" w:eastAsia="Times New Roman"/>
          <w:szCs w:val="24"/>
        </w:rPr>
      </w:pPr>
    </w:p>
    <w:p w:rsidRDefault="009B2A0E" w:rsidP="009B2A0E" w:rsidR="009B2A0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B2A0E" w:rsidP="009B2A0E" w:rsidR="009B2A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B2A0E" w:rsidP="009B2A0E" w:rsidR="009B2A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L. I. B. R. A. ROVINJ d. o. o. Rovinj, Istarska 20,</w:t>
      </w:r>
    </w:p>
    <w:p w:rsidRDefault="009B2A0E" w:rsidP="009B2A0E" w:rsidR="009B2A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A</w:t>
      </w:r>
      <w:r w:rsidR="003A22CA">
        <w:rPr>
          <w:rFonts w:cs="Times New Roman" w:eastAsia="Times New Roman"/>
          <w:szCs w:val="24"/>
        </w:rPr>
        <w:t>n</w:t>
      </w:r>
      <w:r>
        <w:rPr>
          <w:rFonts w:cs="Times New Roman" w:eastAsia="Times New Roman"/>
          <w:szCs w:val="24"/>
        </w:rPr>
        <w:t>drijana Barbieri, Rovinj, Zdenac 15,</w:t>
      </w:r>
    </w:p>
    <w:p w:rsidRDefault="009B2A0E" w:rsidP="009B2A0E" w:rsidR="009B2A0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B2A0E" w:rsidP="009B2A0E" w:rsidR="009B2A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B2A0E" w:rsidP="009B2A0E" w:rsidR="009B2A0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9B2A0E" w:rsidP="009B2A0E" w:rsidR="009B2A0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B2A0E" w:rsidP="009B2A0E" w:rsidR="009B2A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B2A0E" w:rsidP="009B2A0E" w:rsidR="009B2A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B2A0E" w:rsidP="009B2A0E" w:rsidR="009B2A0E"/>
    <w:p w:rsidRDefault="009B2A0E" w:rsidP="009B2A0E" w:rsidR="009B2A0E"/>
    <w:p w:rsidRDefault="009B2A0E" w:rsidP="009B2A0E" w:rsidR="009B2A0E"/>
    <w:p w:rsidRDefault="009B2A0E" w:rsidP="009B2A0E" w:rsidR="009B2A0E"/>
    <w:p w:rsidRDefault="00A72006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A0E" w:rsidP="009B2A0E" w:rsidR="009B2A0E">
      <w:r>
        <w:separator/>
      </w:r>
    </w:p>
  </w:endnote>
  <w:endnote w:id="0" w:type="continuationSeparator">
    <w:p w:rsidRDefault="009B2A0E" w:rsidP="009B2A0E" w:rsidR="009B2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A0E" w:rsidP="009B2A0E" w:rsidR="009B2A0E">
      <w:r>
        <w:separator/>
      </w:r>
    </w:p>
  </w:footnote>
  <w:footnote w:id="0" w:type="continuationSeparator">
    <w:p w:rsidRDefault="009B2A0E" w:rsidP="009B2A0E" w:rsidR="009B2A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A0E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7200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St-1278/2015-5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A0E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St-1278/2015-5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5944"/>
    <w:rsid w:val="003A22CA"/>
    <w:rsid w:val="0075528E"/>
    <w:rsid w:val="0079403F"/>
    <w:rsid w:val="00995944"/>
    <w:rsid w:val="009B2A0E"/>
    <w:rsid w:val="009C5CBB"/>
    <w:rsid w:val="00A7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2A0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2A0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B2A0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2A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2A0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A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A0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00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7200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720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720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2A0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2A0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B2A0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2A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2A0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A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2A0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00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200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20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20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St-1278/2015</izvorni_sadrzaj>
    <derivirana_varijabla naziv="DomainObject.Predmet.OznakaBroj_1">St-1278/2015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 I. B. R. A. ROVINJ d. o. o. ROVINJ</izvorni_sadrzaj>
    <derivirana_varijabla naziv="DomainObject.Predmet.ProtustrankaFormated_1">  L. I. B. R. A. ROVINJ d. o. o. ROVINJ</derivirana_varijabla>
  </DomainObject.Predmet.ProtustrankaFormated>
  <DomainObject.Predmet.ProtustrankaFormatedOIB>
    <izvorni_sadrzaj>  L. I. B. R. A. ROVINJ d. o. o. ROVINJ, OIB 89617704791</izvorni_sadrzaj>
    <derivirana_varijabla naziv="DomainObject.Predmet.ProtustrankaFormatedOIB_1">  L. I. B. R. A. ROVINJ d. o. o. ROVINJ, OIB 89617704791</derivirana_varijabla>
  </DomainObject.Predmet.ProtustrankaFormatedOIB>
  <DomainObject.Predmet.ProtustrankaFormatedWithAdress>
    <izvorni_sadrzaj> L. I. B. R. A. ROVINJ d. o. o. ROVINJ, Istarska 20, 52210 Rovinj</izvorni_sadrzaj>
    <derivirana_varijabla naziv="DomainObject.Predmet.ProtustrankaFormatedWithAdress_1"> L. I. B. R. A. ROVINJ d. o. o. ROVINJ, Istarska 20, 52210 Rovinj</derivirana_varijabla>
  </DomainObject.Predmet.ProtustrankaFormatedWithAdress>
  <DomainObject.Predmet.ProtustrankaFormatedWithAdressOIB>
    <izvorni_sadrzaj> L. I. B. R. A. ROVINJ d. o. o. ROVINJ, OIB 89617704791, Istarska 20, 52210 Rovinj</izvorni_sadrzaj>
    <derivirana_varijabla naziv="DomainObject.Predmet.ProtustrankaFormatedWithAdressOIB_1"> L. I. B. R. A. ROVINJ d. o. o. ROVINJ, OIB 89617704791, Istarska 20, 52210 Rovinj</derivirana_varijabla>
  </DomainObject.Predmet.ProtustrankaFormatedWithAdressOIB>
  <DomainObject.Predmet.ProtustrankaWithAdress>
    <izvorni_sadrzaj>L. I. B. R. A. ROVINJ d. o. o. ROVINJ Istarska 20, 52210 Rovinj</izvorni_sadrzaj>
    <derivirana_varijabla naziv="DomainObject.Predmet.ProtustrankaWithAdress_1">L. I. B. R. A. ROVINJ d. o. o. ROVINJ Istarska 20, 52210 Rovinj</derivirana_varijabla>
  </DomainObject.Predmet.ProtustrankaWithAdress>
  <DomainObject.Predmet.ProtustrankaWithAdressOIB>
    <izvorni_sadrzaj>L. I. B. R. A. ROVINJ d. o. o. ROVINJ, OIB 89617704791, Istarska 20, 52210 Rovinj</izvorni_sadrzaj>
    <derivirana_varijabla naziv="DomainObject.Predmet.ProtustrankaWithAdressOIB_1">L. I. B. R. A. ROVINJ d. o. o. ROVINJ, OIB 89617704791, Istarska 20, 52210 Rovinj</derivirana_varijabla>
  </DomainObject.Predmet.ProtustrankaWithAdressOIB>
  <DomainObject.Predmet.ProtustrankaNazivFormated>
    <izvorni_sadrzaj>L. I. B. R. A. ROVINJ d. o. o. ROVINJ</izvorni_sadrzaj>
    <derivirana_varijabla naziv="DomainObject.Predmet.ProtustrankaNazivFormated_1">L. I. B. R. A. ROVINJ d. o. o. ROVINJ</derivirana_varijabla>
  </DomainObject.Predmet.ProtustrankaNazivFormated>
  <DomainObject.Predmet.ProtustrankaNazivFormatedOIB>
    <izvorni_sadrzaj>L. I. B. R. A. ROVINJ d. o. o. ROVINJ, OIB 89617704791</izvorni_sadrzaj>
    <derivirana_varijabla naziv="DomainObject.Predmet.ProtustrankaNazivFormatedOIB_1">L. I. B. R. A. ROVINJ d. o. o. ROVINJ, OIB 89617704791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1828.09</izvorni_sadrzaj>
    <derivirana_varijabla naziv="DomainObject.Predmet.TrenutnaVrijednost_1">1828.09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I. B. R. A. ROVINJ d. o. o. ROVINJ</item>
    </izvorni_sadrzaj>
    <derivirana_varijabla naziv="DomainObject.Predmet.ProtuStrankaListFormated_1">
      <item>L. I. B. R. A. ROVINJ d. o. o. ROVINJ</item>
    </derivirana_varijabla>
  </DomainObject.Predmet.ProtuStrankaListFormated>
  <DomainObject.Predmet.ProtuStrankaListFormatedOIB>
    <izvorni_sadrzaj>
      <item>L. I. B. R. A. ROVINJ d. o. o. ROVINJ, OIB 89617704791</item>
    </izvorni_sadrzaj>
    <derivirana_varijabla naziv="DomainObject.Predmet.ProtuStrankaListFormatedOIB_1">
      <item>L. I. B. R. A. ROVINJ d. o. o. ROVINJ, OIB 89617704791</item>
    </derivirana_varijabla>
  </DomainObject.Predmet.ProtuStrankaListFormatedOIB>
  <DomainObject.Predmet.ProtuStrankaListFormatedWithAdress>
    <izvorni_sadrzaj>
      <item>L. I. B. R. A. ROVINJ d. o. o. ROVINJ, Istarska 20, 52210 Rovinj</item>
    </izvorni_sadrzaj>
    <derivirana_varijabla naziv="DomainObject.Predmet.ProtuStrankaListFormatedWithAdress_1">
      <item>L. I. B. R. A. ROVINJ d. o. o. ROVINJ, Istarska 20, 52210 Rovinj</item>
    </derivirana_varijabla>
  </DomainObject.Predmet.ProtuStrankaListFormatedWithAdress>
  <DomainObject.Predmet.ProtuStrankaListFormatedWithAdressOIB>
    <izvorni_sadrzaj>
      <item>L. I. B. R. A. ROVINJ d. o. o. ROVINJ, OIB 89617704791, Istarska 20, 52210 Rovinj</item>
    </izvorni_sadrzaj>
    <derivirana_varijabla naziv="DomainObject.Predmet.ProtuStrankaListFormatedWithAdressOIB_1">
      <item>L. I. B. R. A. ROVINJ d. o. o. ROVINJ, OIB 89617704791, Istarska 20, 52210 Rovinj</item>
    </derivirana_varijabla>
  </DomainObject.Predmet.ProtuStrankaListFormatedWithAdressOIB>
  <DomainObject.Predmet.ProtuStrankaListNazivFormated>
    <izvorni_sadrzaj>
      <item>L. I. B. R. A. ROVINJ d. o. o. ROVINJ</item>
    </izvorni_sadrzaj>
    <derivirana_varijabla naziv="DomainObject.Predmet.ProtuStrankaListNazivFormated_1">
      <item>L. I. B. R. A. ROVINJ d. o. o. ROVINJ</item>
    </derivirana_varijabla>
  </DomainObject.Predmet.ProtuStrankaListNazivFormated>
  <DomainObject.Predmet.ProtuStrankaListNazivFormatedOIB>
    <izvorni_sadrzaj>
      <item>L. I. B. R. A. ROVINJ d. o. o. ROVINJ, OIB 89617704791</item>
    </izvorni_sadrzaj>
    <derivirana_varijabla naziv="DomainObject.Predmet.ProtuStrankaListNazivFormatedOIB_1">
      <item>L. I. B. R. A. ROVINJ d. o. o. ROVINJ, OIB 89617704791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I. B. R. A. ROVINJ d. o. o. ROVINJ</izvorni_sadrzaj>
    <derivirana_varijabla naziv="DomainObject.Predmet.ProtustrankaIDrugi_1">L. I. B. R. A. ROVINJ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L. I. B. R. A. ROVINJ d. o. o. ROVINJ, OIB 89617704791, Istarska 20, 52210 Rovinj</izvorni_sadrzaj>
    <derivirana_varijabla naziv="DomainObject.Predmet.ProtustrankaIDrugiAdressOIB_1">L. I. B. R. A. ROVINJ d. o. o. ROVINJ, OIB 89617704791, Istarska 20,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I. B. R. A. ROVINJ d. o. o. ROVINJ</item>
    </izvorni_sadrzaj>
    <derivirana_varijabla naziv="DomainObject.Predmet.SudioniciListNaziv_1">
      <item>FINANCIJSKA AGENCIJA, RC RIJEKA, PODRUŽNICA PULA, PULA</item>
      <item>L. I. B. R. A. ROVINJ d. o. 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L. I. B. R. A. ROVINJ d. o. o. ROVINJ, OIB 89617704791, Istarska 20,52210 Rovinj</item>
    </izvorni_sadrzaj>
    <derivirana_varijabla naziv="DomainObject.Predmet.SudioniciListAdressOIB_1">
      <item>FINANCIJSKA AGENCIJA, RC RIJEKA, PODRUŽNICA PULA, PULA, OIB 85821130368, Ulica grada Vukovara 70,10000 Zagreb</item>
      <item>L. I. B. R. A. ROVINJ d. o. o. ROVINJ, OIB 89617704791, Istarska 20,52210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89617704791</item>
    </izvorni_sadrzaj>
    <derivirana_varijabla naziv="DomainObject.Predmet.SudioniciListNazivOIB_1">
      <item>, OIB 85821130368</item>
      <item>, OIB 89617704791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3065</properties:Characters>
  <properties:Lines>81</properties:Lines>
  <properties:Paragraphs>30</properties:Paragraphs>
  <properties:TotalTime>8</properties:TotalTime>
  <properties:ScaleCrop>false</properties:ScaleCrop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2016-03-23T08:18:00Z</dcterms:created>
  <dc:creator>Mihaela Kaligari</dc:creator>
  <dc:description/>
  <cp:keywords/>
  <cp:lastModifiedBy>Lorena Paris Aničić</cp:lastModifiedBy>
  <dcterms:modified xmlns:xsi="http://www.w3.org/2001/XMLSchema-instance" xsi:type="dcterms:W3CDTF">2016-03-29T06:09:00Z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