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29ed" w14:paraId="1f329ed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E42317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jc w:val="both"/>
      </w:pPr>
      <w:r w:rsidRPr="00F06A9B">
        <w:tab/>
      </w:r>
      <w:r w:rsidR="00DB75B7">
        <w:t>Trgovački sud u Pazinu, po sutkinji Tijani Licul, u stečajnom postupku nad stečajnom masom iza AUDAX d. o. o. u stečaju Zagreb, Horvatovac 13, OIB 22805166659</w:t>
      </w:r>
      <w:r w:rsidR="00CC009C">
        <w:t xml:space="preserve">, dana </w:t>
      </w:r>
      <w:r w:rsidR="00DB75B7">
        <w:t>30</w:t>
      </w:r>
      <w:r w:rsidR="00CC009C">
        <w:t xml:space="preserve">. </w:t>
      </w:r>
      <w:r w:rsidR="00AF0484">
        <w:t>srpnja</w:t>
      </w:r>
      <w:r w:rsidR="00CC009C">
        <w:t xml:space="preserve"> 2018. donio je slijedeći</w:t>
      </w: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E83E93" w:rsidR="00630DB0" w:rsidRPr="00BF7A5C">
      <w:pPr>
        <w:jc w:val="both"/>
      </w:pPr>
      <w:r>
        <w:tab/>
      </w:r>
      <w:r w:rsidR="00E83E93" w:rsidRPr="00BF7A5C">
        <w:t>Nalaže se Financijskoj agenciji da sa računa broj HR3323900011300028779 izvrši povrat jamčevine:</w:t>
      </w:r>
    </w:p>
    <w:p w:rsidRDefault="009F706D" w:rsidP="00E83E93" w:rsidR="009F706D" w:rsidRPr="00BF7A5C">
      <w:pPr>
        <w:jc w:val="both"/>
      </w:pPr>
      <w:r w:rsidRPr="00BF7A5C">
        <w:tab/>
        <w:t xml:space="preserve">- </w:t>
      </w:r>
      <w:r w:rsidR="00A77755" w:rsidRPr="00BF7A5C">
        <w:t>SUPERUM YACHTING d.o.o. Rovinj</w:t>
      </w:r>
      <w:r w:rsidRPr="00BF7A5C">
        <w:t xml:space="preserve">, </w:t>
      </w:r>
      <w:r w:rsidR="006E29EB" w:rsidRPr="00BF7A5C">
        <w:t>Giuseppe Tartini 1</w:t>
      </w:r>
      <w:r w:rsidRPr="00BF7A5C">
        <w:t xml:space="preserve">, OIB: </w:t>
      </w:r>
      <w:r w:rsidR="006E29EB" w:rsidRPr="00BF7A5C">
        <w:t>32393974749</w:t>
      </w:r>
      <w:r w:rsidRPr="00BF7A5C">
        <w:t>, na račun HR</w:t>
      </w:r>
      <w:r w:rsidR="0065135C" w:rsidRPr="00BF7A5C">
        <w:t>5724020061100611151</w:t>
      </w:r>
      <w:r w:rsidRPr="00BF7A5C">
        <w:t xml:space="preserve">, u iznosu od </w:t>
      </w:r>
      <w:r w:rsidR="006E29EB" w:rsidRPr="00BF7A5C">
        <w:t>50.308,13</w:t>
      </w:r>
      <w:r w:rsidR="00E40DC0" w:rsidRPr="00BF7A5C">
        <w:t xml:space="preserve"> </w:t>
      </w:r>
      <w:r w:rsidRPr="00BF7A5C">
        <w:t xml:space="preserve">kuna, identifikator nadmetanja </w:t>
      </w:r>
      <w:r w:rsidR="00AF0484" w:rsidRPr="00BF7A5C">
        <w:t>8645</w:t>
      </w:r>
      <w:r w:rsidR="00AA6865" w:rsidRPr="00BF7A5C">
        <w:t>,</w:t>
      </w:r>
    </w:p>
    <w:p w:rsidRDefault="009F50D3" w:rsidP="00E83E93" w:rsidR="009F50D3" w:rsidRPr="00BF7A5C">
      <w:pPr>
        <w:jc w:val="both"/>
      </w:pPr>
      <w:r w:rsidRPr="00BF7A5C">
        <w:tab/>
        <w:t xml:space="preserve">- </w:t>
      </w:r>
      <w:r w:rsidR="00E40DC0" w:rsidRPr="00BF7A5C">
        <w:t>Igoru Božiću iz Punta Križa</w:t>
      </w:r>
      <w:r w:rsidRPr="00BF7A5C">
        <w:t xml:space="preserve">, </w:t>
      </w:r>
      <w:r w:rsidR="00E40DC0" w:rsidRPr="00BF7A5C">
        <w:t>Punta Križa 28</w:t>
      </w:r>
      <w:r w:rsidRPr="00BF7A5C">
        <w:t xml:space="preserve">, OIB: </w:t>
      </w:r>
      <w:r w:rsidR="00E40DC0" w:rsidRPr="00BF7A5C">
        <w:t>31602686041</w:t>
      </w:r>
      <w:r w:rsidRPr="00BF7A5C">
        <w:t>, na račun HR</w:t>
      </w:r>
      <w:r w:rsidR="00824BB1" w:rsidRPr="00BF7A5C">
        <w:t>4123600003218636269</w:t>
      </w:r>
      <w:r w:rsidRPr="00BF7A5C">
        <w:t xml:space="preserve">, u iznosu od </w:t>
      </w:r>
      <w:r w:rsidR="00E40DC0" w:rsidRPr="00BF7A5C">
        <w:t xml:space="preserve">50.308,13 </w:t>
      </w:r>
      <w:r w:rsidRPr="00BF7A5C">
        <w:t xml:space="preserve">kuna, identifikator nadmetanja </w:t>
      </w:r>
      <w:r w:rsidR="00AF0484" w:rsidRPr="00BF7A5C">
        <w:t>8645</w:t>
      </w:r>
      <w:r w:rsidR="00344184" w:rsidRPr="00BF7A5C">
        <w:t>,</w:t>
      </w:r>
    </w:p>
    <w:p w:rsidRDefault="00344184" w:rsidP="00E83E93" w:rsidR="00344184" w:rsidRPr="00BF7A5C">
      <w:pPr>
        <w:jc w:val="both"/>
      </w:pPr>
      <w:r w:rsidRPr="00BF7A5C">
        <w:tab/>
        <w:t xml:space="preserve">- </w:t>
      </w:r>
      <w:r w:rsidR="00536BF1" w:rsidRPr="00BF7A5C">
        <w:t>CERIĆ NEKRETNINE j.</w:t>
      </w:r>
      <w:r w:rsidR="00A5705A" w:rsidRPr="00BF7A5C">
        <w:t>d.o.o.</w:t>
      </w:r>
      <w:r w:rsidRPr="00BF7A5C">
        <w:t xml:space="preserve"> iz </w:t>
      </w:r>
      <w:r w:rsidR="00536BF1" w:rsidRPr="00BF7A5C">
        <w:t>Odra</w:t>
      </w:r>
      <w:r w:rsidRPr="00BF7A5C">
        <w:t xml:space="preserve">, </w:t>
      </w:r>
      <w:r w:rsidR="00536BF1" w:rsidRPr="00BF7A5C">
        <w:t>Velika cesta 78</w:t>
      </w:r>
      <w:r w:rsidRPr="00BF7A5C">
        <w:t xml:space="preserve">, OIB: </w:t>
      </w:r>
      <w:r w:rsidR="00536BF1" w:rsidRPr="00BF7A5C">
        <w:t>39441831007</w:t>
      </w:r>
      <w:r w:rsidRPr="00BF7A5C">
        <w:t>, na račun HR</w:t>
      </w:r>
      <w:r w:rsidR="007F148C" w:rsidRPr="00BF7A5C">
        <w:t>3723600001102558837</w:t>
      </w:r>
      <w:r w:rsidRPr="00BF7A5C">
        <w:t xml:space="preserve">, u iznosu od </w:t>
      </w:r>
      <w:r w:rsidR="00536BF1" w:rsidRPr="00BF7A5C">
        <w:t xml:space="preserve">50.308,13 </w:t>
      </w:r>
      <w:r w:rsidRPr="00BF7A5C">
        <w:t xml:space="preserve">kuna, identifikator nadmetanja </w:t>
      </w:r>
      <w:r w:rsidR="00AF0484" w:rsidRPr="00BF7A5C">
        <w:t>8645</w:t>
      </w:r>
      <w:r w:rsidR="004B46D5" w:rsidRPr="00BF7A5C">
        <w:t>,</w:t>
      </w:r>
    </w:p>
    <w:p w:rsidRDefault="004B46D5" w:rsidP="00E83E93" w:rsidR="004B46D5" w:rsidRPr="00BF7A5C">
      <w:pPr>
        <w:jc w:val="both"/>
      </w:pPr>
      <w:r w:rsidRPr="00BF7A5C">
        <w:tab/>
        <w:t xml:space="preserve">- </w:t>
      </w:r>
      <w:r w:rsidR="005B09FD" w:rsidRPr="00BF7A5C">
        <w:t>Ivanu Nemešu</w:t>
      </w:r>
      <w:r w:rsidRPr="00BF7A5C">
        <w:t xml:space="preserve"> iz </w:t>
      </w:r>
      <w:r w:rsidR="005B09FD" w:rsidRPr="00BF7A5C">
        <w:t>Zadra</w:t>
      </w:r>
      <w:r w:rsidRPr="00BF7A5C">
        <w:t xml:space="preserve">, </w:t>
      </w:r>
      <w:r w:rsidR="005B09FD" w:rsidRPr="00BF7A5C">
        <w:t>Marijane Radev 45</w:t>
      </w:r>
      <w:r w:rsidRPr="00BF7A5C">
        <w:t xml:space="preserve">, OIB: </w:t>
      </w:r>
      <w:r w:rsidR="005B09FD" w:rsidRPr="00BF7A5C">
        <w:t>97306859462</w:t>
      </w:r>
      <w:r w:rsidRPr="00BF7A5C">
        <w:t>, na račun HR</w:t>
      </w:r>
      <w:r w:rsidR="007F148C" w:rsidRPr="00BF7A5C">
        <w:t>3824840083235670084</w:t>
      </w:r>
      <w:r w:rsidRPr="00BF7A5C">
        <w:t xml:space="preserve">, u iznosu od </w:t>
      </w:r>
      <w:r w:rsidR="003E710E" w:rsidRPr="00BF7A5C">
        <w:t xml:space="preserve">50.308,13 </w:t>
      </w:r>
      <w:r w:rsidRPr="00BF7A5C">
        <w:t xml:space="preserve">kuna, identifikator nadmetanja </w:t>
      </w:r>
      <w:r w:rsidR="00A77755" w:rsidRPr="00BF7A5C">
        <w:t>8645</w:t>
      </w:r>
      <w:r w:rsidR="009D4DEC" w:rsidRPr="00BF7A5C">
        <w:t>,</w:t>
      </w:r>
    </w:p>
    <w:p w:rsidRDefault="00042B62" w:rsidP="009F706D" w:rsidR="00810207" w:rsidRPr="00BF7A5C">
      <w:pPr>
        <w:jc w:val="both"/>
      </w:pPr>
      <w:r w:rsidRPr="00BF7A5C">
        <w:tab/>
        <w:t xml:space="preserve">- </w:t>
      </w:r>
      <w:r w:rsidR="003E710E" w:rsidRPr="00BF7A5C">
        <w:t>Vladimiru Hezeleu</w:t>
      </w:r>
      <w:r w:rsidR="00E00844" w:rsidRPr="00BF7A5C">
        <w:t xml:space="preserve"> iz </w:t>
      </w:r>
      <w:r w:rsidR="003E710E" w:rsidRPr="00BF7A5C">
        <w:t>Rijeke</w:t>
      </w:r>
      <w:r w:rsidR="00E00844" w:rsidRPr="00BF7A5C">
        <w:t xml:space="preserve">, </w:t>
      </w:r>
      <w:r w:rsidR="003E710E" w:rsidRPr="00BF7A5C">
        <w:t>Šetalište 13. divizije 45</w:t>
      </w:r>
      <w:r w:rsidR="00E00844" w:rsidRPr="00BF7A5C">
        <w:t xml:space="preserve">, OIB: </w:t>
      </w:r>
      <w:r w:rsidR="003E710E" w:rsidRPr="00BF7A5C">
        <w:t>65994499907</w:t>
      </w:r>
      <w:r w:rsidR="00E00844" w:rsidRPr="00BF7A5C">
        <w:t>, na račun HR</w:t>
      </w:r>
      <w:r w:rsidR="00F600EC" w:rsidRPr="00BF7A5C">
        <w:t>8223900013200282923</w:t>
      </w:r>
      <w:r w:rsidR="00E00844" w:rsidRPr="00BF7A5C">
        <w:t xml:space="preserve">, u iznosu od </w:t>
      </w:r>
      <w:r w:rsidR="00B271A0" w:rsidRPr="00BF7A5C">
        <w:t xml:space="preserve">50.308,13 </w:t>
      </w:r>
      <w:r w:rsidR="00E00844" w:rsidRPr="00BF7A5C">
        <w:t xml:space="preserve">kuna, identifikator nadmetanja </w:t>
      </w:r>
      <w:r w:rsidR="00A77755" w:rsidRPr="00BF7A5C">
        <w:t>8645</w:t>
      </w:r>
      <w:r w:rsidR="009F706D" w:rsidRPr="00BF7A5C">
        <w:t>,</w:t>
      </w:r>
      <w:r w:rsidR="00550E17" w:rsidRPr="00BF7A5C">
        <w:t xml:space="preserve"> </w:t>
      </w:r>
      <w:r w:rsidR="00810207" w:rsidRPr="00BF7A5C">
        <w:t xml:space="preserve"> </w:t>
      </w:r>
    </w:p>
    <w:p w:rsidRDefault="00550E17" w:rsidP="00E00844" w:rsidR="00E00844" w:rsidRPr="00BF7A5C">
      <w:pPr>
        <w:jc w:val="both"/>
      </w:pPr>
      <w:r w:rsidRPr="00BF7A5C">
        <w:tab/>
        <w:t>- Jozi Bašici iz Dubrovnik</w:t>
      </w:r>
      <w:r w:rsidR="00B271A0" w:rsidRPr="00BF7A5C">
        <w:t>a</w:t>
      </w:r>
      <w:r w:rsidRPr="00BF7A5C">
        <w:t xml:space="preserve">, </w:t>
      </w:r>
      <w:r w:rsidR="00301B00" w:rsidRPr="00BF7A5C">
        <w:t>Kneza Branimira 39</w:t>
      </w:r>
      <w:r w:rsidRPr="00BF7A5C">
        <w:t xml:space="preserve">, OIB: </w:t>
      </w:r>
      <w:r w:rsidR="00301B00" w:rsidRPr="00BF7A5C">
        <w:t>47311745285</w:t>
      </w:r>
      <w:r w:rsidRPr="00BF7A5C">
        <w:t>, na račun HR</w:t>
      </w:r>
      <w:r w:rsidR="00E473CF" w:rsidRPr="00BF7A5C">
        <w:t>0224840083200745203</w:t>
      </w:r>
      <w:r w:rsidRPr="00BF7A5C">
        <w:t xml:space="preserve">, u iznosu od </w:t>
      </w:r>
      <w:r w:rsidR="00B271A0" w:rsidRPr="00BF7A5C">
        <w:t>50.309,00</w:t>
      </w:r>
      <w:r w:rsidRPr="00BF7A5C">
        <w:t xml:space="preserve"> kuna, identifikator nadmetanja </w:t>
      </w:r>
      <w:r w:rsidR="00A77755" w:rsidRPr="00BF7A5C">
        <w:t>8645</w:t>
      </w:r>
      <w:r w:rsidR="001324EB" w:rsidRPr="00BF7A5C">
        <w:t xml:space="preserve">, </w:t>
      </w:r>
    </w:p>
    <w:p w:rsidRDefault="001324EB" w:rsidP="001D5F54" w:rsidR="001D5F54" w:rsidRPr="00BF7A5C">
      <w:pPr>
        <w:jc w:val="both"/>
      </w:pPr>
      <w:r w:rsidRPr="00BF7A5C">
        <w:tab/>
        <w:t xml:space="preserve">- </w:t>
      </w:r>
      <w:r w:rsidR="00425A7F" w:rsidRPr="00BF7A5C">
        <w:t xml:space="preserve">BOXKOR </w:t>
      </w:r>
      <w:r w:rsidRPr="00BF7A5C">
        <w:t xml:space="preserve">d.o.o. iz Zagreba, </w:t>
      </w:r>
      <w:r w:rsidR="00425A7F" w:rsidRPr="00BF7A5C">
        <w:t>Trgovačka</w:t>
      </w:r>
      <w:r w:rsidRPr="00BF7A5C">
        <w:t xml:space="preserve"> 6, OIB: </w:t>
      </w:r>
      <w:r w:rsidR="00425A7F" w:rsidRPr="00BF7A5C">
        <w:t>99772654600</w:t>
      </w:r>
      <w:r w:rsidRPr="00BF7A5C">
        <w:t>, na račun HR</w:t>
      </w:r>
      <w:r w:rsidR="00014405" w:rsidRPr="00BF7A5C">
        <w:t>4023300031133530895</w:t>
      </w:r>
      <w:r w:rsidRPr="00BF7A5C">
        <w:t xml:space="preserve">, u iznosu od </w:t>
      </w:r>
      <w:r w:rsidR="00425A7F" w:rsidRPr="00BF7A5C">
        <w:t>50.308,13</w:t>
      </w:r>
      <w:r w:rsidRPr="00BF7A5C">
        <w:t xml:space="preserve"> kuna, identifikator nadmetanja </w:t>
      </w:r>
      <w:r w:rsidR="00A77755" w:rsidRPr="00BF7A5C">
        <w:t>8645</w:t>
      </w:r>
      <w:r w:rsidR="00E42317" w:rsidRPr="00BF7A5C">
        <w:t xml:space="preserve">, </w:t>
      </w:r>
    </w:p>
    <w:p w:rsidRDefault="001D5F54" w:rsidP="001D5F54" w:rsidR="001D5F54" w:rsidRPr="00BF7A5C">
      <w:pPr>
        <w:jc w:val="both"/>
      </w:pPr>
      <w:r w:rsidRPr="00BF7A5C">
        <w:tab/>
        <w:t>- KorBox d.o.o. iz Zagreba, Trgovačka 6, OIB: 54253942164, na račun HR</w:t>
      </w:r>
      <w:r w:rsidR="00014405" w:rsidRPr="00BF7A5C">
        <w:t>7423300031133910038</w:t>
      </w:r>
      <w:r w:rsidRPr="00BF7A5C">
        <w:t xml:space="preserve">, u iznosu od 50.308,13 kuna, identifikator nadmetanja 8645, </w:t>
      </w:r>
    </w:p>
    <w:p w:rsidRDefault="00DC00E4" w:rsidP="001D5F54" w:rsidR="001D5F54" w:rsidRPr="00BF7A5C">
      <w:pPr>
        <w:jc w:val="both"/>
      </w:pPr>
      <w:r w:rsidRPr="00BF7A5C">
        <w:tab/>
      </w:r>
      <w:r w:rsidR="001D5F54" w:rsidRPr="00BF7A5C">
        <w:t xml:space="preserve">- </w:t>
      </w:r>
      <w:r w:rsidRPr="00BF7A5C">
        <w:t>MADURA PROJECT j.d.o.o. iz Zagreba</w:t>
      </w:r>
      <w:r w:rsidR="001D5F54" w:rsidRPr="00BF7A5C">
        <w:t xml:space="preserve">, </w:t>
      </w:r>
      <w:r w:rsidR="0027600A" w:rsidRPr="00BF7A5C">
        <w:t>Čemernička 6</w:t>
      </w:r>
      <w:r w:rsidR="001D5F54" w:rsidRPr="00BF7A5C">
        <w:t xml:space="preserve">, OIB: </w:t>
      </w:r>
      <w:r w:rsidR="0027600A" w:rsidRPr="00BF7A5C">
        <w:t>03115509917</w:t>
      </w:r>
      <w:r w:rsidR="001D5F54" w:rsidRPr="00BF7A5C">
        <w:t>, na račun HR</w:t>
      </w:r>
      <w:r w:rsidR="00E51F88" w:rsidRPr="00BF7A5C">
        <w:t>2124840081107071253</w:t>
      </w:r>
      <w:r w:rsidR="001D5F54" w:rsidRPr="00BF7A5C">
        <w:t>, u iznosu od 50.30</w:t>
      </w:r>
      <w:r w:rsidR="0027600A" w:rsidRPr="00BF7A5C">
        <w:t>8,13</w:t>
      </w:r>
      <w:r w:rsidR="001D5F54" w:rsidRPr="00BF7A5C">
        <w:t xml:space="preserve"> kuna, identifikator nadmetanja 8645,  </w:t>
      </w:r>
    </w:p>
    <w:p w:rsidRDefault="001D5F54" w:rsidP="001D5F54" w:rsidR="001D5F54" w:rsidRPr="00BF7A5C">
      <w:pPr>
        <w:jc w:val="both"/>
      </w:pPr>
      <w:r w:rsidRPr="00BF7A5C">
        <w:tab/>
        <w:t xml:space="preserve">- </w:t>
      </w:r>
      <w:r w:rsidR="0027600A" w:rsidRPr="00BF7A5C">
        <w:t>SPORTMAR</w:t>
      </w:r>
      <w:r w:rsidRPr="00BF7A5C">
        <w:t xml:space="preserve"> d.o.o. iz </w:t>
      </w:r>
      <w:r w:rsidR="0027600A" w:rsidRPr="00BF7A5C">
        <w:t>Njivica</w:t>
      </w:r>
      <w:r w:rsidRPr="00BF7A5C">
        <w:t xml:space="preserve">, </w:t>
      </w:r>
      <w:r w:rsidR="00041E04" w:rsidRPr="00BF7A5C">
        <w:t>Cvjetni Trg 5</w:t>
      </w:r>
      <w:r w:rsidRPr="00BF7A5C">
        <w:t xml:space="preserve">, OIB: </w:t>
      </w:r>
      <w:r w:rsidR="00041E04" w:rsidRPr="00BF7A5C">
        <w:t>85992364960</w:t>
      </w:r>
      <w:r w:rsidRPr="00BF7A5C">
        <w:t>, na račun HR</w:t>
      </w:r>
      <w:r w:rsidR="00E51F88" w:rsidRPr="00BF7A5C">
        <w:t>9424020061100408725</w:t>
      </w:r>
      <w:r w:rsidRPr="00BF7A5C">
        <w:t xml:space="preserve">, u iznosu od 50.308,13 kuna, identifikator nadmetanja 8645, </w:t>
      </w:r>
    </w:p>
    <w:p w:rsidRDefault="00041E04" w:rsidP="001D5F54" w:rsidR="001D5F54" w:rsidRPr="00BF7A5C">
      <w:pPr>
        <w:jc w:val="both"/>
      </w:pPr>
      <w:r w:rsidRPr="00BF7A5C">
        <w:tab/>
      </w:r>
      <w:r w:rsidR="001D5F54" w:rsidRPr="00BF7A5C">
        <w:t xml:space="preserve">- </w:t>
      </w:r>
      <w:r w:rsidR="00BB04C4" w:rsidRPr="00BF7A5C">
        <w:t>Ivi Ferriju</w:t>
      </w:r>
      <w:r w:rsidR="001D5F54" w:rsidRPr="00BF7A5C">
        <w:t xml:space="preserve"> iz </w:t>
      </w:r>
      <w:r w:rsidR="00BB04C4" w:rsidRPr="00BF7A5C">
        <w:t>Pule</w:t>
      </w:r>
      <w:r w:rsidR="001D5F54" w:rsidRPr="00BF7A5C">
        <w:t xml:space="preserve">, </w:t>
      </w:r>
      <w:r w:rsidR="00BB04C4" w:rsidRPr="00BF7A5C">
        <w:t>Vukovarska 22</w:t>
      </w:r>
      <w:r w:rsidR="001D5F54" w:rsidRPr="00BF7A5C">
        <w:t xml:space="preserve">, OIB: </w:t>
      </w:r>
      <w:r w:rsidR="00BB04C4" w:rsidRPr="00BF7A5C">
        <w:t>66265687626</w:t>
      </w:r>
      <w:r w:rsidR="001D5F54" w:rsidRPr="00BF7A5C">
        <w:t>, na račun HR</w:t>
      </w:r>
      <w:r w:rsidR="007E65D9" w:rsidRPr="00BF7A5C">
        <w:t>7324070003204430599</w:t>
      </w:r>
      <w:r w:rsidR="001D5F54" w:rsidRPr="00BF7A5C">
        <w:t>, u iznosu od 50.</w:t>
      </w:r>
      <w:r w:rsidR="00BB04C4" w:rsidRPr="00BF7A5C">
        <w:t>308,13</w:t>
      </w:r>
      <w:r w:rsidR="001D5F54" w:rsidRPr="00BF7A5C">
        <w:t xml:space="preserve"> kuna, identifikator nadmetanja 8645, </w:t>
      </w:r>
    </w:p>
    <w:p w:rsidRDefault="001D5F54" w:rsidP="001D5F54" w:rsidR="001D5F54" w:rsidRPr="00BF7A5C">
      <w:pPr>
        <w:jc w:val="both"/>
      </w:pPr>
      <w:r w:rsidRPr="00BF7A5C">
        <w:tab/>
        <w:t xml:space="preserve">- </w:t>
      </w:r>
      <w:r w:rsidR="00460E61" w:rsidRPr="00BF7A5C">
        <w:t>Nataliji Bede</w:t>
      </w:r>
      <w:r w:rsidRPr="00BF7A5C">
        <w:t xml:space="preserve"> iz </w:t>
      </w:r>
      <w:r w:rsidR="00460E61" w:rsidRPr="00BF7A5C">
        <w:t>Čavla</w:t>
      </w:r>
      <w:r w:rsidRPr="00BF7A5C">
        <w:t xml:space="preserve">, </w:t>
      </w:r>
      <w:r w:rsidR="00460E61" w:rsidRPr="00BF7A5C">
        <w:t>Vrh Čavje 4</w:t>
      </w:r>
      <w:r w:rsidRPr="00BF7A5C">
        <w:t xml:space="preserve">, OIB: </w:t>
      </w:r>
      <w:r w:rsidR="00460E61" w:rsidRPr="00BF7A5C">
        <w:t>28385880925</w:t>
      </w:r>
      <w:r w:rsidRPr="00BF7A5C">
        <w:t>, na račun HR</w:t>
      </w:r>
      <w:r w:rsidR="007E65D9" w:rsidRPr="00BF7A5C">
        <w:t>0523400093210462295</w:t>
      </w:r>
      <w:r w:rsidRPr="00BF7A5C">
        <w:t xml:space="preserve">, u iznosu od 50.308,13 kuna, identifikator nadmetanja 8645, </w:t>
      </w:r>
    </w:p>
    <w:p w:rsidRDefault="00460E61" w:rsidP="001D5F54" w:rsidR="001D5F54" w:rsidRPr="00BF7A5C">
      <w:pPr>
        <w:jc w:val="both"/>
      </w:pPr>
      <w:r w:rsidRPr="00BF7A5C">
        <w:tab/>
      </w:r>
      <w:r w:rsidR="001D5F54" w:rsidRPr="00BF7A5C">
        <w:t xml:space="preserve">- </w:t>
      </w:r>
      <w:r w:rsidR="00712F29" w:rsidRPr="00BF7A5C">
        <w:t>CLAUS SIEBEN SCHWOGENSTRASSE 002, 41063 MONCHENGLADBACH, NJEMAČKA</w:t>
      </w:r>
      <w:r w:rsidR="001D5F54" w:rsidRPr="00BF7A5C">
        <w:t xml:space="preserve">, OIB: </w:t>
      </w:r>
      <w:r w:rsidR="00AC5CC3" w:rsidRPr="00BF7A5C">
        <w:t>22631439438</w:t>
      </w:r>
      <w:r w:rsidR="001D5F54" w:rsidRPr="00BF7A5C">
        <w:t>, na račun HR</w:t>
      </w:r>
      <w:r w:rsidR="000373BA" w:rsidRPr="00BF7A5C">
        <w:t>0224070001300000613</w:t>
      </w:r>
      <w:r w:rsidR="001D5F54" w:rsidRPr="00BF7A5C">
        <w:t>, u iznosu od 50.30</w:t>
      </w:r>
      <w:r w:rsidR="00AC5CC3" w:rsidRPr="00BF7A5C">
        <w:t>8,13</w:t>
      </w:r>
      <w:r w:rsidR="001D5F54" w:rsidRPr="00BF7A5C">
        <w:t xml:space="preserve"> kuna, identifikator nadmetanja 8645, </w:t>
      </w:r>
    </w:p>
    <w:p w:rsidRDefault="001D5F54" w:rsidP="001D5F54" w:rsidR="001D5F54" w:rsidRPr="00BF7A5C">
      <w:pPr>
        <w:jc w:val="both"/>
      </w:pPr>
      <w:r w:rsidRPr="00BF7A5C">
        <w:tab/>
        <w:t xml:space="preserve">- </w:t>
      </w:r>
      <w:r w:rsidR="00AC5CC3" w:rsidRPr="00BF7A5C">
        <w:t>Lovri Oreškoviću</w:t>
      </w:r>
      <w:r w:rsidRPr="00BF7A5C">
        <w:t xml:space="preserve"> iz </w:t>
      </w:r>
      <w:r w:rsidR="00AC5CC3" w:rsidRPr="00BF7A5C">
        <w:t>Samobora</w:t>
      </w:r>
      <w:r w:rsidRPr="00BF7A5C">
        <w:t xml:space="preserve">, </w:t>
      </w:r>
      <w:r w:rsidR="0037426C" w:rsidRPr="00BF7A5C">
        <w:t>Ferde Livadića 6</w:t>
      </w:r>
      <w:r w:rsidRPr="00BF7A5C">
        <w:t xml:space="preserve">, OIB: </w:t>
      </w:r>
      <w:r w:rsidR="0037426C" w:rsidRPr="00BF7A5C">
        <w:t>23209972838</w:t>
      </w:r>
      <w:r w:rsidRPr="00BF7A5C">
        <w:t>, na račun HR</w:t>
      </w:r>
      <w:r w:rsidR="000373BA" w:rsidRPr="00BF7A5C">
        <w:t>4423600003232149285</w:t>
      </w:r>
      <w:r w:rsidRPr="00BF7A5C">
        <w:t xml:space="preserve">, u iznosu od 50.308,13 kuna, identifikator nadmetanja 8645, </w:t>
      </w:r>
    </w:p>
    <w:p w:rsidRDefault="0037426C" w:rsidP="001324EB" w:rsidR="001324EB" w:rsidRPr="00A30FEA">
      <w:pPr>
        <w:jc w:val="both"/>
      </w:pPr>
      <w:r w:rsidRPr="00BF7A5C">
        <w:tab/>
      </w:r>
      <w:r w:rsidR="001D5F54" w:rsidRPr="00BF7A5C">
        <w:t xml:space="preserve">- </w:t>
      </w:r>
      <w:r w:rsidRPr="00BF7A5C">
        <w:t>Vjekoslavu Vahtariću</w:t>
      </w:r>
      <w:r w:rsidR="001D5F54" w:rsidRPr="00BF7A5C">
        <w:t xml:space="preserve"> iz </w:t>
      </w:r>
      <w:r w:rsidR="00E42317" w:rsidRPr="00BF7A5C">
        <w:t>Opatije</w:t>
      </w:r>
      <w:r w:rsidR="001D5F54" w:rsidRPr="00BF7A5C">
        <w:t xml:space="preserve">, </w:t>
      </w:r>
      <w:r w:rsidR="00E42317" w:rsidRPr="00BF7A5C">
        <w:t>Ulica Augusta Šenoe 1</w:t>
      </w:r>
      <w:r w:rsidR="001D5F54" w:rsidRPr="00BF7A5C">
        <w:t xml:space="preserve">, OIB: </w:t>
      </w:r>
      <w:r w:rsidR="00E42317" w:rsidRPr="00BF7A5C">
        <w:t>18851267335</w:t>
      </w:r>
      <w:r w:rsidR="001D5F54" w:rsidRPr="00BF7A5C">
        <w:t>, na račun HR</w:t>
      </w:r>
      <w:r w:rsidR="0027729F" w:rsidRPr="00BF7A5C">
        <w:t>6223600003219856636</w:t>
      </w:r>
      <w:r w:rsidR="001D5F54" w:rsidRPr="00BF7A5C">
        <w:t>, u iznosu od 50.30</w:t>
      </w:r>
      <w:r w:rsidR="00E42317" w:rsidRPr="00BF7A5C">
        <w:t>8</w:t>
      </w:r>
      <w:r w:rsidR="001D5F54" w:rsidRPr="00BF7A5C">
        <w:t>,</w:t>
      </w:r>
      <w:r w:rsidR="00E42317" w:rsidRPr="00BF7A5C">
        <w:t>13</w:t>
      </w:r>
      <w:r w:rsidR="001D5F54" w:rsidRPr="00BF7A5C">
        <w:t xml:space="preserve"> kuna, identifikator nadmetanja 8645</w:t>
      </w:r>
      <w:r w:rsidR="00E42317" w:rsidRPr="00BF7A5C">
        <w:t>.</w:t>
      </w:r>
      <w:r w:rsidR="00A30FEA">
        <w:t xml:space="preserve">                                                                                        </w:t>
      </w:r>
    </w:p>
    <w:p w:rsidRDefault="00E00844" w:rsidP="00E00844" w:rsidR="00E00844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F506F1">
        <w:t>6</w:t>
      </w:r>
      <w:r w:rsidR="00066596" w:rsidRPr="00F06A9B">
        <w:t xml:space="preserve">. </w:t>
      </w:r>
      <w:r w:rsidR="00F506F1">
        <w:t>kolovoza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lastRenderedPageBreak/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27729F" w:rsidR="0027729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76FA">
          <w:rPr>
            <w:noProof/>
          </w:rPr>
          <w:t>2</w:t>
        </w:r>
        <w:r>
          <w:fldChar w:fldCharType="end"/>
        </w:r>
        <w:r>
          <w:tab/>
        </w:r>
        <w:r w:rsidR="0027729F">
          <w:t>Posl. broj: 4 St-826/2016-1</w:t>
        </w:r>
        <w:r w:rsidR="00EB6178">
          <w:t>42</w:t>
        </w:r>
      </w:p>
      <w:p w:rsidRDefault="000876FA" w:rsidR="003E5AEE">
        <w:pPr>
          <w:pStyle w:val="Zaglavlje"/>
          <w:jc w:val="center"/>
        </w:pPr>
      </w:p>
    </w:sdtContent>
  </w:sdt>
  <w:p w:rsidRDefault="000876FA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r>
      <w:t>Posl. broj: 4</w:t>
    </w:r>
    <w:r w:rsidR="00E83E93">
      <w:t xml:space="preserve"> St-</w:t>
    </w:r>
    <w:r w:rsidR="00DB75B7">
      <w:t>826/2016-</w:t>
    </w:r>
    <w:r w:rsidR="00ED2D43">
      <w:t>1</w:t>
    </w:r>
    <w:r w:rsidR="00EB6178">
      <w:t>42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14405"/>
    <w:rsid w:val="0002282D"/>
    <w:rsid w:val="0003699F"/>
    <w:rsid w:val="000373BA"/>
    <w:rsid w:val="00041E04"/>
    <w:rsid w:val="00042B62"/>
    <w:rsid w:val="00066596"/>
    <w:rsid w:val="000876FA"/>
    <w:rsid w:val="000B53C7"/>
    <w:rsid w:val="000F2186"/>
    <w:rsid w:val="00110932"/>
    <w:rsid w:val="001324EB"/>
    <w:rsid w:val="00153FC9"/>
    <w:rsid w:val="00155103"/>
    <w:rsid w:val="00180267"/>
    <w:rsid w:val="00183C04"/>
    <w:rsid w:val="001D5F54"/>
    <w:rsid w:val="001E5CBF"/>
    <w:rsid w:val="002230AE"/>
    <w:rsid w:val="0022561B"/>
    <w:rsid w:val="002374A3"/>
    <w:rsid w:val="0027600A"/>
    <w:rsid w:val="0027729F"/>
    <w:rsid w:val="002833D3"/>
    <w:rsid w:val="002E71DD"/>
    <w:rsid w:val="002F3948"/>
    <w:rsid w:val="00301B00"/>
    <w:rsid w:val="00344184"/>
    <w:rsid w:val="00344284"/>
    <w:rsid w:val="003469DE"/>
    <w:rsid w:val="0037426C"/>
    <w:rsid w:val="0039275C"/>
    <w:rsid w:val="003A3A66"/>
    <w:rsid w:val="003E710E"/>
    <w:rsid w:val="003E7AD5"/>
    <w:rsid w:val="00402146"/>
    <w:rsid w:val="00422593"/>
    <w:rsid w:val="00425A7F"/>
    <w:rsid w:val="00460E61"/>
    <w:rsid w:val="00467ACD"/>
    <w:rsid w:val="0047310D"/>
    <w:rsid w:val="0048523E"/>
    <w:rsid w:val="004A0C06"/>
    <w:rsid w:val="004B46D5"/>
    <w:rsid w:val="004C3370"/>
    <w:rsid w:val="004F1C5E"/>
    <w:rsid w:val="004F409C"/>
    <w:rsid w:val="00507C38"/>
    <w:rsid w:val="00515486"/>
    <w:rsid w:val="00536BF1"/>
    <w:rsid w:val="00550E17"/>
    <w:rsid w:val="00554328"/>
    <w:rsid w:val="00562161"/>
    <w:rsid w:val="005B09FD"/>
    <w:rsid w:val="005B6AEF"/>
    <w:rsid w:val="006000EA"/>
    <w:rsid w:val="00630DB0"/>
    <w:rsid w:val="006468D2"/>
    <w:rsid w:val="0065135C"/>
    <w:rsid w:val="00654BC2"/>
    <w:rsid w:val="00663B44"/>
    <w:rsid w:val="006B5EE4"/>
    <w:rsid w:val="006C504E"/>
    <w:rsid w:val="006E29EB"/>
    <w:rsid w:val="00712F29"/>
    <w:rsid w:val="00725C6C"/>
    <w:rsid w:val="007E20E5"/>
    <w:rsid w:val="007E221B"/>
    <w:rsid w:val="007E248B"/>
    <w:rsid w:val="007E65D9"/>
    <w:rsid w:val="007F148C"/>
    <w:rsid w:val="00804457"/>
    <w:rsid w:val="00810207"/>
    <w:rsid w:val="00824BB1"/>
    <w:rsid w:val="008366D5"/>
    <w:rsid w:val="008546A7"/>
    <w:rsid w:val="0088093C"/>
    <w:rsid w:val="008901D1"/>
    <w:rsid w:val="00893BCB"/>
    <w:rsid w:val="008E2676"/>
    <w:rsid w:val="008E46C2"/>
    <w:rsid w:val="008F5616"/>
    <w:rsid w:val="00927ACF"/>
    <w:rsid w:val="009309A7"/>
    <w:rsid w:val="00933F52"/>
    <w:rsid w:val="009362C5"/>
    <w:rsid w:val="0097292F"/>
    <w:rsid w:val="00985388"/>
    <w:rsid w:val="009A21D2"/>
    <w:rsid w:val="009A3B57"/>
    <w:rsid w:val="009A5AB9"/>
    <w:rsid w:val="009B27E5"/>
    <w:rsid w:val="009C0B19"/>
    <w:rsid w:val="009D1C52"/>
    <w:rsid w:val="009D4DEC"/>
    <w:rsid w:val="009F50D3"/>
    <w:rsid w:val="009F706D"/>
    <w:rsid w:val="00A0319C"/>
    <w:rsid w:val="00A30FEA"/>
    <w:rsid w:val="00A5705A"/>
    <w:rsid w:val="00A57DBF"/>
    <w:rsid w:val="00A77755"/>
    <w:rsid w:val="00AA6865"/>
    <w:rsid w:val="00AB7C98"/>
    <w:rsid w:val="00AC5CC3"/>
    <w:rsid w:val="00AC765E"/>
    <w:rsid w:val="00AE4482"/>
    <w:rsid w:val="00AF0484"/>
    <w:rsid w:val="00B26280"/>
    <w:rsid w:val="00B271A0"/>
    <w:rsid w:val="00B65749"/>
    <w:rsid w:val="00B66DD2"/>
    <w:rsid w:val="00B77706"/>
    <w:rsid w:val="00B86797"/>
    <w:rsid w:val="00BA0CF9"/>
    <w:rsid w:val="00BB04C4"/>
    <w:rsid w:val="00BC5F91"/>
    <w:rsid w:val="00BD53A9"/>
    <w:rsid w:val="00BF3915"/>
    <w:rsid w:val="00BF3DF8"/>
    <w:rsid w:val="00BF7A5C"/>
    <w:rsid w:val="00C25BFC"/>
    <w:rsid w:val="00C37927"/>
    <w:rsid w:val="00C4706B"/>
    <w:rsid w:val="00C77BF0"/>
    <w:rsid w:val="00C94429"/>
    <w:rsid w:val="00CC009C"/>
    <w:rsid w:val="00CC2893"/>
    <w:rsid w:val="00CE3073"/>
    <w:rsid w:val="00CE5D40"/>
    <w:rsid w:val="00D000C5"/>
    <w:rsid w:val="00D00E83"/>
    <w:rsid w:val="00DB75B7"/>
    <w:rsid w:val="00DC00E4"/>
    <w:rsid w:val="00E00844"/>
    <w:rsid w:val="00E118FD"/>
    <w:rsid w:val="00E25A94"/>
    <w:rsid w:val="00E40DC0"/>
    <w:rsid w:val="00E42317"/>
    <w:rsid w:val="00E473CF"/>
    <w:rsid w:val="00E51F88"/>
    <w:rsid w:val="00E83E93"/>
    <w:rsid w:val="00EA09F0"/>
    <w:rsid w:val="00EA2A63"/>
    <w:rsid w:val="00EB17B1"/>
    <w:rsid w:val="00EB6178"/>
    <w:rsid w:val="00ED2D43"/>
    <w:rsid w:val="00F00731"/>
    <w:rsid w:val="00F06A9B"/>
    <w:rsid w:val="00F31A55"/>
    <w:rsid w:val="00F32EBF"/>
    <w:rsid w:val="00F506F1"/>
    <w:rsid w:val="00F600EC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St-826/2016-142</izvorni_sadrzaj>
    <derivirana_varijabla naziv="DomainObject.Oznaka_1">St-826/2016-142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St-826/2016-142</izvorni_sadrzaj>
    <derivirana_varijabla naziv="DomainObject.PoslovniBrojDokumenta_1">St-826/2016-142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2584</properties:Characters>
  <properties:Lines>55</properties:Lines>
  <properties:Paragraphs>29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2018-07-27T07:33:00Z</dcterms:created>
  <dc:creator>Jasmina Matika</dc:creator>
  <cp:lastModifiedBy>Sanja Prodan</cp:lastModifiedBy>
  <cp:lastPrinted>2018-08-06T07:32:00Z</cp:lastPrinted>
  <dcterms:modified xmlns:xsi="http://www.w3.org/2001/XMLSchema-instance" xsi:type="dcterms:W3CDTF">2018-08-06T07:34:00Z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St-826/2016-142 / Odluka - Zaključak (St-826-2016-134-povrat_jamčevine_mara.docx)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