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f9d9" w14:paraId="c6df9d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315DD">
        <w:t>8257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4072A">
        <w:t>CENTAR ZA STRATEGIJU I RAZVOJ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04072A">
        <w:t>Kranjčevićeva 27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04072A">
        <w:t>69266632456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4072A">
        <w:t>3.255,35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315DD">
      <w:rPr>
        <w:b/>
      </w:rPr>
      <w:t>8257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11195A"/>
    <w:rsid w:val="00114EAD"/>
    <w:rsid w:val="00160967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96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96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96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96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96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96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96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96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8257</izvorni_sadrzaj>
    <derivirana_varijabla naziv="DomainObject.Predmet.Broj_1">8257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St-8257/2015</izvorni_sadrzaj>
    <derivirana_varijabla naziv="DomainObject.Predmet.OznakaBroj_1">St-8257/2015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STRATEGIJU I RAZVOJ d.o.o.</izvorni_sadrzaj>
    <derivirana_varijabla naziv="DomainObject.Predmet.ProtustrankaFormated_1">  CENTAR ZA STRATEGIJU I RAZVOJ d.o.o.</derivirana_varijabla>
  </DomainObject.Predmet.ProtustrankaFormated>
  <DomainObject.Predmet.ProtustrankaFormatedOIB>
    <izvorni_sadrzaj>  CENTAR ZA STRATEGIJU I RAZVOJ d.o.o., OIB 69266632456</izvorni_sadrzaj>
    <derivirana_varijabla naziv="DomainObject.Predmet.ProtustrankaFormatedOIB_1">  CENTAR ZA STRATEGIJU I RAZVOJ d.o.o., OIB 69266632456</derivirana_varijabla>
  </DomainObject.Predmet.ProtustrankaFormatedOIB>
  <DomainObject.Predmet.ProtustrankaFormatedWithAdress>
    <izvorni_sadrzaj> CENTAR ZA STRATEGIJU I RAZVOJ d.o.o., Kranjčevićeva 27/a, 10000 Zagreb</izvorni_sadrzaj>
    <derivirana_varijabla naziv="DomainObject.Predmet.ProtustrankaFormatedWithAdress_1"> CENTAR ZA STRATEGIJU I RAZVOJ d.o.o., Kranjčevićeva 27/a, 10000 Zagreb</derivirana_varijabla>
  </DomainObject.Predmet.ProtustrankaFormatedWithAdress>
  <DomainObject.Predmet.ProtustrankaFormatedWithAdressOIB>
    <izvorni_sadrzaj> CENTAR ZA STRATEGIJU I RAZVOJ d.o.o., OIB 69266632456, Kranjčevićeva 27/a, 10000 Zagreb</izvorni_sadrzaj>
    <derivirana_varijabla naziv="DomainObject.Predmet.ProtustrankaFormatedWithAdressOIB_1"> CENTAR ZA STRATEGIJU I RAZVOJ d.o.o., OIB 69266632456, Kranjčevićeva 27/a, 10000 Zagreb</derivirana_varijabla>
  </DomainObject.Predmet.ProtustrankaFormatedWithAdressOIB>
  <DomainObject.Predmet.ProtustrankaWithAdress>
    <izvorni_sadrzaj>CENTAR ZA STRATEGIJU I RAZVOJ d.o.o. Kranjčevićeva 27/a, 10000 Zagreb</izvorni_sadrzaj>
    <derivirana_varijabla naziv="DomainObject.Predmet.ProtustrankaWithAdress_1">CENTAR ZA STRATEGIJU I RAZVOJ d.o.o. Kranjčevićeva 27/a, 10000 Zagreb</derivirana_varijabla>
  </DomainObject.Predmet.ProtustrankaWithAdress>
  <DomainObject.Predmet.ProtustrankaWithAdressOIB>
    <izvorni_sadrzaj>CENTAR ZA STRATEGIJU I RAZVOJ d.o.o., OIB 69266632456, Kranjčevićeva 27/a, 10000 Zagreb</izvorni_sadrzaj>
    <derivirana_varijabla naziv="DomainObject.Predmet.ProtustrankaWithAdressOIB_1">CENTAR ZA STRATEGIJU I RAZVOJ d.o.o., OIB 69266632456, Kranjčevićeva 27/a, 10000 Zagreb</derivirana_varijabla>
  </DomainObject.Predmet.ProtustrankaWithAdressOIB>
  <DomainObject.Predmet.ProtustrankaNazivFormated>
    <izvorni_sadrzaj>CENTAR ZA STRATEGIJU I RAZVOJ d.o.o.</izvorni_sadrzaj>
    <derivirana_varijabla naziv="DomainObject.Predmet.ProtustrankaNazivFormated_1">CENTAR ZA STRATEGIJU I RAZVOJ d.o.o.</derivirana_varijabla>
  </DomainObject.Predmet.ProtustrankaNazivFormated>
  <DomainObject.Predmet.ProtustrankaNazivFormatedOIB>
    <izvorni_sadrzaj>CENTAR ZA STRATEGIJU I RAZVOJ d.o.o., OIB 69266632456</izvorni_sadrzaj>
    <derivirana_varijabla naziv="DomainObject.Predmet.ProtustrankaNazivFormatedOIB_1">CENTAR ZA STRATEGIJU I RAZVOJ d.o.o., OIB 69266632456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STRATEGIJU I RAZVOJ d.o.o.</item>
    </izvorni_sadrzaj>
    <derivirana_varijabla naziv="DomainObject.Predmet.ProtuStrankaListFormated_1">
      <item>CENTAR ZA STRATEGIJU I RAZVOJ d.o.o.</item>
    </derivirana_varijabla>
  </DomainObject.Predmet.ProtuStrankaListFormated>
  <DomainObject.Predmet.ProtuStrankaListFormatedOIB>
    <izvorni_sadrzaj>
      <item>CENTAR ZA STRATEGIJU I RAZVOJ d.o.o., OIB 69266632456</item>
    </izvorni_sadrzaj>
    <derivirana_varijabla naziv="DomainObject.Predmet.ProtuStrankaListFormatedOIB_1">
      <item>CENTAR ZA STRATEGIJU I RAZVOJ d.o.o., OIB 69266632456</item>
    </derivirana_varijabla>
  </DomainObject.Predmet.ProtuStrankaListFormatedOIB>
  <DomainObject.Predmet.ProtuStrankaListFormatedWithAdress>
    <izvorni_sadrzaj>
      <item>CENTAR ZA STRATEGIJU I RAZVOJ d.o.o., Kranjčevićeva 27/a, 10000 Zagreb</item>
    </izvorni_sadrzaj>
    <derivirana_varijabla naziv="DomainObject.Predmet.ProtuStrankaListFormatedWithAdress_1">
      <item>CENTAR ZA STRATEGIJU I RAZVOJ d.o.o., Kranjčevićeva 27/a, 10000 Zagreb</item>
    </derivirana_varijabla>
  </DomainObject.Predmet.ProtuStrankaListFormatedWithAdress>
  <DomainObject.Predmet.ProtuStrankaListFormatedWithAdressOIB>
    <izvorni_sadrzaj>
      <item>CENTAR ZA STRATEGIJU I RAZVOJ d.o.o., OIB 69266632456, Kranjčevićeva 27/a, 10000 Zagreb</item>
    </izvorni_sadrzaj>
    <derivirana_varijabla naziv="DomainObject.Predmet.ProtuStrankaListFormatedWithAdressOIB_1">
      <item>CENTAR ZA STRATEGIJU I RAZVOJ d.o.o., OIB 69266632456, Kranjčevićeva 27/a, 10000 Zagreb</item>
    </derivirana_varijabla>
  </DomainObject.Predmet.ProtuStrankaListFormatedWithAdressOIB>
  <DomainObject.Predmet.ProtuStrankaListNazivFormated>
    <izvorni_sadrzaj>
      <item>CENTAR ZA STRATEGIJU I RAZVOJ d.o.o.</item>
    </izvorni_sadrzaj>
    <derivirana_varijabla naziv="DomainObject.Predmet.ProtuStrankaListNazivFormated_1">
      <item>CENTAR ZA STRATEGIJU I RAZVOJ d.o.o.</item>
    </derivirana_varijabla>
  </DomainObject.Predmet.ProtuStrankaListNazivFormated>
  <DomainObject.Predmet.ProtuStrankaListNazivFormatedOIB>
    <izvorni_sadrzaj>
      <item>CENTAR ZA STRATEGIJU I RAZVOJ d.o.o., OIB 69266632456</item>
    </izvorni_sadrzaj>
    <derivirana_varijabla naziv="DomainObject.Predmet.ProtuStrankaListNazivFormatedOIB_1">
      <item>CENTAR ZA STRATEGIJU I RAZVOJ d.o.o., OIB 69266632456</item>
    </derivirana_varijabla>
  </DomainObject.Predmet.ProtuStrankaListNazivFormatedOIB>
  <DomainObject.Predmet.OstaliListFormated>
    <izvorni_sadrzaj>
      <item>PETRA SAHLBERG</item>
      <item>DOMAGOJ RAČIĆ</item>
    </izvorni_sadrzaj>
    <derivirana_varijabla naziv="DomainObject.Predmet.OstaliListFormated_1">
      <item>PETRA SAHLBERG</item>
      <item>DOMAGOJ RAČIĆ</item>
    </derivirana_varijabla>
  </DomainObject.Predmet.OstaliListFormated>
  <DomainObject.Predmet.OstaliListFormatedOIB>
    <izvorni_sadrzaj>
      <item>PETRA SAHLBERG, OIB 35522105518</item>
      <item>DOMAGOJ RAČIĆ, OIB 95622215052</item>
    </izvorni_sadrzaj>
    <derivirana_varijabla naziv="DomainObject.Predmet.OstaliListFormatedOIB_1">
      <item>PETRA SAHLBERG, OIB 35522105518</item>
      <item>DOMAGOJ RAČIĆ, OIB 95622215052</item>
    </derivirana_varijabla>
  </DomainObject.Predmet.OstaliListFormatedOIB>
  <DomainObject.Predmet.OstaliListFormatedWithAdress>
    <izvorni_sadrzaj>
      <item>PETRA SAHLBERG, Kranjčevićeva 27/A, 10000 Zagreb</item>
      <item>DOMAGOJ RAČIĆ, Laščinska cesta 134/A, 10000 Zagreb</item>
    </izvorni_sadrzaj>
    <derivirana_varijabla naziv="DomainObject.Predmet.OstaliListFormatedWithAdress_1">
      <item>PETRA SAHLBERG, Kranjčevićeva 27/A, 10000 Zagreb</item>
      <item>DOMAGOJ RAČIĆ, Laščinska cesta 134/A, 10000 Zagreb</item>
    </derivirana_varijabla>
  </DomainObject.Predmet.OstaliListFormatedWithAdress>
  <DomainObject.Predmet.OstaliListFormatedWithAdressOIB>
    <izvorni_sadrzaj>
      <item>PETRA SAHLBERG, OIB 35522105518, Kranjčevićeva 27/A, 10000 Zagreb</item>
      <item>DOMAGOJ RAČIĆ, OIB 95622215052, Laščinska cesta 134/A, 10000 Zagreb</item>
    </izvorni_sadrzaj>
    <derivirana_varijabla naziv="DomainObject.Predmet.OstaliListFormatedWithAdressOIB_1">
      <item>PETRA SAHLBERG, OIB 35522105518, Kranjčevićeva 27/A, 10000 Zagreb</item>
      <item>DOMAGOJ RAČIĆ, OIB 95622215052, Laščinska cesta 134/A, 10000 Zagreb</item>
    </derivirana_varijabla>
  </DomainObject.Predmet.OstaliListFormatedWithAdressOIB>
  <DomainObject.Predmet.OstaliListNazivFormated>
    <izvorni_sadrzaj>
      <item>PETRA SAHLBERG</item>
      <item>DOMAGOJ RAČIĆ</item>
    </izvorni_sadrzaj>
    <derivirana_varijabla naziv="DomainObject.Predmet.OstaliListNazivFormated_1">
      <item>PETRA SAHLBERG</item>
      <item>DOMAGOJ RAČIĆ</item>
    </derivirana_varijabla>
  </DomainObject.Predmet.OstaliListNazivFormated>
  <DomainObject.Predmet.OstaliListNazivFormatedOIB>
    <izvorni_sadrzaj>
      <item>PETRA SAHLBERG, OIB 35522105518</item>
      <item>DOMAGOJ RAČIĆ, OIB 95622215052</item>
    </izvorni_sadrzaj>
    <derivirana_varijabla naziv="DomainObject.Predmet.OstaliListNazivFormatedOIB_1">
      <item>PETRA SAHLBERG, OIB 35522105518</item>
      <item>DOMAGOJ RAČIĆ, OIB 95622215052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STRATEGIJU I RAZVOJ d.o.o.</izvorni_sadrzaj>
    <derivirana_varijabla naziv="DomainObject.Predmet.ProtustrankaIDrugi_1">CENTAR ZA STRATEGIJU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STRATEGIJU I RAZVOJ d.o.o., OIB 69266632456, Kranjčevićeva 27/a, 10000 Zagreb</izvorni_sadrzaj>
    <derivirana_varijabla naziv="DomainObject.Predmet.ProtustrankaIDrugiAdressOIB_1">CENTAR ZA STRATEGIJU I RAZVOJ d.o.o., OIB 69266632456, Kranjčevićeva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STRATEGIJU I RAZVOJ d.o.o.</item>
      <item>FINA Regionalni centar Zagreb</item>
      <item>PETRA SAHLBERG</item>
      <item>DOMAGOJ RAČIĆ</item>
    </izvorni_sadrzaj>
    <derivirana_varijabla naziv="DomainObject.Predmet.SudioniciListNaziv_1">
      <item>CENTAR ZA STRATEGIJU I RAZVOJ d.o.o.</item>
      <item>FINA Regionalni centar Zagreb</item>
      <item>PETRA SAHLBERG</item>
      <item>DOMAGOJ RAČIĆ</item>
    </derivirana_varijabla>
  </DomainObject.Predmet.SudioniciListNaziv>
  <DomainObject.Predmet.SudioniciListAdressOIB>
    <izvorni_sadrzaj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izvorni_sadrzaj>
    <derivirana_varijabla naziv="DomainObject.Predmet.SudioniciListAdressOIB_1"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69266632456</item>
      <item>, OIB 85821130368</item>
      <item>, OIB 35522105518</item>
      <item>, OIB 95622215052</item>
    </izvorni_sadrzaj>
    <derivirana_varijabla naziv="DomainObject.Predmet.SudioniciListNazivOIB_1">
      <item>, OIB 69266632456</item>
      <item>, OIB 85821130368</item>
      <item>, OIB 35522105518</item>
      <item>, OIB 95622215052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2016-02-18T13:13:00Z</dcterms:created>
  <dc:creator>ilukac</dc:creator>
  <cp:lastModifiedBy>Ksenija Hršak</cp:lastModifiedBy>
  <cp:lastPrinted>2016-02-18T13:05:00Z</cp:lastPrinted>
  <dcterms:modified xmlns:xsi="http://www.w3.org/2001/XMLSchema-instance" xsi:type="dcterms:W3CDTF">2016-02-18T13:14:00Z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