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A521A8">
                    <w:rPr>
                      <w:sz w:val="22"/>
                      <w:szCs w:val="22"/>
                    </w:rPr>
                    <w:t>18. St-534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613715b" w14:paraId="613715b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A521A8">
        <w:t>GREEN SMOKE jednostavno društvo s ograničenom odgovornošću za trgovinu i usluge, Zagreb, Medvedgradska 3, MBS: 080994159, OIB: 20559618193</w:t>
      </w:r>
      <w:r w:rsidR="0069459D">
        <w:t xml:space="preserve">, </w:t>
      </w:r>
      <w:r w:rsidR="00B54459">
        <w:t xml:space="preserve"> </w:t>
      </w:r>
      <w:r w:rsidR="000979AA">
        <w:t xml:space="preserve">  dana </w:t>
      </w:r>
      <w:r w:rsidR="00482488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A521A8">
        <w:t>GREEN SMOKE jednostavno društvo s ograničenom odgovornošću za trgovinu i usluge, Zagreb, Medvedgradska 3, MBS: 080994159, OIB: 20559618193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666E37" w:rsidR="00482488" w:rsidRPr="00B03FB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A521A8">
        <w:t xml:space="preserve">Maša </w:t>
      </w:r>
      <w:proofErr w:type="spellStart"/>
      <w:r w:rsidR="00A521A8">
        <w:t>Šoštarko</w:t>
      </w:r>
      <w:proofErr w:type="spellEnd"/>
      <w:r w:rsidR="00A521A8">
        <w:t>, Brodska 26, Osijek, OIB: 30793582245.</w:t>
      </w:r>
    </w:p>
    <w:p w:rsidRDefault="004E5FC6" w:rsidP="00482488" w:rsidR="004E5FC6" w:rsidRPr="00482488">
      <w:pPr>
        <w:pStyle w:val="Odlomakpopisa"/>
        <w:ind w:left="106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A521A8">
        <w:t>GREEN SMOKE jednostavno društvo s ograničenom odgovornošću za trgovinu i usluge, Zagreb, Medvedgradska 3, MBS: 080994159, OIB: 20559618193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A521A8">
        <w:rPr>
          <w:bCs/>
        </w:rPr>
        <w:t>18</w:t>
      </w:r>
      <w:r w:rsidR="000C1B37">
        <w:rPr>
          <w:bCs/>
        </w:rPr>
        <w:t xml:space="preserve">. </w:t>
      </w:r>
      <w:r w:rsidR="00666E37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666E37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666E37">
        <w:rPr>
          <w:bCs/>
        </w:rPr>
        <w:t xml:space="preserve"> </w:t>
      </w:r>
      <w:proofErr w:type="spellStart"/>
      <w:r w:rsidR="00666E37">
        <w:rPr>
          <w:bCs/>
        </w:rPr>
        <w:t>Ur.broj</w:t>
      </w:r>
      <w:proofErr w:type="spellEnd"/>
      <w:r w:rsidR="00666E37">
        <w:rPr>
          <w:bCs/>
        </w:rPr>
        <w:t>: 04-06-17</w:t>
      </w:r>
      <w:r w:rsidR="005B7B60">
        <w:rPr>
          <w:bCs/>
        </w:rPr>
        <w:t>-</w:t>
      </w:r>
      <w:r w:rsidR="00A521A8">
        <w:rPr>
          <w:bCs/>
        </w:rPr>
        <w:t>6100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A521A8">
        <w:rPr>
          <w:bCs/>
        </w:rPr>
        <w:t>15</w:t>
      </w:r>
      <w:r w:rsidR="000C1B37">
        <w:rPr>
          <w:bCs/>
        </w:rPr>
        <w:t xml:space="preserve">. </w:t>
      </w:r>
      <w:r w:rsidR="00666E37">
        <w:rPr>
          <w:bCs/>
        </w:rPr>
        <w:t>prosinca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A521A8">
        <w:t>GREEN SMOKE jednostavno društvo s ograničenom odgovornošću za trgovinu i usluge, Zagreb, Medvedgradska 3, MBS: 080994159, OIB: 20559618193</w:t>
      </w:r>
      <w:r w:rsidR="000C1B37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  <w:r>
        <w:t>.</w:t>
      </w: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A521A8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St-534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666E37">
        <w:t>4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A521A8">
        <w:t>534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482488">
        <w:t>17.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16ED2"/>
    <w:rsid w:val="004245A1"/>
    <w:rsid w:val="00463C3F"/>
    <w:rsid w:val="00482488"/>
    <w:rsid w:val="004A311B"/>
    <w:rsid w:val="004E5FC6"/>
    <w:rsid w:val="004F6FBE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D5FD6"/>
    <w:rsid w:val="00DF2CDA"/>
    <w:rsid w:val="00E42342"/>
    <w:rsid w:val="00E867FE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F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F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F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F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F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F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St-534/2018</izvorni_sadrzaj>
    <derivirana_varijabla naziv="DomainObject.Predmet.OznakaBroj_1">St-534/2018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GREEN SMOKE jednostavno društvo s ograničenom odgovornošću za trgovinu i usluge</izvorni_sadrzaj>
    <derivirana_varijabla naziv="DomainObject.Predmet.ProtustrankaFormated_1">  GREEN SMOKE jednostavno društvo s ograničenom odgovornošću za trgovinu i usluge</derivirana_varijabla>
  </DomainObject.Predmet.ProtustrankaFormated>
  <DomainObject.Predmet.ProtustrankaFormatedOIB>
    <izvorni_sadrzaj>  GREEN SMOKE jednostavno društvo s ograničenom odgovornošću za trgovinu i usluge, OIB 20559618193</izvorni_sadrzaj>
    <derivirana_varijabla naziv="DomainObject.Predmet.ProtustrankaFormatedOIB_1">  GREEN SMOKE jednostavno društvo s ograničenom odgovornošću za trgovinu i usluge, OIB 20559618193</derivirana_varijabla>
  </DomainObject.Predmet.ProtustrankaFormatedOIB>
  <DomainObject.Predmet.ProtustrankaFormatedWithAdress>
    <izvorni_sadrzaj> GREEN SMOKE jednostavno društvo s ograničenom odgovornošću za trgovinu i usluge, Medvedgradska 3, 10000 Zagreb</izvorni_sadrzaj>
    <derivirana_varijabla naziv="DomainObject.Predmet.ProtustrankaFormatedWithAdress_1"> GREEN SMOKE jednostavno društvo s ograničenom odgovornošću za trgovinu i usluge, Medvedgradska 3, 10000 Zagreb</derivirana_varijabla>
  </DomainObject.Predmet.ProtustrankaFormatedWithAdress>
  <DomainObject.Predmet.ProtustrankaFormatedWithAdressOIB>
    <izvorni_sadrzaj> GREEN SMOKE jednostavno društvo s ograničenom odgovornošću za trgovinu i usluge, OIB 20559618193, Medvedgradska 3, 10000 Zagreb</izvorni_sadrzaj>
    <derivirana_varijabla naziv="DomainObject.Predmet.ProtustrankaFormatedWithAdressOIB_1"> GREEN SMOKE jednostavno društvo s ograničenom odgovornošću za trgovinu i usluge, OIB 20559618193, Medvedgradska 3, 10000 Zagreb</derivirana_varijabla>
  </DomainObject.Predmet.ProtustrankaFormatedWithAdressOIB>
  <DomainObject.Predmet.ProtustrankaWithAdress>
    <izvorni_sadrzaj>GREEN SMOKE jednostavno društvo s ograničenom odgovornošću za trgovinu i usluge Medvedgradska 3, 10000 Zagreb</izvorni_sadrzaj>
    <derivirana_varijabla naziv="DomainObject.Predmet.ProtustrankaWithAdress_1">GREEN SMOKE jednostavno društvo s ograničenom odgovornošću za trgovinu i usluge Medvedgradska 3, 10000 Zagreb</derivirana_varijabla>
  </DomainObject.Predmet.ProtustrankaWithAdress>
  <DomainObject.Predmet.ProtustrankaWithAdressOIB>
    <izvorni_sadrzaj>GREEN SMOKE jednostavno društvo s ograničenom odgovornošću za trgovinu i usluge, OIB 20559618193, Medvedgradska 3, 10000 Zagreb</izvorni_sadrzaj>
    <derivirana_varijabla naziv="DomainObject.Predmet.ProtustrankaWithAdressOIB_1">GREEN SMOKE jednostavno društvo s ograničenom odgovornošću za trgovinu i usluge, OIB 20559618193, Medvedgradska 3, 10000 Zagreb</derivirana_varijabla>
  </DomainObject.Predmet.ProtustrankaWithAdressOIB>
  <DomainObject.Predmet.ProtustrankaNazivFormated>
    <izvorni_sadrzaj>GREEN SMOKE jednostavno društvo s ograničenom odgovornošću za trgovinu i usluge</izvorni_sadrzaj>
    <derivirana_varijabla naziv="DomainObject.Predmet.ProtustrankaNazivFormated_1">GREEN SMOKE jednostavno društvo s ograničenom odgovornošću za trgovinu i usluge</derivirana_varijabla>
  </DomainObject.Predmet.ProtustrankaNazivFormated>
  <DomainObject.Predmet.ProtustrankaNazivFormatedOIB>
    <izvorni_sadrzaj>GREEN SMOKE jednostavno društvo s ograničenom odgovornošću za trgovinu i usluge, OIB 20559618193</izvorni_sadrzaj>
    <derivirana_varijabla naziv="DomainObject.Predmet.ProtustrankaNazivFormatedOIB_1">GREEN SMOKE jednostavno društvo s ograničenom odgovornošću za trgovinu i usluge, OIB 20559618193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SMOKE jednostavno društvo s ograničenom odgovornošću za trgovinu i usluge</item>
    </izvorni_sadrzaj>
    <derivirana_varijabla naziv="DomainObject.Predmet.ProtuStrankaListFormated_1">
      <item>GREEN SMOKE jednostavno društvo s ograničenom odgovornošću za trgovinu i usluge</item>
    </derivirana_varijabla>
  </DomainObject.Predmet.ProtuStrankaListFormated>
  <DomainObject.Predmet.ProtuStrankaListFormatedOIB>
    <izvorni_sadrzaj>
      <item>GREEN SMOKE jednostavno društvo s ograničenom odgovornošću za trgovinu i usluge, OIB 20559618193</item>
    </izvorni_sadrzaj>
    <derivirana_varijabla naziv="DomainObject.Predmet.ProtuStrankaListFormatedOIB_1">
      <item>GREEN SMOKE jednostavno društvo s ograničenom odgovornošću za trgovinu i usluge, OIB 20559618193</item>
    </derivirana_varijabla>
  </DomainObject.Predmet.ProtuStrankaListFormatedOIB>
  <DomainObject.Predmet.ProtuStrankaListFormatedWithAdress>
    <izvorni_sadrzaj>
      <item>GREEN SMOKE jednostavno društvo s ograničenom odgovornošću za trgovinu i usluge, Medvedgradska 3, 10000 Zagreb</item>
    </izvorni_sadrzaj>
    <derivirana_varijabla naziv="DomainObject.Predmet.ProtuStrankaListFormatedWithAdress_1">
      <item>GREEN SMOKE jednostavno društvo s ograničenom odgovornošću za trgovinu i usluge, Medvedgradska 3, 10000 Zagreb</item>
    </derivirana_varijabla>
  </DomainObject.Predmet.ProtuStrankaListFormatedWithAdress>
  <DomainObject.Predmet.ProtuStrankaListFormatedWithAdressOIB>
    <izvorni_sadrzaj>
      <item>GREEN SMOKE jednostavno društvo s ograničenom odgovornošću za trgovinu i usluge, OIB 20559618193, Medvedgradska 3, 10000 Zagreb</item>
    </izvorni_sadrzaj>
    <derivirana_varijabla naziv="DomainObject.Predmet.ProtuStrankaListFormatedWithAdressOIB_1">
      <item>GREEN SMOKE jednostavno društvo s ograničenom odgovornošću za trgovinu i usluge, OIB 20559618193, Medvedgradska 3, 10000 Zagreb</item>
    </derivirana_varijabla>
  </DomainObject.Predmet.ProtuStrankaListFormatedWithAdressOIB>
  <DomainObject.Predmet.ProtuStrankaListNazivFormated>
    <izvorni_sadrzaj>
      <item>GREEN SMOKE jednostavno društvo s ograničenom odgovornošću za trgovinu i usluge</item>
    </izvorni_sadrzaj>
    <derivirana_varijabla naziv="DomainObject.Predmet.ProtuStrankaListNazivFormated_1">
      <item>GREEN SMOKE jednostavno društvo s ograničenom odgovornošću za trgovinu i usluge</item>
    </derivirana_varijabla>
  </DomainObject.Predmet.ProtuStrankaListNazivFormated>
  <DomainObject.Predmet.ProtuStrankaListNazivFormatedOIB>
    <izvorni_sadrzaj>
      <item>GREEN SMOKE jednostavno društvo s ograničenom odgovornošću za trgovinu i usluge, OIB 20559618193</item>
    </izvorni_sadrzaj>
    <derivirana_varijabla naziv="DomainObject.Predmet.ProtuStrankaListNazivFormatedOIB_1">
      <item>GREEN SMOKE jednostavno društvo s ograničenom odgovornošću za trgovinu i usluge, OIB 20559618193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SMOKE jednostavno društvo s ograničenom odgovornošću za trgovinu i usluge</izvorni_sadrzaj>
    <derivirana_varijabla naziv="DomainObject.Predmet.ProtustrankaIDrugi_1">GREEN SMOKE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GREEN SMOKE jednostavno društvo s ograničenom odgovornošću za trgovinu i usluge, OIB 20559618193, Medvedgradska 3, 10000 Zagreb</izvorni_sadrzaj>
    <derivirana_varijabla naziv="DomainObject.Predmet.ProtustrankaIDrugiAdressOIB_1">GREEN SMOKE jednostavno društvo s ograničenom odgovornošću za trgovinu i usluge, OIB 20559618193, Medvedgradska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SMOKE jednostavno društvo s ograničenom odgovornošću za trgovinu i usluge</item>
      <item>FINA Regionalni centar Zagreb</item>
    </izvorni_sadrzaj>
    <derivirana_varijabla naziv="DomainObject.Predmet.SudioniciListNaziv_1">
      <item>GREEN SMOKE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GREEN SMOKE jednostavno društvo s ograničenom odgovornošću za trgovinu i usluge, OIB 20559618193, Medvedgradska 3,10000 Zagreb</item>
      <item>FINA Regionalni centar Zagreb, OIB 85821130368, Trg svibanjskih žrtava 1995. br. 1,10000 Zagreb</item>
    </izvorni_sadrzaj>
    <derivirana_varijabla naziv="DomainObject.Predmet.SudioniciListAdressOIB_1">
      <item>GREEN SMOKE jednostavno društvo s ograničenom odgovornošću za trgovinu i usluge, OIB 20559618193, Medvedgradska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20559618193</item>
      <item>, OIB 85821130368</item>
    </izvorni_sadrzaj>
    <derivirana_varijabla naziv="DomainObject.Predmet.SudioniciListNazivOIB_1">
      <item>, OIB 20559618193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585C4-5D11-4E04-9ADB-DDD88C23B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3336</properties:Characters>
  <properties:Lines>100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2019-01-17T11:59:00Z</dcterms:created>
  <dc:creator>Snježana Andrijanić</dc:creator>
  <cp:lastModifiedBy>Gordana Harc</cp:lastModifiedBy>
  <cp:lastPrinted>2019-01-17T11:59:00Z</cp:lastPrinted>
  <dcterms:modified xmlns:xsi="http://www.w3.org/2001/XMLSchema-instance" xsi:type="dcterms:W3CDTF">2019-01-17T12:02:00Z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St-534-18-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