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126e" w14:paraId="a25126e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CA6472">
        <w:t>8947</w:t>
      </w:r>
      <w:r w:rsidRPr="00310295">
        <w:t>/1</w:t>
      </w:r>
      <w:r w:rsidR="00CA6472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</w:t>
      </w:r>
      <w:r w:rsidR="000C1248" w:rsidRPr="000C1248">
        <w:t>Podružnica Zagreb, Trg svibanjskih žrtava 1995. broj 1, za otvaranje stečajnog postupka nad dužnikom BALATURA j.d.o.o. za trgovinu i usluge, Zagreb, Strojarska 2, OIB: 74468035691, MBS: 080861992</w:t>
      </w:r>
      <w:r w:rsidR="0086241D">
        <w:t xml:space="preserve">, </w:t>
      </w:r>
      <w:r w:rsidR="00F57034">
        <w:t>7</w:t>
      </w:r>
      <w:r w:rsidR="002C306A" w:rsidRPr="007F40F9">
        <w:t xml:space="preserve">. </w:t>
      </w:r>
      <w:r w:rsidR="00F57034">
        <w:t>lipnja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F57034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CA6472">
        <w:t>894715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3E5DAA">
        <w:t>31</w:t>
      </w:r>
      <w:r>
        <w:t xml:space="preserve">. </w:t>
      </w:r>
      <w:r w:rsidR="003E5DAA">
        <w:t>svibnja</w:t>
      </w:r>
      <w:r w:rsidR="00F57034">
        <w:t xml:space="preserve"> </w:t>
      </w:r>
      <w:r>
        <w:t>2017.</w:t>
      </w:r>
      <w:r w:rsidRPr="00E511E1">
        <w:t xml:space="preserve"> </w:t>
      </w:r>
      <w:r w:rsidR="00F57034">
        <w:t>zastupnik po zakonu dužnika je izjavio da se ne protivi da se nad dužnikom otvori stečajni postupak te da društvo nema u vlasništvu nekretnine ni pokretnine kao niti druge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F57034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F57034">
        <w:t>7</w:t>
      </w:r>
      <w:r w:rsidR="00E75BE6" w:rsidRPr="00E75BE6">
        <w:t xml:space="preserve">. </w:t>
      </w:r>
      <w:r w:rsidR="00F57034">
        <w:t>lipnja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4569A8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4569A8" w:rsidP="004569A8" w:rsidR="004569A8">
      <w:pPr>
        <w:ind w:left="1080"/>
      </w:pPr>
    </w:p>
    <w:p w:rsidRDefault="004569A8" w:rsidP="004569A8" w:rsidR="004569A8">
      <w:pPr>
        <w:ind w:left="1080"/>
      </w:pPr>
    </w:p>
    <w:p w:rsidRDefault="004569A8" w:rsidP="004569A8" w:rsidR="004569A8">
      <w:pPr>
        <w:ind w:left="1080"/>
      </w:pPr>
    </w:p>
    <w:p w:rsidRDefault="004569A8" w:rsidP="004569A8" w:rsidR="00065B42">
      <w:pPr>
        <w:ind w:left="1080"/>
        <w:jc w:val="right"/>
      </w:pPr>
      <w:r>
        <w:t>Za točnost otpravka - ovlašteni službenik</w:t>
      </w:r>
    </w:p>
    <w:p w:rsidRDefault="004569A8" w:rsidP="004569A8" w:rsidR="004569A8" w:rsidRPr="00CB1210">
      <w:pPr>
        <w:ind w:left="1080"/>
        <w:jc w:val="right"/>
      </w:pPr>
      <w:r>
        <w:t xml:space="preserve">                  Katica Franjić</w:t>
      </w:r>
    </w:p>
    <w:sectPr w:rsidSect="009E7952" w:rsidR="004569A8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9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66B" w:rsidP="00180C63" w:rsidR="00F635AB">
    <w:pPr>
      <w:pStyle w:val="Zaglavlje"/>
      <w:jc w:val="right"/>
    </w:pPr>
    <w:r>
      <w:t xml:space="preserve">66 </w:t>
    </w:r>
    <w:r w:rsidR="00F635AB">
      <w:t>St-</w:t>
    </w:r>
    <w:r w:rsidR="00CA6472">
      <w:t>8947</w:t>
    </w:r>
    <w:r w:rsidR="00F635AB">
      <w:t>/1</w:t>
    </w:r>
    <w:r w:rsidR="00CA647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1248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B74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E5DAA"/>
    <w:rsid w:val="00403341"/>
    <w:rsid w:val="00411688"/>
    <w:rsid w:val="00445765"/>
    <w:rsid w:val="004471F4"/>
    <w:rsid w:val="004569A8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066B"/>
    <w:rsid w:val="00727ECA"/>
    <w:rsid w:val="00731EB7"/>
    <w:rsid w:val="00732EB6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C6A45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2397C"/>
    <w:rsid w:val="00C43E80"/>
    <w:rsid w:val="00C603C0"/>
    <w:rsid w:val="00C650A2"/>
    <w:rsid w:val="00C83A33"/>
    <w:rsid w:val="00C85567"/>
    <w:rsid w:val="00C87A30"/>
    <w:rsid w:val="00CA6472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A73BA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670FD"/>
    <w:rsid w:val="00E710CE"/>
    <w:rsid w:val="00E71405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EF23A4"/>
    <w:rsid w:val="00F2448E"/>
    <w:rsid w:val="00F3254F"/>
    <w:rsid w:val="00F33914"/>
    <w:rsid w:val="00F442CB"/>
    <w:rsid w:val="00F50470"/>
    <w:rsid w:val="00F57034"/>
    <w:rsid w:val="00F635AB"/>
    <w:rsid w:val="00F77BDF"/>
    <w:rsid w:val="00F8123E"/>
    <w:rsid w:val="00F86B21"/>
    <w:rsid w:val="00FB5A95"/>
    <w:rsid w:val="00FC2F72"/>
    <w:rsid w:val="00FE328C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8947</izvorni_sadrzaj>
    <derivirana_varijabla naziv="DomainObject.Predmet.Broj_1">8947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St-8947/2015</izvorni_sadrzaj>
    <derivirana_varijabla naziv="DomainObject.Predmet.OznakaBroj_1">St-8947/2015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EKOMIRIN d.o.o.</izvorni_sadrzaj>
    <derivirana_varijabla naziv="DomainObject.Predmet.ProtustrankaFormated_1">  EKOMIRIN d.o.o.</derivirana_varijabla>
  </DomainObject.Predmet.ProtustrankaFormated>
  <DomainObject.Predmet.ProtustrankaFormatedOIB>
    <izvorni_sadrzaj>  EKOMIRIN d.o.o., OIB 73296849319</izvorni_sadrzaj>
    <derivirana_varijabla naziv="DomainObject.Predmet.ProtustrankaFormatedOIB_1">  EKOMIRIN d.o.o., OIB 73296849319</derivirana_varijabla>
  </DomainObject.Predmet.ProtustrankaFormatedOIB>
  <DomainObject.Predmet.ProtustrankaFormatedWithAdress>
    <izvorni_sadrzaj> EKOMIRIN d.o.o., Žakanje 57, 47276 Žakanje</izvorni_sadrzaj>
    <derivirana_varijabla naziv="DomainObject.Predmet.ProtustrankaFormatedWithAdress_1"> EKOMIRIN d.o.o., Žakanje 57, 47276 Žakanje</derivirana_varijabla>
  </DomainObject.Predmet.ProtustrankaFormatedWithAdress>
  <DomainObject.Predmet.ProtustrankaFormatedWithAdressOIB>
    <izvorni_sadrzaj> EKOMIRIN d.o.o., OIB 73296849319, Žakanje 57, 47276 Žakanje</izvorni_sadrzaj>
    <derivirana_varijabla naziv="DomainObject.Predmet.ProtustrankaFormatedWithAdressOIB_1"> EKOMIRIN d.o.o., OIB 73296849319, Žakanje 57, 47276 Žakanje</derivirana_varijabla>
  </DomainObject.Predmet.ProtustrankaFormatedWithAdressOIB>
  <DomainObject.Predmet.ProtustrankaWithAdress>
    <izvorni_sadrzaj>EKOMIRIN d.o.o. Žakanje 57, 47276 Žakanje</izvorni_sadrzaj>
    <derivirana_varijabla naziv="DomainObject.Predmet.ProtustrankaWithAdress_1">EKOMIRIN d.o.o. Žakanje 57, 47276 Žakanje</derivirana_varijabla>
  </DomainObject.Predmet.ProtustrankaWithAdress>
  <DomainObject.Predmet.ProtustrankaWithAdressOIB>
    <izvorni_sadrzaj>EKOMIRIN d.o.o., OIB 73296849319, Žakanje 57, 47276 Žakanje</izvorni_sadrzaj>
    <derivirana_varijabla naziv="DomainObject.Predmet.ProtustrankaWithAdressOIB_1">EKOMIRIN d.o.o., OIB 73296849319, Žakanje 57, 47276 Žakanje</derivirana_varijabla>
  </DomainObject.Predmet.ProtustrankaWithAdressOIB>
  <DomainObject.Predmet.ProtustrankaNazivFormated>
    <izvorni_sadrzaj>EKOMIRIN d.o.o.</izvorni_sadrzaj>
    <derivirana_varijabla naziv="DomainObject.Predmet.ProtustrankaNazivFormated_1">EKOMIRIN d.o.o.</derivirana_varijabla>
  </DomainObject.Predmet.ProtustrankaNazivFormated>
  <DomainObject.Predmet.ProtustrankaNazivFormatedOIB>
    <izvorni_sadrzaj>EKOMIRIN d.o.o., OIB 73296849319</izvorni_sadrzaj>
    <derivirana_varijabla naziv="DomainObject.Predmet.ProtustrankaNazivFormatedOIB_1">EKOMIRIN d.o.o., OIB 73296849319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EKOMIRIN d.o.o.</item>
    </izvorni_sadrzaj>
    <derivirana_varijabla naziv="DomainObject.Predmet.ProtuStrankaListFormated_1">
      <item>EKOMIRIN d.o.o.</item>
    </derivirana_varijabla>
  </DomainObject.Predmet.ProtuStrankaListFormated>
  <DomainObject.Predmet.ProtuStrankaListFormatedOIB>
    <izvorni_sadrzaj>
      <item>EKOMIRIN d.o.o., OIB 73296849319</item>
    </izvorni_sadrzaj>
    <derivirana_varijabla naziv="DomainObject.Predmet.ProtuStrankaListFormatedOIB_1">
      <item>EKOMIRIN d.o.o., OIB 73296849319</item>
    </derivirana_varijabla>
  </DomainObject.Predmet.ProtuStrankaListFormatedOIB>
  <DomainObject.Predmet.ProtuStrankaListFormatedWithAdress>
    <izvorni_sadrzaj>
      <item>EKOMIRIN d.o.o., Žakanje 57, 47276 Žakanje</item>
    </izvorni_sadrzaj>
    <derivirana_varijabla naziv="DomainObject.Predmet.ProtuStrankaListFormatedWithAdress_1">
      <item>EKOMIRIN d.o.o., Žakanje 57, 47276 Žakanje</item>
    </derivirana_varijabla>
  </DomainObject.Predmet.ProtuStrankaListFormatedWithAdress>
  <DomainObject.Predmet.ProtuStrankaListFormatedWithAdressOIB>
    <izvorni_sadrzaj>
      <item>EKOMIRIN d.o.o., OIB 73296849319, Žakanje 57, 47276 Žakanje</item>
    </izvorni_sadrzaj>
    <derivirana_varijabla naziv="DomainObject.Predmet.ProtuStrankaListFormatedWithAdressOIB_1">
      <item>EKOMIRIN d.o.o., OIB 73296849319, Žakanje 57, 47276 Žakanje</item>
    </derivirana_varijabla>
  </DomainObject.Predmet.ProtuStrankaListFormatedWithAdressOIB>
  <DomainObject.Predmet.ProtuStrankaListNazivFormated>
    <izvorni_sadrzaj>
      <item>EKOMIRIN d.o.o.</item>
    </izvorni_sadrzaj>
    <derivirana_varijabla naziv="DomainObject.Predmet.ProtuStrankaListNazivFormated_1">
      <item>EKOMIRIN d.o.o.</item>
    </derivirana_varijabla>
  </DomainObject.Predmet.ProtuStrankaListNazivFormated>
  <DomainObject.Predmet.ProtuStrankaListNazivFormatedOIB>
    <izvorni_sadrzaj>
      <item>EKOMIRIN d.o.o., OIB 73296849319</item>
    </izvorni_sadrzaj>
    <derivirana_varijabla naziv="DomainObject.Predmet.ProtuStrankaListNazivFormatedOIB_1">
      <item>EKOMIRIN d.o.o., OIB 73296849319</item>
    </derivirana_varijabla>
  </DomainObject.Predmet.ProtuStrankaListNazivFormatedOIB>
  <DomainObject.Predmet.OstaliListFormated>
    <izvorni_sadrzaj>
      <item>MIROSLAV KAJIN</item>
    </izvorni_sadrzaj>
    <derivirana_varijabla naziv="DomainObject.Predmet.OstaliListFormated_1">
      <item>MIROSLAV KAJIN</item>
    </derivirana_varijabla>
  </DomainObject.Predmet.OstaliListFormated>
  <DomainObject.Predmet.OstaliListFormatedOIB>
    <izvorni_sadrzaj>
      <item>MIROSLAV KAJIN, OIB 02104950680</item>
    </izvorni_sadrzaj>
    <derivirana_varijabla naziv="DomainObject.Predmet.OstaliListFormatedOIB_1">
      <item>MIROSLAV KAJIN, OIB 02104950680</item>
    </derivirana_varijabla>
  </DomainObject.Predmet.OstaliListFormatedOIB>
  <DomainObject.Predmet.OstaliListFormatedWithAdress>
    <izvorni_sadrzaj>
      <item>MIROSLAV KAJIN, Podklanec 21, Žakanje, Črnomelj</item>
    </izvorni_sadrzaj>
    <derivirana_varijabla naziv="DomainObject.Predmet.OstaliListFormatedWithAdress_1">
      <item>MIROSLAV KAJIN, Podklanec 21, Žakanje, Črnomelj</item>
    </derivirana_varijabla>
  </DomainObject.Predmet.OstaliListFormatedWithAdress>
  <DomainObject.Predmet.OstaliListFormatedWithAdressOIB>
    <izvorni_sadrzaj>
      <item>MIROSLAV KAJIN, OIB 02104950680, Podklanec 21, Žakanje, Črnomelj</item>
    </izvorni_sadrzaj>
    <derivirana_varijabla naziv="DomainObject.Predmet.OstaliListFormatedWithAdressOIB_1">
      <item>MIROSLAV KAJIN, OIB 02104950680, Podklanec 21, Žakanje, Črnomelj</item>
    </derivirana_varijabla>
  </DomainObject.Predmet.OstaliListFormatedWithAdressOIB>
  <DomainObject.Predmet.OstaliListNazivFormated>
    <izvorni_sadrzaj>
      <item>MIROSLAV KAJIN</item>
    </izvorni_sadrzaj>
    <derivirana_varijabla naziv="DomainObject.Predmet.OstaliListNazivFormated_1">
      <item>MIROSLAV KAJIN</item>
    </derivirana_varijabla>
  </DomainObject.Predmet.OstaliListNazivFormated>
  <DomainObject.Predmet.OstaliListNazivFormatedOIB>
    <izvorni_sadrzaj>
      <item>MIROSLAV KAJIN, OIB 02104950680</item>
    </izvorni_sadrzaj>
    <derivirana_varijabla naziv="DomainObject.Predmet.OstaliListNazivFormatedOIB_1">
      <item>MIROSLAV KAJIN, OIB 02104950680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EKOMIRIN d.o.o.</izvorni_sadrzaj>
    <derivirana_varijabla naziv="DomainObject.Predmet.ProtustrankaIDrugi_1">EKOMIRIN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EKOMIRIN d.o.o., OIB 73296849319, Žakanje 57, 47276 Žakanje</izvorni_sadrzaj>
    <derivirana_varijabla naziv="DomainObject.Predmet.ProtustrankaIDrugiAdressOIB_1">EKOMIRIN d.o.o., OIB 73296849319, Žakanje 57,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EKOMIRIN d.o.o.</item>
      <item>MIROSLAV KAJIN</item>
    </izvorni_sadrzaj>
    <derivirana_varijabla naziv="DomainObject.Predmet.SudioniciListNaziv_1">
      <item>FINA Regionalni centar, podružnica Karlovac</item>
      <item>EKOMIRIN d.o.o.</item>
      <item>MIROSLAV KAJIN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EKOMIRIN d.o.o., OIB 73296849319, Žakanje 57,47276 Žakanje</item>
      <item>MIROSLAV KAJIN, OIB 02104950680, Podklanec 21,Žakanje, Črnomelj</item>
    </izvorni_sadrzaj>
    <derivirana_varijabla naziv="DomainObject.Predmet.SudioniciListAdressOIB_1">
      <item>FINA Regionalni centar, podružnica Karlovac, OIB 85821130368, Pavla Vitezovića 1,47000 Karlovac</item>
      <item>EKOMIRIN d.o.o., OIB 73296849319, Žakanje 57,47276 Žakanje</item>
      <item>MIROSLAV KAJIN, OIB 02104950680, Podklanec 21,Žakanje, Črnomelj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73296849319</item>
      <item>, OIB 02104950680</item>
    </izvorni_sadrzaj>
    <derivirana_varijabla naziv="DomainObject.Predmet.SudioniciListNazivOIB_1">
      <item>, OIB 85821130368</item>
      <item>, OIB 73296849319</item>
      <item>, OIB 02104950680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2974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2017-06-07T08:24:00Z</dcterms:created>
  <dc:creator>gzubak</dc:creator>
  <cp:lastModifiedBy>Ivana Stampf</cp:lastModifiedBy>
  <cp:lastPrinted>2017-06-07T08:34:00Z</cp:lastPrinted>
  <dcterms:modified xmlns:xsi="http://www.w3.org/2001/XMLSchema-instance" xsi:type="dcterms:W3CDTF">2017-06-07T08:35:00Z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