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a445" w14:paraId="76ca44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E307C">
        <w:t>3</w:t>
      </w:r>
      <w:r w:rsidR="00E264BD">
        <w:t>898</w:t>
      </w:r>
      <w:r w:rsidR="00993073">
        <w:t>/16-</w:t>
      </w:r>
      <w:r w:rsidR="00E264BD">
        <w:t>12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286B12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E264BD" w:rsidRPr="00870590">
        <w:t>LAUTUS TRADE j.d.o.o., OIB: 93</w:t>
      </w:r>
      <w:r w:rsidR="00E264BD">
        <w:t>188427429, Gradna 58, Gradna</w:t>
      </w:r>
      <w:r w:rsidRPr="005D7F74">
        <w:rPr>
          <w:lang w:val="pt-BR"/>
        </w:rPr>
        <w:t xml:space="preserve">, </w:t>
      </w:r>
      <w:r w:rsidR="00286B12" w:rsidRPr="00286B12">
        <w:rPr>
          <w:lang w:val="pt-BR"/>
        </w:rPr>
        <w:t>31</w:t>
      </w:r>
      <w:r w:rsidRPr="00286B12">
        <w:rPr>
          <w:lang w:val="pt-BR"/>
        </w:rPr>
        <w:t>.</w:t>
      </w:r>
      <w:r w:rsidR="005A4194">
        <w:rPr>
          <w:lang w:val="pt-BR"/>
        </w:rPr>
        <w:t xml:space="preserve"> </w:t>
      </w:r>
      <w:r w:rsidR="00286B12" w:rsidRPr="00286B12">
        <w:rPr>
          <w:lang w:val="pt-BR"/>
        </w:rPr>
        <w:t>siječnja</w:t>
      </w:r>
      <w:r w:rsidRPr="00286B12">
        <w:rPr>
          <w:lang w:val="pt-BR"/>
        </w:rPr>
        <w:t xml:space="preserve"> 201</w:t>
      </w:r>
      <w:r w:rsidR="00286B12" w:rsidRPr="00286B12">
        <w:rPr>
          <w:lang w:val="pt-BR"/>
        </w:rPr>
        <w:t>8</w:t>
      </w:r>
      <w:r w:rsidRPr="00286B12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86B12">
      <w:pPr>
        <w:ind w:firstLine="708"/>
        <w:jc w:val="both"/>
      </w:pPr>
      <w:r w:rsidRPr="00A93839">
        <w:t xml:space="preserve">I. Otvara se stečajni postupak nad dužnikom </w:t>
      </w:r>
      <w:r w:rsidR="00E264BD" w:rsidRPr="00870590">
        <w:t>LAUTUS TRADE j.d.o.o., OIB: 93</w:t>
      </w:r>
      <w:r w:rsidR="00E264BD">
        <w:t>188427429, Gradna 58, Gradna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B4704A">
        <w:t xml:space="preserve">Zagrebu </w:t>
      </w:r>
      <w:r w:rsidR="00286B12" w:rsidRPr="00286B12">
        <w:t>31</w:t>
      </w:r>
      <w:r w:rsidR="008E4EF5" w:rsidRPr="00286B12">
        <w:t xml:space="preserve">. </w:t>
      </w:r>
      <w:r w:rsidR="00286B12" w:rsidRPr="00286B12">
        <w:t>siječnja</w:t>
      </w:r>
      <w:r w:rsidRPr="00286B12">
        <w:rPr>
          <w:lang w:val="pt-BR"/>
        </w:rPr>
        <w:t xml:space="preserve"> 201</w:t>
      </w:r>
      <w:r w:rsidR="00286B12" w:rsidRPr="00286B12">
        <w:rPr>
          <w:lang w:val="pt-BR"/>
        </w:rPr>
        <w:t>8</w:t>
      </w:r>
      <w:r w:rsidRPr="00286B12">
        <w:t xml:space="preserve">. u </w:t>
      </w:r>
      <w:r w:rsidR="00B4704A" w:rsidRPr="00286B12">
        <w:t>12</w:t>
      </w:r>
      <w:r w:rsidR="00C70ACC" w:rsidRPr="00286B12">
        <w:t>.</w:t>
      </w:r>
      <w:r w:rsidR="00286B12" w:rsidRPr="00286B12">
        <w:t>00</w:t>
      </w:r>
      <w:r w:rsidRPr="00286B12">
        <w:t xml:space="preserve"> sati.</w:t>
      </w:r>
    </w:p>
    <w:p w:rsidRDefault="00A93839" w:rsidP="00286B12" w:rsidR="00A93839" w:rsidRPr="00B4704A">
      <w:pPr>
        <w:ind w:firstLine="708"/>
      </w:pPr>
      <w:r w:rsidRPr="00DC7C75">
        <w:t xml:space="preserve">II. Za stečajnog upravitelja imenuje </w:t>
      </w:r>
      <w:r w:rsidRPr="00B4704A">
        <w:t xml:space="preserve">se </w:t>
      </w:r>
      <w:r w:rsidR="00286B12" w:rsidRPr="00B664B0">
        <w:t>Nikola Remena</w:t>
      </w:r>
      <w:r w:rsidR="00286B12">
        <w:t>r,</w:t>
      </w:r>
      <w:r w:rsidR="00286B12" w:rsidRPr="00B664B0">
        <w:t xml:space="preserve"> OIB: 48313195864</w:t>
      </w:r>
      <w:r w:rsidR="00286B12">
        <w:t>, Zagreb, Bolnička cesta 76</w:t>
      </w:r>
      <w:r w:rsidR="00E9061C" w:rsidRPr="00B4704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264BD" w:rsidRPr="00870590">
        <w:t>LAUTUS TRADE j.d.o.o., OIB: 93</w:t>
      </w:r>
      <w:r w:rsidR="00E264BD">
        <w:t>188427429, Gradna 58, Gradna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dužnikom </w:t>
      </w:r>
      <w:r w:rsidR="00E264BD" w:rsidRPr="00870590">
        <w:t>LAUTUS TRADE j.d.o.o., OIB: 93</w:t>
      </w:r>
      <w:r w:rsidR="00E264BD">
        <w:t>188427429, Gradna 58, Gradna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E264BD" w:rsidP="00E264BD" w:rsidR="00E264BD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271 dana, u ukupnom iznosu od 25.234,61 kn, kao i da dužnik ima 1 zaposlenog.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9E71EA" w:rsidP="00E264BD" w:rsidR="009E71EA" w:rsidRPr="00E264BD">
      <w:pPr>
        <w:ind w:firstLine="708"/>
        <w:jc w:val="both"/>
      </w:pPr>
      <w:r w:rsidRPr="00070D63">
        <w:rPr>
          <w:lang w:val="en-GB"/>
        </w:rPr>
        <w:t xml:space="preserve"> </w:t>
      </w:r>
      <w:r w:rsidR="00E264B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60B56" w:rsidP="003A3CB0" w:rsidR="009E71EA">
      <w:pPr>
        <w:pStyle w:val="Tijeloteksta"/>
        <w:ind w:firstLine="708"/>
      </w:pPr>
      <w:r w:rsidRPr="00B9015B">
        <w:t xml:space="preserve">Slijedom navedenog, </w:t>
      </w:r>
      <w:r>
        <w:t xml:space="preserve">sud je </w:t>
      </w:r>
      <w:r w:rsidR="00E264BD">
        <w:t>31. kolovoza</w:t>
      </w:r>
      <w:r w:rsidR="009E71EA" w:rsidRPr="000A6090">
        <w:t xml:space="preserve"> 2017</w:t>
      </w:r>
      <w:r>
        <w:t>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160B56" w:rsidP="00602EC9" w:rsidR="003A3CB0">
      <w:pPr>
        <w:jc w:val="both"/>
      </w:pPr>
      <w:r>
        <w:tab/>
      </w:r>
      <w:r w:rsidRPr="00184012">
        <w:t xml:space="preserve">Na ročištu radi očitovanja o prijedlogu za otvaranje stečajnog postupka održanom </w:t>
      </w:r>
      <w:r w:rsidR="003A3CB0">
        <w:t>03. listopada</w:t>
      </w:r>
      <w:r>
        <w:t xml:space="preserve"> 2017. zastupnik</w:t>
      </w:r>
      <w:r w:rsidRPr="00184012">
        <w:t xml:space="preserve"> po zakonu dužnika </w:t>
      </w:r>
      <w:r w:rsidR="003A3CB0">
        <w:t>Tomica Husta</w:t>
      </w:r>
      <w:r>
        <w:t xml:space="preserve"> </w:t>
      </w:r>
      <w:r w:rsidR="003A3CB0">
        <w:t>izjavio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="00E264BD" w:rsidRPr="00870590">
        <w:t>LAUTUS TRADE j.d.o.o., OIB: 93</w:t>
      </w:r>
      <w:r w:rsidR="00E264BD">
        <w:t>188427429, Gradna 58, Gradna</w:t>
      </w:r>
      <w:r>
        <w:rPr>
          <w:lang w:val="pt-BR"/>
        </w:rPr>
        <w:t xml:space="preserve">, </w:t>
      </w:r>
      <w:r w:rsidRPr="00184012">
        <w:t>otvori stečaj.</w:t>
      </w:r>
      <w:r w:rsidR="009A779F" w:rsidRPr="009A779F">
        <w:t xml:space="preserve"> </w:t>
      </w:r>
      <w:r w:rsidRPr="00F84522">
        <w:t>Na istom ročištu spojeno je ročište radi očitovanja o prijedlogu za otvaranje stečajnog postupka sa ročištem radi rasprave o uvjetima za otvaranje stečajnog postupka t</w:t>
      </w:r>
      <w:r w:rsidR="003A3CB0">
        <w:t>e je zastupnik po zakonu dužnika izjavio</w:t>
      </w:r>
      <w:r w:rsidRPr="00F84522">
        <w:t xml:space="preserve"> </w:t>
      </w:r>
      <w:r w:rsidR="003A3CB0">
        <w:t xml:space="preserve">da dužnik nema imovine, kako pokretnina tako ni nekretnina kao niti novčanih tražbina te da je dužnik prestao sa obavljanjem djelatnosti početkom 2016. </w:t>
      </w:r>
    </w:p>
    <w:p w:rsidRDefault="003A3CB0" w:rsidP="00602EC9" w:rsidR="00160B56">
      <w:pPr>
        <w:ind w:firstLine="708"/>
        <w:jc w:val="both"/>
      </w:pPr>
      <w:r>
        <w:t>Zastupnik</w:t>
      </w:r>
      <w:r w:rsidR="00160B56">
        <w:t xml:space="preserve"> po zakonu dužnika nije ospori</w:t>
      </w:r>
      <w:r>
        <w:t>o</w:t>
      </w:r>
      <w:r w:rsidR="00160B56">
        <w:t xml:space="preserve"> predlagateljeve tvrdnje o postojanju stečajnog razloga nesposobnosti za plaćanje.</w:t>
      </w:r>
    </w:p>
    <w:p w:rsidRDefault="00F43BFE" w:rsidP="00160B56" w:rsidR="00160B56">
      <w:pPr>
        <w:jc w:val="both"/>
      </w:pPr>
      <w:r>
        <w:tab/>
        <w:t xml:space="preserve"> Uvidom u dopis FINE od 3. srpnja 2017. (list 8</w:t>
      </w:r>
      <w:r w:rsidR="00160B56">
        <w:t xml:space="preserve"> spisa) utvrđeno je da j</w:t>
      </w:r>
      <w:r>
        <w:t>e dužnik na dan 29. lipnja</w:t>
      </w:r>
      <w:r w:rsidR="00160B56">
        <w:t xml:space="preserve"> 2017. u Očevidniku redoslijeda osnova za plaćanje imao neizvršene osnove za plaćanje </w:t>
      </w:r>
      <w:r>
        <w:t>u neprekinutom razdoblju od 938</w:t>
      </w:r>
      <w:r w:rsidR="00160B56">
        <w:t xml:space="preserve"> dana </w:t>
      </w:r>
      <w:r>
        <w:t>u ukupnom iznosu od 28.724,95</w:t>
      </w:r>
      <w:r w:rsidR="00160B56">
        <w:t xml:space="preserve"> kn.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F43BFE">
        <w:t>3</w:t>
      </w:r>
      <w:r w:rsidR="00993073" w:rsidRPr="00993073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F43BFE">
        <w:t>3</w:t>
      </w:r>
      <w:r w:rsidR="00B458B9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izvješća, izjava ili popisa</w:t>
      </w:r>
      <w:r w:rsidR="00F5064E">
        <w:t xml:space="preserve">, </w:t>
      </w:r>
      <w:r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822A94">
      <w:pPr>
        <w:jc w:val="center"/>
      </w:pPr>
      <w:r w:rsidRPr="00372077">
        <w:t xml:space="preserve">U </w:t>
      </w:r>
      <w:r w:rsidR="00C12410" w:rsidRPr="00822A94">
        <w:t>Zagreb</w:t>
      </w:r>
      <w:r w:rsidR="00CA4E71" w:rsidRPr="00822A94">
        <w:t xml:space="preserve">u </w:t>
      </w:r>
      <w:r w:rsidR="00822A94" w:rsidRPr="00822A94">
        <w:t>31</w:t>
      </w:r>
      <w:r w:rsidR="00934FAE" w:rsidRPr="00822A94">
        <w:t xml:space="preserve">. </w:t>
      </w:r>
      <w:r w:rsidR="00822A94" w:rsidRPr="00822A94">
        <w:t>siječnja</w:t>
      </w:r>
      <w:r w:rsidR="00B6336F" w:rsidRPr="00822A94">
        <w:t xml:space="preserve"> </w:t>
      </w:r>
      <w:r w:rsidR="006A7E02" w:rsidRPr="00822A94">
        <w:t>201</w:t>
      </w:r>
      <w:r w:rsidR="00822A94" w:rsidRPr="00822A94">
        <w:t>8</w:t>
      </w:r>
      <w:r w:rsidR="00C12410" w:rsidRPr="00822A94">
        <w:t>.</w:t>
      </w:r>
    </w:p>
    <w:p w:rsidRDefault="00C12410" w:rsidP="00C12410" w:rsidR="00C12410" w:rsidRPr="00E264BD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C67C64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C67C64" w:rsidP="007B64C7" w:rsidR="00C67C64">
      <w:pPr>
        <w:ind w:firstLine="708" w:left="3540"/>
        <w:jc w:val="right"/>
      </w:pPr>
      <w:r>
        <w:t>Za točnost otpravka-ovlašteni službenik:</w:t>
      </w:r>
    </w:p>
    <w:p w:rsidRDefault="00C67C64" w:rsidP="007B64C7" w:rsidR="00C67C64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67C6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E307C">
          <w:t>3</w:t>
        </w:r>
        <w:r w:rsidR="00E264BD">
          <w:t>898</w:t>
        </w:r>
        <w:r w:rsidR="00D12E99">
          <w:t>/</w:t>
        </w:r>
        <w:r w:rsidR="00993073">
          <w:t>16</w:t>
        </w:r>
        <w:r w:rsidR="006A7E02">
          <w:t>-</w:t>
        </w:r>
        <w:r w:rsidR="00E264BD">
          <w:t>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60B56"/>
    <w:rsid w:val="001933E2"/>
    <w:rsid w:val="001D0B43"/>
    <w:rsid w:val="00205451"/>
    <w:rsid w:val="00210903"/>
    <w:rsid w:val="0023149C"/>
    <w:rsid w:val="00286B12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3CB0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A4194"/>
    <w:rsid w:val="005E11C7"/>
    <w:rsid w:val="005F5F63"/>
    <w:rsid w:val="00602EC9"/>
    <w:rsid w:val="00603A21"/>
    <w:rsid w:val="00631593"/>
    <w:rsid w:val="00645B73"/>
    <w:rsid w:val="00693D34"/>
    <w:rsid w:val="006A7E02"/>
    <w:rsid w:val="006F05DF"/>
    <w:rsid w:val="0070027B"/>
    <w:rsid w:val="00731B12"/>
    <w:rsid w:val="007859F3"/>
    <w:rsid w:val="007A570C"/>
    <w:rsid w:val="007C030D"/>
    <w:rsid w:val="007E349A"/>
    <w:rsid w:val="00822A94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A779F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47897"/>
    <w:rsid w:val="00C6375B"/>
    <w:rsid w:val="00C67C64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264BD"/>
    <w:rsid w:val="00E46026"/>
    <w:rsid w:val="00E67E76"/>
    <w:rsid w:val="00E9061C"/>
    <w:rsid w:val="00EB51F8"/>
    <w:rsid w:val="00ED0205"/>
    <w:rsid w:val="00EE307C"/>
    <w:rsid w:val="00F018A0"/>
    <w:rsid w:val="00F24636"/>
    <w:rsid w:val="00F43BFE"/>
    <w:rsid w:val="00F5064E"/>
    <w:rsid w:val="00F51E11"/>
    <w:rsid w:val="00F61CF3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7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7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3898</izvorni_sadrzaj>
    <derivirana_varijabla naziv="DomainObject.Predmet.Broj_1">3898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St-3898/2016</izvorni_sadrzaj>
    <derivirana_varijabla naziv="DomainObject.Predmet.OznakaBroj_1">St-3898/2016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LAUTUS TRADE jednostavno društvo s ograničenom odgovornošću za usluge zastupanog po punomoćniku Tomica Husta</izvorni_sadrzaj>
    <derivirana_varijabla naziv="DomainObject.Predmet.ProtustrankaFormated_1">  LAUTUS TRADE jednostavno društvo s ograničenom odgovornošću za usluge zastupanog po punomoćniku Tomica Husta</derivirana_varijabla>
  </DomainObject.Predmet.ProtustrankaFormated>
  <DomainObject.Predmet.ProtustrankaFormatedOIB>
    <izvorni_sadrzaj>  LAUTUS TRADE jednostavno društvo s ograničenom odgovornošću za usluge, OIB 93188427429 zastupanog po punomoćniku Tomica Husta</izvorni_sadrzaj>
    <derivirana_varijabla naziv="DomainObject.Predmet.ProtustrankaFormatedOIB_1">  LAUTUS TRADE jednostavno društvo s ograničenom odgovornošću za usluge, OIB 93188427429 zastupanog po punomoćniku Tomica Husta</derivirana_varijabla>
  </DomainObject.Predmet.ProtustrankaFormatedOIB>
  <DomainObject.Predmet.ProtustrankaFormatedWithAdress>
    <izvorni_sadrzaj> LAUTUS TRADE jednostavno društvo s ograničenom odgovornošću za usluge, Gradna 58, 10430 Gradna zastupanog po punomoćniku Tomica Husta</izvorni_sadrzaj>
    <derivirana_varijabla naziv="DomainObject.Predmet.ProtustrankaFormatedWithAdress_1"> LAUTUS TRADE jednostavno društvo s ograničenom odgovornošću za usluge, Gradna 58, 10430 Gradna zastupanog po punomoćniku Tomica Husta</derivirana_varijabla>
  </DomainObject.Predmet.ProtustrankaFormatedWithAdress>
  <DomainObject.Predmet.ProtustrankaFormatedWithAdressOIB>
    <izvorni_sadrzaj> LAUTUS TRADE jednostavno društvo s ograničenom odgovornošću za usluge, OIB 93188427429, Gradna 58, 10430 Gradna zastupanog po punomoćniku Tomica Husta</izvorni_sadrzaj>
    <derivirana_varijabla naziv="DomainObject.Predmet.ProtustrankaFormatedWithAdressOIB_1"> LAUTUS TRADE jednostavno društvo s ograničenom odgovornošću za usluge, OIB 93188427429, Gradna 58, 10430 Gradna zastupanog po punomoćniku Tomica Husta</derivirana_varijabla>
  </DomainObject.Predmet.ProtustrankaFormatedWithAdressOIB>
  <DomainObject.Predmet.ProtustrankaWithAdress>
    <izvorni_sadrzaj>LAUTUS TRADE jednostavno društvo s ograničenom odgovornošću za usluge Gradna 58, 10430 Gradna</izvorni_sadrzaj>
    <derivirana_varijabla naziv="DomainObject.Predmet.ProtustrankaWithAdress_1">LAUTUS TRADE jednostavno društvo s ograničenom odgovornošću za usluge Gradna 58, 10430 Gradna</derivirana_varijabla>
  </DomainObject.Predmet.ProtustrankaWithAdress>
  <DomainObject.Predmet.ProtustrankaWithAdressOIB>
    <izvorni_sadrzaj>LAUTUS TRADE jednostavno društvo s ograničenom odgovornošću za usluge, OIB 93188427429, Gradna 58, 10430 Gradna</izvorni_sadrzaj>
    <derivirana_varijabla naziv="DomainObject.Predmet.ProtustrankaWithAdressOIB_1">LAUTUS TRADE jednostavno društvo s ograničenom odgovornošću za usluge, OIB 93188427429, Gradna 58, 10430 Gradna</derivirana_varijabla>
  </DomainObject.Predmet.ProtustrankaWithAdressOIB>
  <DomainObject.Predmet.ProtustrankaNazivFormated>
    <izvorni_sadrzaj>LAUTUS TRADE jednostavno društvo s ograničenom odgovornošću za usluge</izvorni_sadrzaj>
    <derivirana_varijabla naziv="DomainObject.Predmet.ProtustrankaNazivFormated_1">LAUTUS TRADE jednostavno društvo s ograničenom odgovornošću za usluge</derivirana_varijabla>
  </DomainObject.Predmet.ProtustrankaNazivFormated>
  <DomainObject.Predmet.ProtustrankaNazivFormatedOIB>
    <izvorni_sadrzaj>LAUTUS TRADE jednostavno društvo s ograničenom odgovornošću za usluge, OIB 93188427429</izvorni_sadrzaj>
    <derivirana_varijabla naziv="DomainObject.Predmet.ProtustrankaNazivFormatedOIB_1">LAUTUS TRADE jednostavno društvo s ograničenom odgovornošću za usluge, OIB 93188427429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Tomica Husta; VJEROVNICI</izvorni_sadrzaj>
    <derivirana_varijabla naziv="DomainObject.Predmet.StrankaFormated_1">  FINA Regionalni centar Zagreb; Tomica Husta; VJEROVNICI</derivirana_varijabla>
  </DomainObject.Predmet.StrankaFormated>
  <DomainObject.Predmet.StrankaFormatedOIB>
    <izvorni_sadrzaj>  FINA Regionalni centar Zagreb, OIB 85821130368; Tomica Husta, OIB 37702837618; VJEROVNICI</izvorni_sadrzaj>
    <derivirana_varijabla naziv="DomainObject.Predmet.StrankaFormatedOIB_1">  FINA Regionalni centar Zagreb, OIB 85821130368; Tomica Husta, OIB 37702837618; VJEROVNICI</derivirana_varijabla>
  </DomainObject.Predmet.StrankaFormatedOIB>
  <DomainObject.Predmet.StrankaFormatedWithAdress>
    <izvorni_sadrzaj> FINA Regionalni centar Zagreb, Trg svibanjskih žrtava 1995. br. 1, 10000 Zagreb; Tomica Husta, Gradna 58, 10430 Gradna; VJEROVNICI</izvorni_sadrzaj>
    <derivirana_varijabla naziv="DomainObject.Predmet.StrankaFormatedWithAdress_1"> FINA Regionalni centar Zagreb, Trg svibanjskih žrtava 1995. br. 1, 10000 Zagreb; Tomica Husta, Gradna 58, 10430 Gradna; VJEROVNICI</derivirana_varijabla>
  </DomainObject.Predmet.StrankaFormatedWithAdress>
  <DomainObject.Predmet.StrankaFormatedWithAdressOIB>
    <izvorni_sadrzaj> FINA Regionalni centar Zagreb, OIB 85821130368, Trg svibanjskih žrtava 1995. br. 1, 10000 Zagreb; Tomica Husta, OIB 37702837618, Gradna 58, 10430 Gradna; VJEROVNICI</izvorni_sadrzaj>
    <derivirana_varijabla naziv="DomainObject.Predmet.StrankaFormatedWithAdressOIB_1"> FINA Regionalni centar Zagreb, OIB 85821130368, Trg svibanjskih žrtava 1995. br. 1, 10000 Zagreb; Tomica Husta, OIB 37702837618, Gradna 58, 10430 Gradna; VJEROVNICI</derivirana_varijabla>
  </DomainObject.Predmet.StrankaFormatedWithAdressOIB>
  <DomainObject.Predmet.StrankaWithAdress>
    <izvorni_sadrzaj>FINA Regionalni centar Zagreb Trg svibanjskih žrtava 1995. br. 1,10000 Zagreb,Tomica Husta Gradna 58,10430 Gradna,VJEROVNICI </izvorni_sadrzaj>
    <derivirana_varijabla naziv="DomainObject.Predmet.StrankaWithAdress_1">FINA Regionalni centar Zagreb Trg svibanjskih žrtava 1995. br. 1,10000 Zagreb,Tomica Husta Gradna 58,10430 Gradna,VJEROVNICI </derivirana_varijabla>
  </DomainObject.Predmet.StrankaWithAdress>
  <DomainObject.Predmet.StrankaWithAdressOIB>
    <izvorni_sadrzaj>FINA Regionalni centar Zagreb, OIB 85821130368, Trg svibanjskih žrtava 1995. br. 1,10000 Zagreb,Tomica Husta, OIB 37702837618, Gradna 58,10430 Gradna,VJEROVNICI</izvorni_sadrzaj>
    <derivirana_varijabla naziv="DomainObject.Predmet.StrankaWithAdressOIB_1">FINA Regionalni centar Zagreb, OIB 85821130368, Trg svibanjskih žrtava 1995. br. 1,10000 Zagreb,Tomica Husta, OIB 37702837618, Gradna 58,10430 Gradna,VJEROVNICI</derivirana_varijabla>
  </DomainObject.Predmet.StrankaWithAdressOIB>
  <DomainObject.Predmet.StrankaNazivFormated>
    <izvorni_sadrzaj>FINA Regionalni centar Zagreb,Tomica Husta,VJEROVNICI</izvorni_sadrzaj>
    <derivirana_varijabla naziv="DomainObject.Predmet.StrankaNazivFormated_1">FINA Regionalni centar Zagreb,Tomica Husta,VJEROVNICI</derivirana_varijabla>
  </DomainObject.Predmet.StrankaNazivFormated>
  <DomainObject.Predmet.StrankaNazivFormatedOIB>
    <izvorni_sadrzaj>FINA Regionalni centar Zagreb, OIB 85821130368,Tomica Husta, OIB 37702837618,VJEROVNICI</izvorni_sadrzaj>
    <derivirana_varijabla naziv="DomainObject.Predmet.StrankaNazivFormatedOIB_1">FINA Regionalni centar Zagreb, OIB 85821130368,Tomica Husta, OIB 37702837618,VJEROVNICI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Tomica Husta</item>
      <item>VJEROVNICI</item>
    </izvorni_sadrzaj>
    <derivirana_varijabla naziv="DomainObject.Predmet.StrankaListFormated_1">
      <item>FINA Regionalni centar Zagreb</item>
      <item>Tomica Husta</item>
      <item>VJEROVNICI</item>
    </derivirana_varijabla>
  </DomainObject.Predmet.StrankaListFormated>
  <DomainObject.Predmet.StrankaListFormatedOIB>
    <izvorni_sadrzaj>
      <item>FINA Regionalni centar Zagreb, OIB 85821130368</item>
      <item>Tomica Husta, OIB 37702837618</item>
      <item>VJEROVNICI</item>
    </izvorni_sadrzaj>
    <derivirana_varijabla naziv="DomainObject.Predmet.StrankaListFormatedOIB_1">
      <item>FINA Regionalni centar Zagreb, OIB 85821130368</item>
      <item>Tomica Husta, OIB 37702837618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Tomica Husta, Gradna 58, 10430 Gradna</item>
      <item>VJEROVNICI</item>
    </izvorni_sadrzaj>
    <derivirana_varijabla naziv="DomainObject.Predmet.StrankaListFormatedWithAdress_1">
      <item>FINA Regionalni centar Zagreb, Trg svibanjskih žrtava 1995. br. 1, 10000 Zagreb</item>
      <item>Tomica Husta, Gradna 58, 10430 Gradna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Tomica Husta, OIB 37702837618, Gradna 58, 10430 Gradna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Tomica Husta, OIB 37702837618, Gradna 58, 10430 Gradna</item>
      <item>VJEROVNICI</item>
    </derivirana_varijabla>
  </DomainObject.Predmet.StrankaListFormatedWithAdressOIB>
  <DomainObject.Predmet.StrankaListNazivFormated>
    <izvorni_sadrzaj>
      <item>FINA Regionalni centar Zagreb</item>
      <item>Tomica Husta</item>
      <item>VJEROVNICI</item>
    </izvorni_sadrzaj>
    <derivirana_varijabla naziv="DomainObject.Predmet.StrankaListNazivFormated_1">
      <item>FINA Regionalni centar Zagreb</item>
      <item>Tomica Husta</item>
      <item>VJEROVNICI</item>
    </derivirana_varijabla>
  </DomainObject.Predmet.StrankaListNazivFormated>
  <DomainObject.Predmet.StrankaListNazivFormatedOIB>
    <izvorni_sadrzaj>
      <item>FINA Regionalni centar Zagreb, OIB 85821130368</item>
      <item>Tomica Husta, OIB 37702837618</item>
      <item>VJEROVNICI</item>
    </izvorni_sadrzaj>
    <derivirana_varijabla naziv="DomainObject.Predmet.StrankaListNazivFormatedOIB_1">
      <item>FINA Regionalni centar Zagreb, OIB 85821130368</item>
      <item>Tomica Husta, OIB 37702837618</item>
      <item>VJEROVNICI</item>
    </derivirana_varijabla>
  </DomainObject.Predmet.StrankaListNazivFormatedOIB>
  <DomainObject.Predmet.ProtuStrankaListFormated>
    <izvorni_sadrzaj>
      <item>LAUTUS TRADE jednostavno društvo s ograničenom odgovornošću za usluge zastupanog po punomoćniku Tomica Husta</item>
    </izvorni_sadrzaj>
    <derivirana_varijabla naziv="DomainObject.Predmet.ProtuStrankaListFormated_1">
      <item>LAUTUS TRADE jednostavno društvo s ograničenom odgovornošću za usluge zastupanog po punomoćniku Tomica Husta</item>
    </derivirana_varijabla>
  </DomainObject.Predmet.ProtuStrankaListFormated>
  <DomainObject.Predmet.ProtuStrankaListFormatedOIB>
    <izvorni_sadrzaj>
      <item>LAUTUS TRADE jednostavno društvo s ograničenom odgovornošću za usluge, OIB 93188427429 zastupanog po punomoćniku Tomica Husta</item>
    </izvorni_sadrzaj>
    <derivirana_varijabla naziv="DomainObject.Predmet.ProtuStrankaListFormatedOIB_1">
      <item>LAUTUS TRADE jednostavno društvo s ograničenom odgovornošću za usluge, OIB 93188427429 zastupanog po punomoćniku Tomica Husta</item>
    </derivirana_varijabla>
  </DomainObject.Predmet.ProtuStrankaListFormatedOIB>
  <DomainObject.Predmet.ProtuStrankaListFormatedWithAdress>
    <izvorni_sadrzaj>
      <item>LAUTUS TRADE jednostavno društvo s ograničenom odgovornošću za usluge, Gradna 58, 10430 Gradna zastupanog po punomoćniku Tomica Husta</item>
    </izvorni_sadrzaj>
    <derivirana_varijabla naziv="DomainObject.Predmet.ProtuStrankaListFormatedWithAdress_1">
      <item>LAUTUS TRADE jednostavno društvo s ograničenom odgovornošću za usluge, Gradna 58, 10430 Gradna zastupanog po punomoćniku Tomica Husta</item>
    </derivirana_varijabla>
  </DomainObject.Predmet.ProtuStrankaListFormatedWithAdress>
  <DomainObject.Predmet.ProtuStrankaListFormatedWithAdressOIB>
    <izvorni_sadrzaj>
      <item>LAUTUS TRADE jednostavno društvo s ograničenom odgovornošću za usluge, OIB 93188427429, Gradna 58, 10430 Gradna zastupanog po punomoćniku Tomica Husta</item>
    </izvorni_sadrzaj>
    <derivirana_varijabla naziv="DomainObject.Predmet.ProtuStrankaListFormatedWithAdressOIB_1">
      <item>LAUTUS TRADE jednostavno društvo s ograničenom odgovornošću za usluge, OIB 93188427429, Gradna 58, 10430 Gradna zastupanog po punomoćniku Tomica Husta</item>
    </derivirana_varijabla>
  </DomainObject.Predmet.ProtuStrankaListFormatedWithAdressOIB>
  <DomainObject.Predmet.ProtuStrankaListNazivFormated>
    <izvorni_sadrzaj>
      <item>LAUTUS TRADE jednostavno društvo s ograničenom odgovornošću za usluge</item>
    </izvorni_sadrzaj>
    <derivirana_varijabla naziv="DomainObject.Predmet.ProtuStrankaListNazivFormated_1">
      <item>LAUTUS TRADE jednostavno društvo s ograničenom odgovornošću za usluge</item>
    </derivirana_varijabla>
  </DomainObject.Predmet.ProtuStrankaListNazivFormated>
  <DomainObject.Predmet.ProtuStrankaListNazivFormatedOIB>
    <izvorni_sadrzaj>
      <item>LAUTUS TRADE jednostavno društvo s ograničenom odgovornošću za usluge, OIB 93188427429</item>
    </izvorni_sadrzaj>
    <derivirana_varijabla naziv="DomainObject.Predmet.ProtuStrankaListNazivFormatedOIB_1">
      <item>LAUTUS TRADE jednostavno društvo s ograničenom odgovornošću za usluge, OIB 93188427429</item>
    </derivirana_varijabla>
  </DomainObject.Predmet.ProtuStrankaListNazivFormatedOIB>
  <DomainObject.Predmet.OstaliListFormated>
    <izvorni_sadrzaj>
      <item>Tomica Husta punomoćnik sudionika u postupku LAUTUS TRADE jednostavno društvo s ograničenom odgovornošću za usluge</item>
    </izvorni_sadrzaj>
    <derivirana_varijabla naziv="DomainObject.Predmet.OstaliListFormated_1">
      <item>Tomica Husta punomoćnik sudionika u postupku LAUTUS TRADE jednostavno društvo s ograničenom odgovornošću za usluge</item>
    </derivirana_varijabla>
  </DomainObject.Predmet.OstaliListFormated>
  <DomainObject.Predmet.OstaliListFormatedOIB>
    <izvorni_sadrzaj>
      <item>Tomica Husta, OIB 37702837618 punomoćnik sudionika u postupku LAUTUS TRADE jednostavno društvo s ograničenom odgovornošću za usluge</item>
    </izvorni_sadrzaj>
    <derivirana_varijabla naziv="DomainObject.Predmet.OstaliListFormatedOIB_1">
      <item>Tomica Husta, OIB 37702837618 punomoćnik sudionika u postupku LAUTUS TRADE jednostavno društvo s ograničenom odgovornošću za usluge</item>
    </derivirana_varijabla>
  </DomainObject.Predmet.OstaliListFormatedOIB>
  <DomainObject.Predmet.OstaliListFormatedWithAdress>
    <izvorni_sadrzaj>
      <item>Tomica Husta, Gradna 58, 10430 Gradna punomoćnik sudionika u postupku LAUTUS TRADE jednostavno društvo s ograničenom odgovornošću za usluge</item>
    </izvorni_sadrzaj>
    <derivirana_varijabla naziv="DomainObject.Predmet.OstaliListFormatedWithAdress_1">
      <item>Tomica Husta, Gradna 58, 10430 Gradna punomoćnik sudionika u postupku LAUTUS TRADE jednostavno društvo s ograničenom odgovornošću za usluge</item>
    </derivirana_varijabla>
  </DomainObject.Predmet.OstaliListFormatedWithAdress>
  <DomainObject.Predmet.OstaliListFormatedWithAdressOIB>
    <izvorni_sadrzaj>
      <item>Tomica Husta, OIB 37702837618, Gradna 58, 10430 Gradna punomoćnik sudionika u postupku LAUTUS TRADE jednostavno društvo s ograničenom odgovornošću za usluge</item>
    </izvorni_sadrzaj>
    <derivirana_varijabla naziv="DomainObject.Predmet.OstaliListFormatedWithAdressOIB_1">
      <item>Tomica Husta, OIB 37702837618, Gradna 58, 10430 Gradna punomoćnik sudionika u postupku LAUTUS TRADE jednostavno društvo s ograničenom odgovornošću za usluge</item>
    </derivirana_varijabla>
  </DomainObject.Predmet.OstaliListFormatedWithAdressOIB>
  <DomainObject.Predmet.OstaliListNazivFormated>
    <izvorni_sadrzaj>
      <item>Tomica Husta</item>
    </izvorni_sadrzaj>
    <derivirana_varijabla naziv="DomainObject.Predmet.OstaliListNazivFormated_1">
      <item>Tomica Husta</item>
    </derivirana_varijabla>
  </DomainObject.Predmet.OstaliListNazivFormated>
  <DomainObject.Predmet.OstaliListNazivFormatedOIB>
    <izvorni_sadrzaj>
      <item>Tomica Husta, OIB 37702837618</item>
    </izvorni_sadrzaj>
    <derivirana_varijabla naziv="DomainObject.Predmet.OstaliListNazivFormatedOIB_1">
      <item>Tomica Husta, OIB 37702837618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LAUTUS TRADE jednostavno društvo s ograničenom odgovornošću za usluge</izvorni_sadrzaj>
    <derivirana_varijabla naziv="DomainObject.Predmet.ProtustrankaIDrugi_1">LAUTUS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LAUTUS TRADE jednostavno društvo s ograničenom odgovornošću za usluge, OIB 93188427429, Gradna 58, 10430 Gradna</izvorni_sadrzaj>
    <derivirana_varijabla naziv="DomainObject.Predmet.ProtustrankaIDrugiAdressOIB_1">LAUTUS TRADE jednostavno društvo s ograničenom odgovornošću za usluge, OIB 93188427429, Gradna 58,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LAUTUS TRADE jednostavno društvo s ograničenom odgovornošću za usluge</item>
      <item>Tomica Husta</item>
      <item>Tomica Husta</item>
      <item>VJEROVNICI</item>
    </izvorni_sadrzaj>
    <derivirana_varijabla naziv="DomainObject.Predmet.SudioniciListNaziv_1">
      <item>FINA Regionalni centar Zagreb</item>
      <item>LAUTUS TRADE jednostavno društvo s ograničenom odgovornošću za usluge</item>
      <item>Tomica Husta</item>
      <item>Tomica Husta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LAUTUS TRADE jednostavno društvo s ograničenom odgovornošću za usluge, OIB 93188427429, Gradna 58,10430 Gradna</item>
      <item>Tomica Husta, OIB 37702837618, Gradna 58,10430 Gradna</item>
      <item>Tomica Husta, OIB 37702837618, Gradna 58,10430 Gradna</item>
      <item>VJEROVNICI</item>
    </izvorni_sadrzaj>
    <derivirana_varijabla naziv="DomainObject.Predmet.SudioniciListAdressOIB_1">
      <item>FINA Regionalni centar Zagreb, OIB 85821130368, Trg svibanjskih žrtava 1995. br. 1,10000 Zagreb</item>
      <item>LAUTUS TRADE jednostavno društvo s ograničenom odgovornošću za usluge, OIB 93188427429, Gradna 58,10430 Gradna</item>
      <item>Tomica Husta, OIB 37702837618, Gradna 58,10430 Gradna</item>
      <item>Tomica Husta, OIB 37702837618, Gradna 58,10430 Gradna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93188427429</item>
      <item>, OIB 37702837618</item>
      <item>, OIB 37702837618</item>
      <item>, OIB null</item>
    </izvorni_sadrzaj>
    <derivirana_varijabla naziv="DomainObject.Predmet.SudioniciListNazivOIB_1">
      <item>, OIB 85821130368</item>
      <item>, OIB 93188427429</item>
      <item>, OIB 37702837618</item>
      <item>, OIB 37702837618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7D208-9F3F-4EBA-82DE-E77336A2D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955</properties:Words>
  <properties:Characters>5343</properties:Characters>
  <properties:Lines>109</properties:Lines>
  <properties:Paragraphs>33</properties:Paragraphs>
  <properties:TotalTime>535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2018-01-31T10:25:00Z</cp:lastPrinted>
  <dcterms:modified xmlns:xsi="http://www.w3.org/2001/XMLSchema-instance" xsi:type="dcterms:W3CDTF">2018-01-31T10:25:00Z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