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853d" w14:paraId="e0b853d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166773" w:rsidRPr="00166773">
        <w:t>KELAVA METALI j.d.o.o.</w:t>
      </w:r>
      <w:r w:rsidR="009745DD">
        <w:t xml:space="preserve">, </w:t>
      </w:r>
      <w:r w:rsidR="00F1134B" w:rsidRPr="00F1134B">
        <w:t>Đakovo</w:t>
      </w:r>
      <w:r w:rsidR="009745DD">
        <w:t xml:space="preserve">, </w:t>
      </w:r>
      <w:r w:rsidR="00F1134B" w:rsidRPr="00F1134B">
        <w:t>Otona Ivekovića 29</w:t>
      </w:r>
      <w:r w:rsidR="009745DD">
        <w:t xml:space="preserve">, MBS: </w:t>
      </w:r>
      <w:r w:rsidR="00F1134B" w:rsidRPr="00F1134B">
        <w:t>030136334</w:t>
      </w:r>
      <w:r w:rsidR="009745DD">
        <w:t xml:space="preserve">, OIB: </w:t>
      </w:r>
      <w:r w:rsidR="00F1134B" w:rsidRPr="00F1134B">
        <w:t>98307399227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DA30D4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166773" w:rsidR="0085221D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F1134B" w:rsidRPr="00F1134B">
        <w:t>KELAVA METALI j.d.o.o.</w:t>
      </w:r>
      <w:r w:rsidR="00F1134B">
        <w:t xml:space="preserve">, </w:t>
      </w:r>
      <w:r w:rsidR="00F1134B" w:rsidRPr="00F1134B">
        <w:t>Đakovo</w:t>
      </w:r>
      <w:r w:rsidR="00F1134B">
        <w:t xml:space="preserve">, </w:t>
      </w:r>
      <w:r w:rsidR="00F1134B" w:rsidRPr="00F1134B">
        <w:t>Otona Ivekovića 29</w:t>
      </w:r>
      <w:r w:rsidR="00F1134B">
        <w:t xml:space="preserve">, MBS: </w:t>
      </w:r>
      <w:r w:rsidR="00F1134B" w:rsidRPr="00F1134B">
        <w:t>030136334</w:t>
      </w:r>
      <w:r w:rsidR="00F1134B">
        <w:t xml:space="preserve">, OIB: </w:t>
      </w:r>
      <w:r w:rsidR="00F1134B" w:rsidRPr="00F1134B">
        <w:t>98307399227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166773" w:rsidP="00166773" w:rsidR="00166773">
      <w:pPr>
        <w:jc w:val="both"/>
      </w:pPr>
      <w:r w:rsidRPr="00381421">
        <w:rPr>
          <w:color w:val="000000"/>
        </w:rPr>
        <w:t xml:space="preserve">2. Za privremenog stečajnog upravitelja dužnika imenuje se </w:t>
      </w:r>
      <w:r w:rsidRPr="00381421">
        <w:t>Davor Lamza</w:t>
      </w:r>
      <w:r>
        <w:t xml:space="preserve"> sa sjedištem,</w:t>
      </w:r>
      <w:r w:rsidRPr="00381421">
        <w:t xml:space="preserve"> poslovnom adresom i adresom prebivališta </w:t>
      </w:r>
      <w:r>
        <w:t>u Osijeku, Zagrebačka 7, OIB: 55486063770</w:t>
      </w:r>
      <w:r w:rsidRPr="00381421"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66773">
        <w:t>KELAVA METALI j.d.o.o., Đakovo, Otona Ivekovića 29, MBS: 030136334, OIB: 98307399227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C1276" w:rsidR="0085221D" w:rsidRPr="00BC1276">
      <w:pPr>
        <w:pStyle w:val="Odlomakpopisa"/>
        <w:numPr>
          <w:ilvl w:val="0"/>
          <w:numId w:val="13"/>
        </w:numPr>
        <w:jc w:val="center"/>
        <w:rPr>
          <w:b/>
        </w:rPr>
      </w:pPr>
      <w:r w:rsidRPr="00BC1276">
        <w:rPr>
          <w:b/>
          <w:color w:val="000000"/>
        </w:rPr>
        <w:t>ožujka</w:t>
      </w:r>
      <w:r w:rsidR="00ED6F97" w:rsidRPr="00BC1276">
        <w:rPr>
          <w:b/>
          <w:color w:val="000000"/>
        </w:rPr>
        <w:t xml:space="preserve"> 201</w:t>
      </w:r>
      <w:r w:rsidR="00DB48D4" w:rsidRPr="00BC1276">
        <w:rPr>
          <w:b/>
          <w:color w:val="000000"/>
        </w:rPr>
        <w:t>8</w:t>
      </w:r>
      <w:r w:rsidR="00ED6F97" w:rsidRPr="00BC1276">
        <w:rPr>
          <w:b/>
          <w:color w:val="000000"/>
        </w:rPr>
        <w:t xml:space="preserve">. u </w:t>
      </w:r>
      <w:r w:rsidR="0001249F">
        <w:rPr>
          <w:b/>
          <w:color w:val="000000"/>
        </w:rPr>
        <w:t>10,</w:t>
      </w:r>
      <w:r w:rsidR="00BC1276">
        <w:rPr>
          <w:b/>
          <w:color w:val="000000"/>
        </w:rPr>
        <w:t>00</w:t>
      </w:r>
      <w:r w:rsidR="0085221D" w:rsidRPr="00BC127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9342E9">
        <w:t>10. kolovoza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9F790C">
        <w:t>10928</w:t>
      </w:r>
      <w:r>
        <w:t xml:space="preserve"> od </w:t>
      </w:r>
      <w:r w:rsidR="003247A9">
        <w:t>9. kolovoza</w:t>
      </w:r>
      <w:r w:rsidR="000B1FC5">
        <w:t xml:space="preserve"> 2016.</w:t>
      </w:r>
      <w:r>
        <w:t xml:space="preserve"> godine, za otvaranje stečajnog postupka nad dužnikom </w:t>
      </w:r>
      <w:r w:rsidR="00F369D8">
        <w:t>KELAVA METALI j.d.o.o., Đakovo, Otona Ivekovića 29, MBS: 030136334, OIB: 98307399227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F3DFC">
        <w:t>13. srpnja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6A2B7E">
        <w:t>45.219,55</w:t>
      </w:r>
      <w:r>
        <w:t xml:space="preserve"> kn, u koji iznos je uračunata kamata i naknada FINE za provedbu ovrhe na novčanim sredstvima dužnika. Navodi da dužnik ima </w:t>
      </w:r>
      <w:r w:rsidR="00DD24EA">
        <w:t>1</w:t>
      </w:r>
      <w:r>
        <w:t xml:space="preserve"> zaposlen</w:t>
      </w:r>
      <w:r w:rsidR="00C66554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A6A00">
        <w:t>13. srpnja</w:t>
      </w:r>
      <w:r w:rsidR="007E088B">
        <w:t xml:space="preserve"> 2016.</w:t>
      </w:r>
      <w:r>
        <w:t xml:space="preserve"> godine te u svom podnesku od </w:t>
      </w:r>
      <w:r w:rsidR="00C93F9C">
        <w:t>9. kolovoza</w:t>
      </w:r>
      <w:r w:rsidR="007E088B">
        <w:t xml:space="preserve"> 2016</w:t>
      </w:r>
      <w:r>
        <w:t xml:space="preserve">. godine navodi da dužnik na dan </w:t>
      </w:r>
      <w:r w:rsidR="00291A90">
        <w:t>13. srpnja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0366D4">
        <w:t>HR73234000</w:t>
      </w:r>
      <w:r w:rsidR="003636A3">
        <w:t>9111</w:t>
      </w:r>
      <w:r w:rsidR="00C94968">
        <w:t>0603907</w:t>
      </w:r>
      <w:r w:rsidR="00A30EB4">
        <w:t xml:space="preserve"> Privredna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C94968">
        <w:t>13. srpnja</w:t>
      </w:r>
      <w:r w:rsidR="00E1624B" w:rsidRPr="00B34666">
        <w:t xml:space="preserve"> 2016. godine</w:t>
      </w:r>
      <w:r w:rsidR="00E1624B">
        <w:t xml:space="preserve"> na ime predujma za </w:t>
      </w:r>
      <w:r w:rsidR="00E1624B" w:rsidRPr="001B4D44">
        <w:t xml:space="preserve">namirenje troškova stečajnog postupka </w:t>
      </w:r>
      <w:r w:rsidR="00017464" w:rsidRPr="001B4D44">
        <w:t>nema</w:t>
      </w:r>
      <w:r w:rsidR="00366030" w:rsidRPr="001B4D44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1B4D44">
        <w:t>2129</w:t>
      </w:r>
      <w:r w:rsidR="0009186F" w:rsidRPr="004A52D1">
        <w:t>/16-</w:t>
      </w:r>
      <w:r w:rsidR="001B4D44">
        <w:t>3</w:t>
      </w:r>
      <w:r w:rsidR="0009186F" w:rsidRPr="004A52D1">
        <w:t xml:space="preserve"> </w:t>
      </w:r>
      <w:r w:rsidR="00C77840" w:rsidRPr="004A52D1">
        <w:t xml:space="preserve">od </w:t>
      </w:r>
      <w:r w:rsidR="00084B37" w:rsidRPr="004A52D1">
        <w:t>1</w:t>
      </w:r>
      <w:r w:rsidR="001B4D44">
        <w:t>9</w:t>
      </w:r>
      <w:r w:rsidR="00084B37" w:rsidRPr="004A52D1">
        <w:t xml:space="preserve">. </w:t>
      </w:r>
      <w:r w:rsidR="001B4D44">
        <w:t>listopada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1B4D44" w:rsidRPr="001B4D44">
        <w:t>Mario Kelava, OIB: 62433493147</w:t>
      </w:r>
      <w:r w:rsidR="0051431A" w:rsidRPr="004A52D1">
        <w:t xml:space="preserve">, </w:t>
      </w:r>
      <w:r w:rsidR="001B4D44" w:rsidRPr="001B4D44">
        <w:t>Đakovo, Otona Ivekovića 29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1B4D44">
        <w:t>2129</w:t>
      </w:r>
      <w:r w:rsidR="000342C5">
        <w:t>/16-</w:t>
      </w:r>
      <w:r w:rsidR="001B4D44">
        <w:t>5</w:t>
      </w:r>
      <w:r w:rsidR="000342C5">
        <w:t xml:space="preserve"> od </w:t>
      </w:r>
      <w:r w:rsidR="001B4D44">
        <w:t>19</w:t>
      </w:r>
      <w:r w:rsidR="0052616B">
        <w:t xml:space="preserve">. </w:t>
      </w:r>
      <w:r w:rsidR="001B4D44">
        <w:t>prosinca</w:t>
      </w:r>
      <w:r w:rsidR="000342C5">
        <w:t xml:space="preserve"> 2016.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0E5FBC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461150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C401E" w:rsidP="00CC401E" w:rsidR="00E11AE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324E42">
        <w:t>Davoru Lamza</w:t>
      </w:r>
      <w:r w:rsidR="00E11AEE">
        <w:t xml:space="preserve">, </w:t>
      </w:r>
      <w:r w:rsidR="00324E42">
        <w:t>Osijek, Zagrebačka 7</w:t>
      </w:r>
    </w:p>
    <w:p w:rsidRDefault="00CC401E" w:rsidP="00CC401E" w:rsidR="00324E42">
      <w:pPr>
        <w:jc w:val="both"/>
      </w:pPr>
      <w:r>
        <w:t xml:space="preserve">-dužniku </w:t>
      </w:r>
      <w:r w:rsidR="00324E42">
        <w:t>KELAVA METALI j.d.o.o., Đakovo, Otona Ivekovića 29</w:t>
      </w:r>
    </w:p>
    <w:p w:rsidRDefault="00CC401E" w:rsidP="00CC401E" w:rsidR="00CC401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4316E5" w:rsidRPr="00324E42">
        <w:rPr>
          <w:color w:val="000000"/>
        </w:rPr>
        <w:t>Mario Kelava</w:t>
      </w:r>
      <w:r w:rsidR="004316E5">
        <w:rPr>
          <w:color w:val="000000"/>
        </w:rPr>
        <w:t xml:space="preserve">, </w:t>
      </w:r>
      <w:r w:rsidR="004316E5" w:rsidRPr="004316E5">
        <w:rPr>
          <w:color w:val="000000"/>
        </w:rPr>
        <w:t>Đakovo, Otona Ivekovića 29</w:t>
      </w:r>
    </w:p>
    <w:p w:rsidRDefault="00CC401E" w:rsidP="00CC401E" w:rsidR="00CC401E">
      <w:pPr>
        <w:jc w:val="both"/>
      </w:pPr>
      <w:r>
        <w:t xml:space="preserve">-FINA </w:t>
      </w:r>
    </w:p>
    <w:p w:rsidRDefault="00CC401E" w:rsidP="00CC401E" w:rsidR="00CC401E">
      <w:pPr>
        <w:jc w:val="both"/>
      </w:pPr>
      <w:r>
        <w:t>-Ministarstvu pravosuđa RH, Zagreb, Ulica Grada Vukovara 49, elektroničkom poštom</w:t>
      </w:r>
    </w:p>
    <w:p w:rsidRDefault="00CC401E" w:rsidP="00CC401E" w:rsidR="00CC401E">
      <w:pPr>
        <w:jc w:val="both"/>
      </w:pPr>
      <w:r>
        <w:t>-e-</w:t>
      </w:r>
      <w:proofErr w:type="spellStart"/>
      <w:r>
        <w:t>Ogl</w:t>
      </w:r>
      <w:proofErr w:type="spellEnd"/>
      <w:r>
        <w:t xml:space="preserve">. ploča </w:t>
      </w:r>
    </w:p>
    <w:p w:rsidRDefault="004316E5" w:rsidP="004316E5" w:rsidR="004316E5" w:rsidRPr="00B37760">
      <w:pPr>
        <w:jc w:val="both"/>
      </w:pPr>
      <w:r>
        <w:t>- R 7.3.18. u 10,00h</w:t>
      </w:r>
    </w:p>
    <w:p w:rsidRDefault="00750685" w:rsidP="0085221D" w:rsidR="00750685" w:rsidRPr="00B37760">
      <w:pPr>
        <w:jc w:val="both"/>
      </w:pPr>
    </w:p>
    <w:sectPr w:rsidSect="00606835" w:rsidR="00750685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E70" w:rsidR="00EC4E70">
      <w:r>
        <w:separator/>
      </w:r>
    </w:p>
  </w:endnote>
  <w:endnote w:id="0" w:type="continuationSeparator">
    <w:p w:rsidRDefault="00EC4E70" w:rsidR="00EC4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E70" w:rsidR="00EC4E70">
      <w:r>
        <w:separator/>
      </w:r>
    </w:p>
  </w:footnote>
  <w:footnote w:id="0" w:type="continuationSeparator">
    <w:p w:rsidRDefault="00EC4E70" w:rsidR="00EC4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1134B" w:rsidR="00F1134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1134B">
      <w:t>7 St-2129/16-9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668A0">
      <w:t>2129</w:t>
    </w:r>
    <w:r w:rsidR="006F3974">
      <w:t>/</w:t>
    </w:r>
    <w:r w:rsidR="00C30C82">
      <w:t>16-</w:t>
    </w:r>
    <w:r w:rsidR="001668A0">
      <w:t>9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9F"/>
    <w:rsid w:val="00013582"/>
    <w:rsid w:val="00013A9E"/>
    <w:rsid w:val="00014B0E"/>
    <w:rsid w:val="00014FBE"/>
    <w:rsid w:val="00017464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366D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5FBC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773"/>
    <w:rsid w:val="001668A0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D4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1A90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47A9"/>
    <w:rsid w:val="00324E42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36A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16E5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B7E"/>
    <w:rsid w:val="006A2F13"/>
    <w:rsid w:val="006A3B0B"/>
    <w:rsid w:val="006A4983"/>
    <w:rsid w:val="006A5786"/>
    <w:rsid w:val="006A5E58"/>
    <w:rsid w:val="006A5F8E"/>
    <w:rsid w:val="006A6A00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3DFC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42E9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9F790C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0EB4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67A3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3F9C"/>
    <w:rsid w:val="00C94968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5C7B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4E70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34B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9D8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6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7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67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67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7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7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6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7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67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67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7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7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37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KELAVA METALI j.d.o.o. za  proizvodnju, trgovinu i usluge</izvorni_sadrzaj>
    <derivirana_varijabla naziv="DomainObject.Predmet.ProtustrankaFormated_1">  KELAVA METALI j.d.o.o. za  proizvodnju, trgovinu i usluge</derivirana_varijabla>
  </DomainObject.Predmet.ProtustrankaFormated>
  <DomainObject.Predmet.ProtustrankaFormatedOIB>
    <izvorni_sadrzaj>  KELAVA METALI j.d.o.o. za  proizvodnju, trgovinu i usluge, OIB 98307399227</izvorni_sadrzaj>
    <derivirana_varijabla naziv="DomainObject.Predmet.ProtustrankaFormatedOIB_1">  KELAVA METALI j.d.o.o. za  proizvodnju, trgovinu i usluge, OIB 98307399227</derivirana_varijabla>
  </DomainObject.Predmet.ProtustrankaFormatedOIB>
  <DomainObject.Predmet.ProtustrankaFormatedWithAdress>
    <izvorni_sadrzaj> KELAVA METALI j.d.o.o. za  proizvodnju, trgovinu i usluge, Otona Ivekovića 29, 31400 Đakovo</izvorni_sadrzaj>
    <derivirana_varijabla naziv="DomainObject.Predmet.ProtustrankaFormatedWithAdress_1"> KELAVA METALI j.d.o.o. za  proizvodnju, trgovinu i usluge, Otona Ivekovića 29, 31400 Đakovo</derivirana_varijabla>
  </DomainObject.Predmet.ProtustrankaFormatedWithAdress>
  <DomainObject.Predmet.ProtustrankaFormatedWithAdressOIB>
    <izvorni_sadrzaj> KELAVA METALI j.d.o.o. za  proizvodnju, trgovinu i usluge, OIB 98307399227, Otona Ivekovića 29, 31400 Đakovo</izvorni_sadrzaj>
    <derivirana_varijabla naziv="DomainObject.Predmet.ProtustrankaFormatedWithAdressOIB_1"> KELAVA METALI j.d.o.o. za  proizvodnju, trgovinu i usluge, OIB 98307399227, Otona Ivekovića 29, 31400 Đakovo</derivirana_varijabla>
  </DomainObject.Predmet.ProtustrankaFormatedWithAdressOIB>
  <DomainObject.Predmet.ProtustrankaWithAdress>
    <izvorni_sadrzaj>KELAVA METALI j.d.o.o. za  proizvodnju, trgovinu i usluge Otona Ivekovića 29, 31400 Đakovo</izvorni_sadrzaj>
    <derivirana_varijabla naziv="DomainObject.Predmet.ProtustrankaWithAdress_1">KELAVA METALI j.d.o.o. za  proizvodnju, trgovinu i usluge Otona Ivekovića 29, 31400 Đakovo</derivirana_varijabla>
  </DomainObject.Predmet.ProtustrankaWithAdress>
  <DomainObject.Predmet.ProtustrankaWithAdressOIB>
    <izvorni_sadrzaj>KELAVA METALI j.d.o.o. za  proizvodnju, trgovinu i usluge, OIB 98307399227, Otona Ivekovića 29, 31400 Đakovo</izvorni_sadrzaj>
    <derivirana_varijabla naziv="DomainObject.Predmet.ProtustrankaWithAdressOIB_1">KELAVA METALI j.d.o.o. za  proizvodnju, trgovinu i usluge, OIB 98307399227, Otona Ivekovića 29, 31400 Đakovo</derivirana_varijabla>
  </DomainObject.Predmet.ProtustrankaWithAdressOIB>
  <DomainObject.Predmet.ProtustrankaNazivFormated>
    <izvorni_sadrzaj>KELAVA METALI j.d.o.o. za  proizvodnju, trgovinu i usluge</izvorni_sadrzaj>
    <derivirana_varijabla naziv="DomainObject.Predmet.ProtustrankaNazivFormated_1">KELAVA METALI j.d.o.o. za  proizvodnju, trgovinu i usluge</derivirana_varijabla>
  </DomainObject.Predmet.ProtustrankaNazivFormated>
  <DomainObject.Predmet.ProtustrankaNazivFormatedOIB>
    <izvorni_sadrzaj>KELAVA METALI j.d.o.o. za  proizvodnju, trgovinu i usluge, OIB 98307399227</izvorni_sadrzaj>
    <derivirana_varijabla naziv="DomainObject.Predmet.ProtustrankaNazivFormatedOIB_1">KELAVA METALI j.d.o.o. za  proizvodnju, trgovinu i usluge, OIB 98307399227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KELAVA METALI j.d.o.o. za  proizvodnju, trgovinu i usluge</item>
    </izvorni_sadrzaj>
    <derivirana_varijabla naziv="DomainObject.Predmet.ProtuStrankaListFormated_1">
      <item>KELAVA METALI j.d.o.o. za  proizvodnju, trgovinu i usluge</item>
    </derivirana_varijabla>
  </DomainObject.Predmet.ProtuStrankaListFormated>
  <DomainObject.Predmet.ProtuStrankaListFormatedOIB>
    <izvorni_sadrzaj>
      <item>KELAVA METALI j.d.o.o. za  proizvodnju, trgovinu i usluge, OIB 98307399227</item>
    </izvorni_sadrzaj>
    <derivirana_varijabla naziv="DomainObject.Predmet.ProtuStrankaListFormatedOIB_1">
      <item>KELAVA METALI j.d.o.o. za  proizvodnju, trgovinu i usluge, OIB 98307399227</item>
    </derivirana_varijabla>
  </DomainObject.Predmet.ProtuStrankaListFormatedOIB>
  <DomainObject.Predmet.ProtuStrankaListFormatedWithAdress>
    <izvorni_sadrzaj>
      <item>KELAVA METALI j.d.o.o. za  proizvodnju, trgovinu i usluge, Otona Ivekovića 29, 31400 Đakovo</item>
    </izvorni_sadrzaj>
    <derivirana_varijabla naziv="DomainObject.Predmet.ProtuStrankaListFormatedWithAdress_1">
      <item>KELAVA METALI j.d.o.o. za  proizvodnju, trgovinu i usluge, Otona Ivekovića 29, 31400 Đakovo</item>
    </derivirana_varijabla>
  </DomainObject.Predmet.ProtuStrankaListFormatedWithAdress>
  <DomainObject.Predmet.ProtuStrankaListFormatedWithAdressOIB>
    <izvorni_sadrzaj>
      <item>KELAVA METALI j.d.o.o. za  proizvodnju, trgovinu i usluge, OIB 98307399227, Otona Ivekovića 29, 31400 Đakovo</item>
    </izvorni_sadrzaj>
    <derivirana_varijabla naziv="DomainObject.Predmet.ProtuStrankaListFormatedWithAdressOIB_1">
      <item>KELAVA METALI j.d.o.o. za  proizvodnju, trgovinu i usluge, OIB 98307399227, Otona Ivekovića 29, 31400 Đakovo</item>
    </derivirana_varijabla>
  </DomainObject.Predmet.ProtuStrankaListFormatedWithAdressOIB>
  <DomainObject.Predmet.ProtuStrankaListNazivFormated>
    <izvorni_sadrzaj>
      <item>KELAVA METALI j.d.o.o. za  proizvodnju, trgovinu i usluge</item>
    </izvorni_sadrzaj>
    <derivirana_varijabla naziv="DomainObject.Predmet.ProtuStrankaListNazivFormated_1">
      <item>KELAVA METALI j.d.o.o. za  proizvodnju, trgovinu i usluge</item>
    </derivirana_varijabla>
  </DomainObject.Predmet.ProtuStrankaListNazivFormated>
  <DomainObject.Predmet.ProtuStrankaListNazivFormatedOIB>
    <izvorni_sadrzaj>
      <item>KELAVA METALI j.d.o.o. za  proizvodnju, trgovinu i usluge, OIB 98307399227</item>
    </izvorni_sadrzaj>
    <derivirana_varijabla naziv="DomainObject.Predmet.ProtuStrankaListNazivFormatedOIB_1">
      <item>KELAVA METALI j.d.o.o. za  proizvodnju, trgovinu i usluge, OIB 98307399227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KELAVA METALI j.d.o.o. za  proizvodnju, trgovinu i usluge</izvorni_sadrzaj>
    <derivirana_varijabla naziv="DomainObject.Predmet.ProtustrankaIDrugi_1">KELAVA METALI j.d.o.o. za 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KELAVA METALI j.d.o.o. za  proizvodnju, trgovinu i usluge, OIB 98307399227, Otona Ivekovića 29, 31400 Đakovo</izvorni_sadrzaj>
    <derivirana_varijabla naziv="DomainObject.Predmet.ProtustrankaIDrugiAdressOIB_1">KELAVA METALI j.d.o.o. za  proizvodnju, trgovinu i usluge, OIB 98307399227, Otona Ivekovića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KELAVA METALI j.d.o.o. za  proizvodnju, trgovinu i usluge</item>
    </izvorni_sadrzaj>
    <derivirana_varijabla naziv="DomainObject.Predmet.SudioniciListNaziv_1">
      <item>FINA RC OSIJEK</item>
      <item>KELAVA METALI j.d.o.o. za  proizvodnju, trgovinu i usluge</item>
    </derivirana_varijabla>
  </DomainObject.Predmet.SudioniciListNaziv>
  <DomainObject.Predmet.SudioniciListAdressOIB>
    <izvorni_sadrzaj>
      <item>FINA RC OSIJEK, OIB 85821130368</item>
      <item>KELAVA METALI j.d.o.o. za  proizvodnju, trgovinu i usluge, OIB 98307399227, Otona Ivekovića 29,31400 Đakovo</item>
    </izvorni_sadrzaj>
    <derivirana_varijabla naziv="DomainObject.Predmet.SudioniciListAdressOIB_1">
      <item>FINA RC OSIJEK, OIB 85821130368</item>
      <item>KELAVA METALI j.d.o.o. za  proizvodnju, trgovinu i usluge, OIB 98307399227, Otona Ivekovića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98307399227</item>
    </izvorni_sadrzaj>
    <derivirana_varijabla naziv="DomainObject.Predmet.SudioniciListNazivOIB_1">
      <item>, OIB 85821130368</item>
      <item>, OIB 98307399227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E7B84-3BA0-4145-A75C-5D267FEE4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4752</properties:Characters>
  <properties:Lines>125</properties:Lines>
  <properties:Paragraphs>37</properties:Paragraphs>
  <properties:TotalTime>720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2018-01-19T11:33:00Z</dcterms:modified>
  <cp:revision>627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