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df720" w14:paraId="a4df720" w:rsidRDefault="006A5114" w:rsidP="003D0CC5" w:rsidR="006A5114" w:rsidRPr="00070D90">
      <w:pPr>
        <w15:collapsed w:val="false"/>
      </w:pPr>
      <w:bookmarkStart w:name="_GoBack" w:id="0"/>
      <w:bookmarkEnd w:id="0"/>
    </w:p>
    <w:p w:rsidRDefault="003D0CC5" w:rsidP="003D0CC5" w:rsidR="003D0CC5" w:rsidRPr="00070D90">
      <w:r w:rsidRPr="00070D90">
        <w:t>REPUBLIKA HRVATSKA</w:t>
      </w:r>
    </w:p>
    <w:p w:rsidRDefault="003D0CC5" w:rsidP="003D0CC5" w:rsidR="003D0CC5" w:rsidRPr="00070D90">
      <w:r w:rsidRPr="00070D90">
        <w:t>TRGOVAČKI SUD U ZAGREBU</w:t>
      </w:r>
    </w:p>
    <w:p w:rsidRDefault="003D0CC5" w:rsidP="003D0CC5" w:rsidR="003D0CC5" w:rsidRPr="00070D90">
      <w:r w:rsidRPr="00070D90">
        <w:t xml:space="preserve">Zagreb, Amruševa 2/II        </w:t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  <w:t>85. St-</w:t>
      </w:r>
      <w:r w:rsidR="00EE4ECE" w:rsidRPr="00070D90">
        <w:t>2745</w:t>
      </w:r>
      <w:r w:rsidRPr="00070D90">
        <w:t>/16</w:t>
      </w:r>
    </w:p>
    <w:p w:rsidRDefault="003D0CC5" w:rsidP="003D0CC5" w:rsidR="003D0CC5" w:rsidRPr="00070D90"/>
    <w:p w:rsidRDefault="003D0CC5" w:rsidP="003D0CC5" w:rsidR="003D0CC5" w:rsidRPr="00070D90">
      <w:pPr>
        <w:jc w:val="center"/>
      </w:pPr>
      <w:r w:rsidRPr="00070D90">
        <w:t>Z A P I S N I K</w:t>
      </w:r>
    </w:p>
    <w:p w:rsidRDefault="004D78DF" w:rsidP="004D78DF" w:rsidR="003D0CC5" w:rsidRPr="00070D90">
      <w:pPr>
        <w:jc w:val="center"/>
        <w:rPr>
          <w:rFonts w:eastAsiaTheme="minorHAnsi"/>
          <w:lang w:eastAsia="en-US"/>
        </w:rPr>
      </w:pPr>
      <w:r w:rsidRPr="00070D90">
        <w:rPr>
          <w:rFonts w:eastAsiaTheme="minorHAnsi"/>
          <w:lang w:eastAsia="en-US"/>
        </w:rPr>
        <w:t>s ročišta radi rasprave o pretpostavkama za otvaranje stečajnog postupka</w:t>
      </w:r>
    </w:p>
    <w:p w:rsidRDefault="004D78DF" w:rsidP="004D78DF" w:rsidR="004D78DF" w:rsidRPr="00070D90">
      <w:pPr>
        <w:jc w:val="center"/>
      </w:pPr>
    </w:p>
    <w:p w:rsidRDefault="003D0CC5" w:rsidP="003D0CC5" w:rsidR="003D0CC5" w:rsidRPr="00070D90">
      <w:pPr>
        <w:jc w:val="both"/>
      </w:pPr>
      <w:r w:rsidRPr="00070D90">
        <w:t xml:space="preserve">sastavljen pri Trgovačkom sudu u Zagrebu </w:t>
      </w:r>
      <w:r w:rsidR="00D01734" w:rsidRPr="00070D90">
        <w:t>12. srpnja</w:t>
      </w:r>
      <w:r w:rsidR="00056C88" w:rsidRPr="00070D90">
        <w:t xml:space="preserve"> 2018</w:t>
      </w:r>
      <w:r w:rsidRPr="00070D90">
        <w:t xml:space="preserve">. u stečajnom postupku nad dužnikom </w:t>
      </w:r>
      <w:r w:rsidR="00EE4ECE" w:rsidRPr="00070D90">
        <w:rPr>
          <w:lang w:val="pt-BR"/>
        </w:rPr>
        <w:t xml:space="preserve">STAMP d.o.o., Zagreb, Petrinjska 9, OIB: </w:t>
      </w:r>
      <w:r w:rsidR="00EE4ECE" w:rsidRPr="00070D90">
        <w:t>42436202629</w:t>
      </w:r>
      <w:r w:rsidRPr="00070D90">
        <w:rPr>
          <w:lang w:val="pt-BR"/>
        </w:rPr>
        <w:t>,</w:t>
      </w:r>
    </w:p>
    <w:p w:rsidRDefault="003D0CC5" w:rsidP="003D0CC5" w:rsidR="003D0CC5" w:rsidRPr="00070D90"/>
    <w:p w:rsidRDefault="003D0CC5" w:rsidP="003D0CC5" w:rsidR="003D0CC5" w:rsidRPr="00070D90">
      <w:r w:rsidRPr="00070D90">
        <w:t>NAZOČNI OD SUDA:</w:t>
      </w:r>
    </w:p>
    <w:p w:rsidRDefault="003D0CC5" w:rsidP="003D0CC5" w:rsidR="003D0CC5" w:rsidRPr="00070D90">
      <w:r w:rsidRPr="00070D90">
        <w:t>SUDAC: Ivana Koštarić Fegeš</w:t>
      </w:r>
    </w:p>
    <w:p w:rsidRDefault="003D0CC5" w:rsidP="003D0CC5" w:rsidR="003D0CC5" w:rsidRPr="00070D90">
      <w:r w:rsidRPr="00070D90">
        <w:t>ZAPISNIČAR:</w:t>
      </w:r>
      <w:r w:rsidRPr="00070D90">
        <w:rPr>
          <w:color w:val="FF0000"/>
        </w:rPr>
        <w:t xml:space="preserve"> </w:t>
      </w:r>
      <w:r w:rsidR="00573395">
        <w:t>Natalija Perković</w:t>
      </w:r>
    </w:p>
    <w:p w:rsidRDefault="003D0CC5" w:rsidP="003D0CC5" w:rsidR="003D0CC5" w:rsidRPr="00070D90"/>
    <w:p w:rsidRDefault="003D0CC5" w:rsidP="003D0CC5" w:rsidR="003D0CC5" w:rsidRPr="00070D90">
      <w:pPr>
        <w:jc w:val="both"/>
      </w:pPr>
      <w:r w:rsidRPr="00070D90">
        <w:t xml:space="preserve">Sudac otvara ročište u </w:t>
      </w:r>
      <w:r w:rsidR="00D01734" w:rsidRPr="00070D90">
        <w:t>09</w:t>
      </w:r>
      <w:r w:rsidR="00F20016" w:rsidRPr="00070D90">
        <w:t>:</w:t>
      </w:r>
      <w:r w:rsidR="00D01734" w:rsidRPr="00070D90">
        <w:t>45</w:t>
      </w:r>
      <w:r w:rsidRPr="00070D90">
        <w:t xml:space="preserve"> sati, ročište je javno i utvrđuje da su, pristupili:</w:t>
      </w:r>
    </w:p>
    <w:p w:rsidRDefault="003D0CC5" w:rsidP="003D0CC5" w:rsidR="003D0CC5" w:rsidRPr="00070D90"/>
    <w:p w:rsidRDefault="003D0CC5" w:rsidP="003D0CC5" w:rsidR="003D0CC5" w:rsidRPr="00070D90">
      <w:r w:rsidRPr="00070D90">
        <w:t>Predlagatelj: nitko, dostava poziva uredno iskazana</w:t>
      </w:r>
    </w:p>
    <w:p w:rsidRDefault="003D0CC5" w:rsidP="003D0CC5" w:rsidR="003D0CC5" w:rsidRPr="00070D90">
      <w:r w:rsidRPr="00070D90">
        <w:t>Dužnik:</w:t>
      </w:r>
      <w:r w:rsidR="00F20016" w:rsidRPr="00070D90">
        <w:t xml:space="preserve"> Krešimir Lisak, </w:t>
      </w:r>
      <w:r w:rsidR="00070D90" w:rsidRPr="00070D90">
        <w:t xml:space="preserve">odvjetnik u Zagrebu, </w:t>
      </w:r>
      <w:r w:rsidR="00F20016" w:rsidRPr="00070D90">
        <w:t xml:space="preserve">punomoć </w:t>
      </w:r>
      <w:r w:rsidR="006A5114" w:rsidRPr="00070D90">
        <w:t>u spisu</w:t>
      </w:r>
    </w:p>
    <w:p w:rsidRDefault="003D0CC5" w:rsidP="003D0CC5" w:rsidR="003D0CC5" w:rsidRPr="00070D90">
      <w:r w:rsidRPr="00070D90">
        <w:t>Zastupni</w:t>
      </w:r>
      <w:r w:rsidR="002A47B0" w:rsidRPr="00070D90">
        <w:t>ci</w:t>
      </w:r>
      <w:r w:rsidRPr="00070D90">
        <w:t xml:space="preserve"> po zakonu dužnika: </w:t>
      </w:r>
      <w:r w:rsidR="00257C89" w:rsidRPr="00070D90">
        <w:t>nitko, dostava poziva uredno iskazana</w:t>
      </w:r>
    </w:p>
    <w:p w:rsidRDefault="003D0CC5" w:rsidP="003D0CC5" w:rsidR="003D0CC5" w:rsidRPr="00070D90">
      <w:pPr>
        <w:rPr>
          <w:color w:val="FF0000"/>
        </w:rPr>
      </w:pPr>
      <w:r w:rsidRPr="00070D90">
        <w:rPr>
          <w:color w:val="FF0000"/>
        </w:rPr>
        <w:t xml:space="preserve"> </w:t>
      </w:r>
    </w:p>
    <w:p w:rsidRDefault="00D01734" w:rsidP="003D0CC5" w:rsidR="00140486" w:rsidRPr="00070D90">
      <w:pPr>
        <w:ind w:firstLine="708"/>
        <w:jc w:val="both"/>
        <w:rPr>
          <w:rFonts w:eastAsiaTheme="minorHAnsi"/>
          <w:lang w:eastAsia="en-US"/>
        </w:rPr>
      </w:pPr>
      <w:r w:rsidRPr="00070D90">
        <w:rPr>
          <w:rFonts w:eastAsiaTheme="minorHAnsi"/>
          <w:lang w:eastAsia="en-US"/>
        </w:rPr>
        <w:t>Utvrđuje se da je u spis dostavljen podnesak FINA-e od 22. ožujka 2018. kojim ispričava nedolazak na današnje ročište i u cijelosti ostaje kod navoda iz prijedloga za otvaranje stečajnog postupka (list 70 spisa).</w:t>
      </w:r>
    </w:p>
    <w:p w:rsidRDefault="00D01734" w:rsidP="003D0CC5" w:rsidR="00D01734" w:rsidRPr="00070D90">
      <w:pPr>
        <w:ind w:firstLine="708"/>
        <w:jc w:val="both"/>
      </w:pPr>
    </w:p>
    <w:p w:rsidRDefault="00257C89" w:rsidP="0037664C" w:rsidR="00070D90" w:rsidRPr="00070D90">
      <w:pPr>
        <w:ind w:firstLine="708"/>
        <w:jc w:val="both"/>
      </w:pPr>
      <w:r w:rsidRPr="00070D90">
        <w:t xml:space="preserve">Punomoćnik dužnika </w:t>
      </w:r>
      <w:r w:rsidR="00906018">
        <w:t xml:space="preserve">predaje u spis presliku </w:t>
      </w:r>
      <w:r w:rsidR="00171FE3">
        <w:t>prijedloga z</w:t>
      </w:r>
      <w:r w:rsidR="00531F53">
        <w:t>a sklapanje upravnog ugovora s Poreznom</w:t>
      </w:r>
      <w:r w:rsidR="00171FE3">
        <w:t xml:space="preserve"> upravom. Dodaje kako je dobio usmenu informaciju kako je taj prijedlog prihvaćen</w:t>
      </w:r>
      <w:r w:rsidR="00531F53">
        <w:t xml:space="preserve"> te da će P</w:t>
      </w:r>
      <w:r w:rsidR="00171FE3">
        <w:t xml:space="preserve">orezna uprava proknjižiti </w:t>
      </w:r>
      <w:r w:rsidR="00531F53">
        <w:t>na</w:t>
      </w:r>
      <w:r w:rsidR="00171FE3">
        <w:t>vedeni ugovor i dati nalog FINA-i</w:t>
      </w:r>
      <w:r w:rsidR="00531F53">
        <w:t xml:space="preserve"> da </w:t>
      </w:r>
      <w:r w:rsidR="00116A68">
        <w:t>povuče zahtjev za prisilnu naplatu. S toga ponovno predlaže da se odredi dodatni rok u kojem će dužnik riješiti svoje dugovanje iz očevidnika</w:t>
      </w:r>
      <w:r w:rsidR="0037664C">
        <w:t>.</w:t>
      </w:r>
    </w:p>
    <w:p w:rsidRDefault="00140486" w:rsidP="003D0CC5" w:rsidR="00140486" w:rsidRPr="00070D90">
      <w:pPr>
        <w:ind w:firstLine="708"/>
        <w:jc w:val="both"/>
      </w:pPr>
      <w:r w:rsidRPr="00070D90">
        <w:t>Sud donosi</w:t>
      </w:r>
    </w:p>
    <w:p w:rsidRDefault="00140486" w:rsidP="003D0CC5" w:rsidR="00140486" w:rsidRPr="00070D90">
      <w:pPr>
        <w:ind w:firstLine="708"/>
        <w:jc w:val="both"/>
      </w:pPr>
    </w:p>
    <w:p w:rsidRDefault="00140486" w:rsidP="00140486" w:rsidR="00140486">
      <w:pPr>
        <w:ind w:firstLine="708"/>
        <w:jc w:val="center"/>
      </w:pPr>
      <w:r w:rsidRPr="00070D90">
        <w:t>Z</w:t>
      </w:r>
      <w:r w:rsidR="00813126" w:rsidRPr="00070D90">
        <w:t xml:space="preserve"> </w:t>
      </w:r>
      <w:r w:rsidRPr="00070D90">
        <w:t>a</w:t>
      </w:r>
      <w:r w:rsidR="00813126" w:rsidRPr="00070D90">
        <w:t xml:space="preserve"> </w:t>
      </w:r>
      <w:r w:rsidRPr="00070D90">
        <w:t>k</w:t>
      </w:r>
      <w:r w:rsidR="00813126" w:rsidRPr="00070D90">
        <w:t xml:space="preserve"> </w:t>
      </w:r>
      <w:r w:rsidRPr="00070D90">
        <w:t>l</w:t>
      </w:r>
      <w:r w:rsidR="00813126" w:rsidRPr="00070D90">
        <w:t xml:space="preserve"> </w:t>
      </w:r>
      <w:r w:rsidRPr="00070D90">
        <w:t>j</w:t>
      </w:r>
      <w:r w:rsidR="00813126" w:rsidRPr="00070D90">
        <w:t xml:space="preserve"> </w:t>
      </w:r>
      <w:r w:rsidRPr="00070D90">
        <w:t>u</w:t>
      </w:r>
      <w:r w:rsidR="00813126" w:rsidRPr="00070D90">
        <w:t xml:space="preserve"> </w:t>
      </w:r>
      <w:r w:rsidRPr="00070D90">
        <w:t>č</w:t>
      </w:r>
      <w:r w:rsidR="00813126" w:rsidRPr="00070D90">
        <w:t xml:space="preserve"> </w:t>
      </w:r>
      <w:r w:rsidRPr="00070D90">
        <w:t>a</w:t>
      </w:r>
      <w:r w:rsidR="00813126" w:rsidRPr="00070D90">
        <w:t xml:space="preserve"> </w:t>
      </w:r>
      <w:r w:rsidRPr="00070D90">
        <w:t>k</w:t>
      </w:r>
    </w:p>
    <w:p w:rsidRDefault="0037664C" w:rsidP="00140486" w:rsidR="0037664C">
      <w:pPr>
        <w:ind w:firstLine="708"/>
        <w:jc w:val="center"/>
      </w:pPr>
    </w:p>
    <w:p w:rsidRDefault="0037664C" w:rsidP="0037664C" w:rsidR="0037664C" w:rsidRPr="0037664C">
      <w:pPr>
        <w:pStyle w:val="Odlomakpopisa"/>
        <w:numPr>
          <w:ilvl w:val="0"/>
          <w:numId w:val="5"/>
        </w:numPr>
        <w:jc w:val="both"/>
      </w:pPr>
      <w:r w:rsidRPr="00AF7D5F">
        <w:t xml:space="preserve">Nalaže se Financijskoj agenciji u roku 3 dana dostaviti podatke iz Očevidnika redoslijeda osnova za plaćanje, odnosno potvrdu iz čl. 6. st. 4. u vezi s čl. 6. st. 2. Stečajnog zakona za dužnika </w:t>
      </w:r>
      <w:r w:rsidRPr="0037664C">
        <w:rPr>
          <w:lang w:val="pt-BR"/>
        </w:rPr>
        <w:t xml:space="preserve">STAMP d.o.o., Zagreb, Petrinjska 9, OIB: </w:t>
      </w:r>
      <w:r w:rsidRPr="00070D90">
        <w:t>42436202629</w:t>
      </w:r>
      <w:r>
        <w:rPr>
          <w:lang w:val="pt-BR"/>
        </w:rPr>
        <w:t>.</w:t>
      </w:r>
    </w:p>
    <w:p w:rsidRDefault="0037664C" w:rsidP="0037664C" w:rsidR="0037664C" w:rsidRPr="00AF7D5F">
      <w:pPr>
        <w:pStyle w:val="Odlomakpopisa"/>
        <w:numPr>
          <w:ilvl w:val="0"/>
          <w:numId w:val="5"/>
        </w:numPr>
        <w:rPr>
          <w:rFonts w:eastAsiaTheme="minorHAnsi"/>
          <w:lang w:eastAsia="en-US"/>
        </w:rPr>
      </w:pPr>
      <w:r w:rsidRPr="00AF7D5F">
        <w:rPr>
          <w:rFonts w:eastAsiaTheme="minorHAnsi"/>
          <w:lang w:eastAsia="en-US"/>
        </w:rPr>
        <w:t>Današnje ročište se odgađa, a novo ročište radi rasprave o pretpostavkama za otvaranje stečajnog postupka određuje se za</w:t>
      </w:r>
    </w:p>
    <w:p w:rsidRDefault="008A0926" w:rsidP="0037664C" w:rsidR="0037664C" w:rsidRPr="00855187">
      <w:pPr>
        <w:pStyle w:val="Odlomakpopisa"/>
        <w:ind w:left="1428"/>
        <w:jc w:val="center"/>
        <w:rPr>
          <w:b/>
        </w:rPr>
      </w:pPr>
      <w:r>
        <w:rPr>
          <w:b/>
        </w:rPr>
        <w:t>11</w:t>
      </w:r>
      <w:r w:rsidR="0037664C">
        <w:rPr>
          <w:b/>
        </w:rPr>
        <w:t xml:space="preserve">. </w:t>
      </w:r>
      <w:r>
        <w:rPr>
          <w:b/>
        </w:rPr>
        <w:t>listopada</w:t>
      </w:r>
      <w:r w:rsidR="0037664C">
        <w:rPr>
          <w:b/>
        </w:rPr>
        <w:t xml:space="preserve"> 2018. u 10</w:t>
      </w:r>
      <w:r w:rsidR="0037664C" w:rsidRPr="00AF7D5F">
        <w:rPr>
          <w:b/>
        </w:rPr>
        <w:t>,</w:t>
      </w:r>
      <w:r>
        <w:rPr>
          <w:b/>
        </w:rPr>
        <w:t>15</w:t>
      </w:r>
      <w:r w:rsidR="0037664C" w:rsidRPr="00AF7D5F">
        <w:rPr>
          <w:b/>
        </w:rPr>
        <w:t xml:space="preserve"> sati </w:t>
      </w:r>
    </w:p>
    <w:p w:rsidRDefault="0037664C" w:rsidP="0037664C" w:rsidR="0037664C">
      <w:pPr>
        <w:pStyle w:val="Odlomakpopisa"/>
        <w:ind w:left="1428"/>
        <w:jc w:val="center"/>
      </w:pPr>
      <w:r w:rsidRPr="00AF7D5F">
        <w:t>u zgradi Trgovačkog suda u Zagrebu, Petrinjska 8, soba broj 27/I kat – (dvorišna zgrada),</w:t>
      </w:r>
    </w:p>
    <w:p w:rsidRDefault="008A0926" w:rsidP="0037664C" w:rsidR="0037664C" w:rsidRPr="00AF7D5F">
      <w:pPr>
        <w:pStyle w:val="Odlomakpopisa"/>
        <w:ind w:left="1428"/>
        <w:jc w:val="both"/>
      </w:pPr>
      <w:r>
        <w:t xml:space="preserve">što prisutni punomoćnik dužnik prima na znanje pa se dužnik neće posebno pozivati, </w:t>
      </w:r>
      <w:r w:rsidR="0037664C">
        <w:t>dok se na navedeno ročište putem ovog zaključka pozivaju:</w:t>
      </w:r>
    </w:p>
    <w:p w:rsidRDefault="0037664C" w:rsidP="0037664C" w:rsidR="0037664C" w:rsidRPr="00AF7D5F">
      <w:pPr>
        <w:pStyle w:val="Odlomakpopisa"/>
        <w:ind w:left="1428"/>
        <w:jc w:val="both"/>
      </w:pPr>
      <w:r w:rsidRPr="00AF7D5F">
        <w:t xml:space="preserve">- </w:t>
      </w:r>
      <w:r w:rsidR="008A0926">
        <w:t>predlagatelj</w:t>
      </w:r>
    </w:p>
    <w:p w:rsidRDefault="0037664C" w:rsidP="0037664C" w:rsidR="00056C88">
      <w:pPr>
        <w:pStyle w:val="Odlomakpopisa"/>
        <w:ind w:left="1428"/>
        <w:jc w:val="both"/>
      </w:pPr>
      <w:r w:rsidRPr="00AF7D5F">
        <w:t>- osoba ovlaštena za zastupanje dužnika po zakonu.</w:t>
      </w:r>
    </w:p>
    <w:p w:rsidRDefault="0037664C" w:rsidP="0037664C" w:rsidR="0037664C" w:rsidRPr="00070D90">
      <w:pPr>
        <w:pStyle w:val="Odlomakpopisa"/>
        <w:ind w:left="1428"/>
        <w:jc w:val="both"/>
      </w:pPr>
    </w:p>
    <w:p w:rsidRDefault="003D0CC5" w:rsidP="003D0CC5" w:rsidR="003D0CC5" w:rsidRPr="00070D90">
      <w:pPr>
        <w:jc w:val="center"/>
      </w:pPr>
      <w:r w:rsidRPr="00070D90">
        <w:t xml:space="preserve">Dovršeno </w:t>
      </w:r>
      <w:r w:rsidR="008A0926">
        <w:t>10</w:t>
      </w:r>
      <w:r w:rsidR="002A47B0" w:rsidRPr="00070D90">
        <w:t>:</w:t>
      </w:r>
      <w:r w:rsidR="008A0926">
        <w:t>08</w:t>
      </w:r>
      <w:r w:rsidRPr="00070D90">
        <w:t xml:space="preserve"> sati.</w:t>
      </w:r>
    </w:p>
    <w:p w:rsidRDefault="009A7A75" w:rsidP="003D0CC5" w:rsidR="009A7A75" w:rsidRPr="00070D90">
      <w:pPr>
        <w:jc w:val="center"/>
      </w:pPr>
    </w:p>
    <w:p w:rsidRDefault="003D0CC5" w:rsidP="003D0CC5" w:rsidR="003D0CC5" w:rsidRPr="00070D90"/>
    <w:p w:rsidRDefault="003D0CC5" w:rsidP="003D0CC5" w:rsidR="003D0CC5" w:rsidRPr="00070D90">
      <w:pPr>
        <w:jc w:val="center"/>
      </w:pPr>
      <w:r w:rsidRPr="00070D90">
        <w:t>SUDAC</w:t>
      </w:r>
    </w:p>
    <w:p w:rsidRDefault="003D0CC5" w:rsidP="003D0CC5" w:rsidR="003D0CC5" w:rsidRPr="00070D90"/>
    <w:p w:rsidRDefault="00DE58B3" w:rsidP="003D0CC5" w:rsidR="003D0CC5" w:rsidRPr="00070D90">
      <w:r w:rsidRPr="00070D90">
        <w:t xml:space="preserve">ZAPISNIČAR       </w:t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</w:r>
      <w:r w:rsidRPr="00070D90">
        <w:tab/>
        <w:t>P</w:t>
      </w:r>
      <w:r w:rsidR="003D0CC5" w:rsidRPr="00070D90">
        <w:t>REDLAGATELJ</w:t>
      </w:r>
    </w:p>
    <w:p w:rsidRDefault="007B5DA3" w:rsidP="003D0CC5" w:rsidR="007B5DA3" w:rsidRPr="00070D90"/>
    <w:p w:rsidRDefault="003D0CC5" w:rsidP="002A47B0" w:rsidR="003D0CC5" w:rsidRPr="00070D90">
      <w:pPr>
        <w:ind w:left="4956"/>
      </w:pPr>
      <w:r w:rsidRPr="00070D90">
        <w:t>ZASTUPNIK PO ZAKONU DUŽNIKA</w:t>
      </w:r>
    </w:p>
    <w:p w:rsidRDefault="007B5DA3" w:rsidP="002A47B0" w:rsidR="007B5DA3" w:rsidRPr="00070D90">
      <w:pPr>
        <w:ind w:left="4956"/>
      </w:pPr>
    </w:p>
    <w:p w:rsidRDefault="003D0CC5" w:rsidP="003D0CC5" w:rsidR="003D0CC5" w:rsidRPr="00070D90">
      <w:pPr>
        <w:ind w:firstLine="708" w:left="4956"/>
      </w:pPr>
      <w:r w:rsidRPr="00070D90">
        <w:t>DUŽNIK</w:t>
      </w:r>
    </w:p>
    <w:p w:rsidRDefault="001218BE" w:rsidR="001218BE" w:rsidRPr="00070D90"/>
    <w:sectPr w:rsidSect="009A7A75" w:rsidR="001218BE" w:rsidRPr="00070D90">
      <w:headerReference w:type="default" r:id="rId9"/>
      <w:pgSz w:h="16838" w:w="11906"/>
      <w:pgMar w:gutter="0" w:footer="708" w:header="708" w:left="1417" w:bottom="0" w:right="1417" w:top="14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94C" w:rsidP="009A7A75" w:rsidR="0006494C">
      <w:r>
        <w:separator/>
      </w:r>
    </w:p>
  </w:endnote>
  <w:endnote w:id="0" w:type="continuationSeparator">
    <w:p w:rsidRDefault="0006494C" w:rsidP="009A7A75" w:rsidR="00064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94C" w:rsidP="009A7A75" w:rsidR="0006494C">
      <w:r>
        <w:separator/>
      </w:r>
    </w:p>
  </w:footnote>
  <w:footnote w:id="0" w:type="continuationSeparator">
    <w:p w:rsidRDefault="0006494C" w:rsidP="009A7A75" w:rsidR="00064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A75" w:rsidR="009A7A75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85. St-2745/16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A93FE4"/>
    <w:multiLevelType w:val="hybridMultilevel"/>
    <w:tmpl w:val="9DE01CA4"/>
    <w:lvl w:tplc="ADDAF05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031453"/>
    <w:multiLevelType w:val="hybridMultilevel"/>
    <w:tmpl w:val="B6C41F22"/>
    <w:lvl w:tplc="503224D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6BE44B9"/>
    <w:multiLevelType w:val="hybridMultilevel"/>
    <w:tmpl w:val="A646761A"/>
    <w:lvl w:tplc="3968D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8640E4"/>
    <w:multiLevelType w:val="hybridMultilevel"/>
    <w:tmpl w:val="2DF6836A"/>
    <w:lvl w:tplc="25B29E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56C88"/>
    <w:rsid w:val="0006494C"/>
    <w:rsid w:val="00070D90"/>
    <w:rsid w:val="0008498E"/>
    <w:rsid w:val="000A67AE"/>
    <w:rsid w:val="00116A68"/>
    <w:rsid w:val="001218BE"/>
    <w:rsid w:val="00140486"/>
    <w:rsid w:val="00171FE3"/>
    <w:rsid w:val="001C1B62"/>
    <w:rsid w:val="001C6667"/>
    <w:rsid w:val="00257C89"/>
    <w:rsid w:val="002A47B0"/>
    <w:rsid w:val="00334755"/>
    <w:rsid w:val="0037664C"/>
    <w:rsid w:val="003B763B"/>
    <w:rsid w:val="003D0CC5"/>
    <w:rsid w:val="004D78DF"/>
    <w:rsid w:val="00507DE3"/>
    <w:rsid w:val="00531F53"/>
    <w:rsid w:val="00573395"/>
    <w:rsid w:val="00574B61"/>
    <w:rsid w:val="0068633B"/>
    <w:rsid w:val="006A5114"/>
    <w:rsid w:val="007A2788"/>
    <w:rsid w:val="007B5DA3"/>
    <w:rsid w:val="007D509F"/>
    <w:rsid w:val="007E0661"/>
    <w:rsid w:val="00813126"/>
    <w:rsid w:val="00853176"/>
    <w:rsid w:val="00881EAF"/>
    <w:rsid w:val="008A0926"/>
    <w:rsid w:val="008B601A"/>
    <w:rsid w:val="00906018"/>
    <w:rsid w:val="00970AAA"/>
    <w:rsid w:val="009A7A75"/>
    <w:rsid w:val="00B346C5"/>
    <w:rsid w:val="00B44BAD"/>
    <w:rsid w:val="00D01734"/>
    <w:rsid w:val="00DE58B3"/>
    <w:rsid w:val="00EE4ECE"/>
    <w:rsid w:val="00F20016"/>
    <w:rsid w:val="00F61595"/>
    <w:rsid w:val="00FD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7A7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7A7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A7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6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6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6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6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7A7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7A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7A75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7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A7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6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6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6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6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14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681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Lisak; Marija Pajtak; Mirko Pajtak</izvorni_sadrzaj>
    <derivirana_varijabla naziv="DomainObject.Predmet.ProtustrankaFormated_1">  STAMP d.o.o. zastupanog po punomoćniku Krešimir Lisak; Marija Pajtak; Mirko Pajtak</derivirana_varijabla>
  </DomainObject.Predmet.ProtustrankaFormated>
  <DomainObject.Predmet.ProtustrankaFormatedOIB>
    <izvorni_sadrzaj>  STAMP d.o.o., OIB 42436202629 zastupanog po punomoćniku Krešimir Lisak; Marija Pajtak; Mirko Pajtak</izvorni_sadrzaj>
    <derivirana_varijabla naziv="DomainObject.Predmet.ProtustrankaFormatedOIB_1">  STAMP d.o.o., OIB 42436202629 zastupanog po punomoćniku Krešimir Lisak; Marija Pajtak; Mirko Pajtak</derivirana_varijabla>
  </DomainObject.Predmet.ProtustrankaFormatedOIB>
  <DomainObject.Predmet.ProtustrankaFormatedWithAdress>
    <izvorni_sadrzaj> STAMP d.o.o., Petrinjska 9, 10000 Zagreb zastupanog po punomoćniku Krešimir Lisak; Marija Pajtak; Mirko Pajtak</izvorni_sadrzaj>
    <derivirana_varijabla naziv="DomainObject.Predmet.ProtustrankaFormatedWithAdress_1"> STAMP d.o.o., Petrinjska 9, 10000 Zagreb zastupanog po punomoćniku Krešimir Lisak; Marija Pajtak; Mirko Pajtak</derivirana_varijabla>
  </DomainObject.Predmet.ProtustrankaFormatedWithAdress>
  <DomainObject.Predmet.ProtustrankaFormatedWithAdressOIB>
    <izvorni_sadrzaj> STAMP d.o.o., OIB 42436202629, Petrinjska 9, 10000 Zagreb zastupanog po punomoćniku Krešimir Lisak; Marija Pajtak; Mirko Pajtak</izvorni_sadrzaj>
    <derivirana_varijabla naziv="DomainObject.Predmet.ProtustrankaFormatedWithAdressOIB_1"> STAMP d.o.o., OIB 42436202629, Petrinjska 9, 10000 Zagreb zastupanog po punomoćniku Krešimir Lisak; Marija Pajtak; Mirko Pajtak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Lisak; Marija Pajtak; Mirko Pajtak</item>
    </izvorni_sadrzaj>
    <derivirana_varijabla naziv="DomainObject.Predmet.ProtuStrankaListFormated_1">
      <item>STAMP d.o.o. zastupanog po punomoćniku Krešimir Lisak; Marija Pajtak; Mirko Pajtak</item>
    </derivirana_varijabla>
  </DomainObject.Predmet.ProtuStrankaListFormated>
  <DomainObject.Predmet.ProtuStrankaListFormatedOIB>
    <izvorni_sadrzaj>
      <item>STAMP d.o.o., OIB 42436202629 zastupanog po punomoćniku Krešimir Lisak; Marija Pajtak; Mirko Pajtak</item>
    </izvorni_sadrzaj>
    <derivirana_varijabla naziv="DomainObject.Predmet.ProtuStrankaListFormatedOIB_1">
      <item>STAMP d.o.o., OIB 42436202629 zastupanog po punomoćniku Krešimir Lisak; Marija Pajtak; Mirko Pajtak</item>
    </derivirana_varijabla>
  </DomainObject.Predmet.ProtuStrankaListFormatedOIB>
  <DomainObject.Predmet.ProtuStrankaListFormatedWithAdress>
    <izvorni_sadrzaj>
      <item>STAMP d.o.o., Petrinjska 9, 10000 Zagreb zastupanog po punomoćniku Krešimir Lisak; Marija Pajtak; Mirko Pajtak</item>
    </izvorni_sadrzaj>
    <derivirana_varijabla naziv="DomainObject.Predmet.ProtuStrankaListFormatedWithAdress_1">
      <item>STAMP d.o.o., Petrinjska 9, 10000 Zagreb zastupanog po punomoćniku Krešimir Lisak; Marija Pajtak; Mirko Pajtak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Lisak; Marija Pajtak; Mirko Pajtak</item>
    </izvorni_sadrzaj>
    <derivirana_varijabla naziv="DomainObject.Predmet.ProtuStrankaListFormatedWithAdressOIB_1">
      <item>STAMP d.o.o., OIB 42436202629, Petrinjska 9, 10000 Zagreb zastupanog po punomoćniku Krešimir Lisak; Marija Pajtak; Mirko Pajtak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1752</properties:Characters>
  <properties:Lines>58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2018-07-10T06:00:00Z</dcterms:created>
  <dc:creator>Petra Čiček</dc:creator>
  <cp:lastModifiedBy>Natalija Perković</cp:lastModifiedBy>
  <cp:lastPrinted>2018-07-12T08:08:00Z</cp:lastPrinted>
  <dcterms:modified xmlns:xsi="http://www.w3.org/2001/XMLSchema-instance" xsi:type="dcterms:W3CDTF">2018-07-12T10:59:00Z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(2745-16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