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c91d" w14:paraId="d5cc91d" w:rsidRDefault="000C57AF" w:rsidP="000C57AF" w:rsidR="000C57AF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C57AF" w:rsidP="000C57AF" w:rsidR="000C57AF" w:rsidRPr="00195A47">
      <w:pPr>
        <w:jc w:val="both"/>
      </w:pPr>
      <w:r w:rsidRPr="00195A47">
        <w:t xml:space="preserve">      REPUBLIKA HRVATSKA</w:t>
      </w:r>
    </w:p>
    <w:p w:rsidRDefault="000C57AF" w:rsidP="000C57AF" w:rsidR="000C57AF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C57AF" w:rsidP="000C57AF" w:rsidR="000C57AF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0C57AF" w:rsidP="000C57AF" w:rsidR="000C57AF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0C57AF" w:rsidP="000C57AF" w:rsidR="000C57AF" w:rsidRPr="00195A47">
      <w:pPr>
        <w:jc w:val="center"/>
      </w:pPr>
      <w:r w:rsidRPr="00195A47">
        <w:t>R E P U B L I K A    H R V A T S K A</w:t>
      </w:r>
    </w:p>
    <w:p w:rsidRDefault="000C57AF" w:rsidP="000C57AF" w:rsidR="000C57AF" w:rsidRPr="00195A47">
      <w:pPr>
        <w:jc w:val="both"/>
      </w:pPr>
    </w:p>
    <w:p w:rsidRDefault="000C57AF" w:rsidP="000C57AF" w:rsidR="000C57AF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0C57AF" w:rsidP="000C57AF" w:rsidR="000C57AF"/>
    <w:p w:rsidRDefault="000C57AF" w:rsidP="000C57AF" w:rsidR="000C57AF">
      <w:pPr>
        <w:jc w:val="both"/>
      </w:pPr>
      <w:r>
        <w:tab/>
      </w:r>
      <w:r w:rsidRPr="002132D9">
        <w:t>Trgovački sud u Varažd</w:t>
      </w:r>
      <w:r>
        <w:t xml:space="preserve">inu </w:t>
      </w:r>
      <w:r w:rsidRPr="002132D9">
        <w:t xml:space="preserve">po sucu toga suda Iris Hatvalić Nemec, </w:t>
      </w:r>
      <w:r>
        <w:t>kao stečajnom sucu, u stečajnom postupku koji se vodi nad stečajnom masom</w:t>
      </w:r>
      <w:r w:rsidRPr="005A4F70">
        <w:t xml:space="preserve"> dužnika </w:t>
      </w:r>
      <w:r w:rsidRPr="002353D5">
        <w:t>VIBALO LB d.o.o.</w:t>
      </w:r>
      <w:r>
        <w:t>, Koprivnica, Dravska 17,</w:t>
      </w:r>
      <w:r w:rsidRPr="005A4F70">
        <w:t xml:space="preserve"> OIB: </w:t>
      </w:r>
      <w:r w:rsidRPr="002353D5">
        <w:t>83265052955</w:t>
      </w:r>
      <w:r>
        <w:t>, zastupanog po stečajnom upravitelju A</w:t>
      </w:r>
      <w:r w:rsidR="002F04A1">
        <w:t xml:space="preserve">ntunu </w:t>
      </w:r>
      <w:proofErr w:type="spellStart"/>
      <w:r w:rsidR="002F04A1">
        <w:t>Mišanoviću</w:t>
      </w:r>
      <w:proofErr w:type="spellEnd"/>
      <w:r w:rsidR="002F04A1">
        <w:t xml:space="preserve"> iz Varaždina, 10</w:t>
      </w:r>
      <w:r>
        <w:t>. srpnja 2017.</w:t>
      </w:r>
    </w:p>
    <w:p w:rsidRDefault="000C57AF" w:rsidP="000C57AF" w:rsidR="000C57AF">
      <w:pPr>
        <w:tabs>
          <w:tab w:pos="6379" w:val="left"/>
        </w:tabs>
      </w:pPr>
    </w:p>
    <w:p w:rsidRDefault="000C57AF" w:rsidP="000C57AF" w:rsidR="000C57AF"/>
    <w:p w:rsidRDefault="000C57AF" w:rsidP="000C57AF" w:rsidR="000C57AF">
      <w:pPr>
        <w:jc w:val="center"/>
      </w:pPr>
      <w:r>
        <w:t>r i j e š i o    j e</w:t>
      </w:r>
    </w:p>
    <w:p w:rsidRDefault="000C57AF" w:rsidP="000C57AF" w:rsidR="000C57AF"/>
    <w:p w:rsidRDefault="000C57AF" w:rsidP="000C57AF" w:rsidR="000C57AF"/>
    <w:p w:rsidRDefault="000C57AF" w:rsidP="000C57AF" w:rsidR="000C57AF">
      <w:pPr>
        <w:numPr>
          <w:ilvl w:val="0"/>
          <w:numId w:val="9"/>
        </w:numPr>
        <w:jc w:val="both"/>
      </w:pPr>
      <w:r w:rsidRPr="0034473B">
        <w:rPr>
          <w:b/>
        </w:rPr>
        <w:t>Odgađa</w:t>
      </w:r>
      <w:r>
        <w:rPr>
          <w:b/>
        </w:rPr>
        <w:t xml:space="preserve"> se ispitno i izvještajno ročište </w:t>
      </w:r>
      <w:r>
        <w:t xml:space="preserve">zakazano za dan </w:t>
      </w:r>
      <w:r w:rsidR="002F04A1">
        <w:t>22. rujna</w:t>
      </w:r>
      <w:r>
        <w:t xml:space="preserve"> 2017. u 9,00 sati. </w:t>
      </w:r>
    </w:p>
    <w:p w:rsidRDefault="000C57AF" w:rsidP="000C57AF" w:rsidR="000C57AF">
      <w:pPr>
        <w:jc w:val="both"/>
      </w:pPr>
    </w:p>
    <w:p w:rsidRDefault="000C57AF" w:rsidP="000C57AF" w:rsidR="000C57AF">
      <w:pPr>
        <w:numPr>
          <w:ilvl w:val="0"/>
          <w:numId w:val="9"/>
        </w:numPr>
        <w:jc w:val="both"/>
      </w:pPr>
      <w:r w:rsidRPr="00085C17">
        <w:rPr>
          <w:b/>
        </w:rPr>
        <w:t>Ispitno i izvještajno ročište</w:t>
      </w:r>
      <w:r>
        <w:t xml:space="preserve"> održati će se  </w:t>
      </w:r>
    </w:p>
    <w:p w:rsidRDefault="000C57AF" w:rsidP="000C57AF" w:rsidR="000C57AF">
      <w:pPr>
        <w:pStyle w:val="Odlomakpopisa"/>
      </w:pPr>
    </w:p>
    <w:p w:rsidRDefault="000C57AF" w:rsidP="000C57AF" w:rsidR="000C57AF" w:rsidRPr="00085C17">
      <w:pPr>
        <w:jc w:val="center"/>
        <w:rPr>
          <w:b/>
        </w:rPr>
      </w:pPr>
      <w:r>
        <w:rPr>
          <w:b/>
        </w:rPr>
        <w:t>2</w:t>
      </w:r>
      <w:r w:rsidR="002F04A1">
        <w:rPr>
          <w:b/>
        </w:rPr>
        <w:t>7</w:t>
      </w:r>
      <w:r>
        <w:rPr>
          <w:b/>
        </w:rPr>
        <w:t>. rujna 2017.</w:t>
      </w:r>
      <w:r w:rsidRPr="00085C17">
        <w:rPr>
          <w:b/>
        </w:rPr>
        <w:t xml:space="preserve"> u </w:t>
      </w:r>
      <w:r>
        <w:rPr>
          <w:b/>
        </w:rPr>
        <w:t>9</w:t>
      </w:r>
      <w:r w:rsidRPr="00085C17">
        <w:rPr>
          <w:b/>
        </w:rPr>
        <w:t>,</w:t>
      </w:r>
      <w:r w:rsidR="002F04A1">
        <w:rPr>
          <w:b/>
        </w:rPr>
        <w:t>30</w:t>
      </w:r>
      <w:r w:rsidRPr="00085C17">
        <w:rPr>
          <w:b/>
        </w:rPr>
        <w:t xml:space="preserve"> sati,</w:t>
      </w:r>
    </w:p>
    <w:p w:rsidRDefault="000C57AF" w:rsidP="000C57AF" w:rsidR="000C57AF">
      <w:pPr>
        <w:ind w:left="1425"/>
      </w:pPr>
    </w:p>
    <w:p w:rsidRDefault="000C57AF" w:rsidP="000C57AF" w:rsidR="000C57AF">
      <w:pPr>
        <w:ind w:left="1065"/>
        <w:jc w:val="center"/>
      </w:pPr>
      <w:r>
        <w:t xml:space="preserve">kod Trgovačkog suda u Varaždinu, sudnica broj 230/II. </w:t>
      </w:r>
    </w:p>
    <w:p w:rsidRDefault="000C57AF" w:rsidP="000C57AF" w:rsidR="000C57AF">
      <w:pPr>
        <w:ind w:left="1065"/>
        <w:jc w:val="center"/>
      </w:pPr>
    </w:p>
    <w:p w:rsidRDefault="002F04A1" w:rsidP="000C57AF" w:rsidR="000C57AF">
      <w:pPr>
        <w:jc w:val="center"/>
      </w:pPr>
      <w:r>
        <w:t>U Varaždinu, 10</w:t>
      </w:r>
      <w:r w:rsidR="000C57AF">
        <w:t>. srpnja 2017.</w:t>
      </w:r>
    </w:p>
    <w:p w:rsidRDefault="000C57AF" w:rsidP="000C57AF" w:rsidR="000C57AF"/>
    <w:p w:rsidRDefault="000C57AF" w:rsidP="000C57AF" w:rsidR="000C57AF">
      <w:pPr>
        <w:ind w:left="5664"/>
      </w:pPr>
      <w:r>
        <w:t xml:space="preserve">        STEČAJNI SUDAC: </w:t>
      </w:r>
    </w:p>
    <w:p w:rsidRDefault="000C57AF" w:rsidP="000C57AF" w:rsidR="000C57AF">
      <w:pPr>
        <w:ind w:left="6372"/>
      </w:pPr>
    </w:p>
    <w:p w:rsidRDefault="000C57AF" w:rsidP="000C57AF" w:rsidR="000C57AF">
      <w:pPr>
        <w:ind w:left="5664"/>
      </w:pPr>
      <w:r>
        <w:t xml:space="preserve">    Iris Hatvalić Nemec, v.r.</w:t>
      </w:r>
    </w:p>
    <w:p w:rsidRDefault="000C57AF" w:rsidP="000C57AF" w:rsidR="000C57AF">
      <w:pPr>
        <w:ind w:left="6372"/>
      </w:pPr>
    </w:p>
    <w:p w:rsidRDefault="000C57AF" w:rsidP="000C57AF" w:rsidR="000C57AF">
      <w:pPr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0C57AF" w:rsidP="000C57AF" w:rsidR="000C57AF"/>
    <w:p w:rsidRDefault="000C57AF" w:rsidP="000C57AF" w:rsidR="000C57AF"/>
    <w:p w:rsidRDefault="000C57AF" w:rsidP="000C57AF" w:rsidR="000C57AF"/>
    <w:p w:rsidRDefault="000C57AF" w:rsidP="000C57AF" w:rsidR="000C57AF">
      <w:r>
        <w:t>Uputa o pravnom lijeku:</w:t>
      </w:r>
    </w:p>
    <w:p w:rsidRDefault="000C57AF" w:rsidP="000C57AF" w:rsidR="000C57AF">
      <w:pPr>
        <w:jc w:val="both"/>
      </w:pPr>
      <w:r>
        <w:t>Protiv ovog rješenja žalba nije dopuštena.</w:t>
      </w:r>
    </w:p>
    <w:p w:rsidRDefault="000C57AF" w:rsidP="000C57AF" w:rsidR="000C57AF">
      <w:pPr>
        <w:spacing w:before="240"/>
        <w:jc w:val="both"/>
      </w:pPr>
      <w:r w:rsidRPr="00FE36FD">
        <w:t>D N A :</w:t>
      </w:r>
    </w:p>
    <w:p w:rsidRDefault="000C57AF" w:rsidP="000C57AF" w:rsidR="000C57AF">
      <w:pPr>
        <w:jc w:val="both"/>
      </w:pPr>
      <w:r>
        <w:t xml:space="preserve">- stečajni upravitelj, </w:t>
      </w:r>
      <w:r w:rsidRPr="00383D29">
        <w:t>Antun Mišanović, Braće Radić 24, Varaždin</w:t>
      </w:r>
    </w:p>
    <w:p w:rsidRDefault="000C57AF" w:rsidP="000C57AF" w:rsidR="000C57AF">
      <w:pPr>
        <w:jc w:val="both"/>
      </w:pPr>
      <w:r>
        <w:t>- stečajni vjerovnici putem e-oglasna ploča suda</w:t>
      </w:r>
    </w:p>
    <w:p w:rsidRDefault="000C57AF" w:rsidP="000C57AF" w:rsidR="000C57AF">
      <w:pPr>
        <w:jc w:val="both"/>
      </w:pPr>
      <w:r>
        <w:t xml:space="preserve"> </w:t>
      </w:r>
    </w:p>
    <w:p w:rsidRDefault="000C57AF" w:rsidP="000C57AF" w:rsidR="000C57AF">
      <w:pPr>
        <w:jc w:val="both"/>
      </w:pPr>
    </w:p>
    <w:p w:rsidRDefault="00085C17" w:rsidP="000C57AF" w:rsidR="00085C17" w:rsidRPr="000C57AF"/>
    <w:sectPr w:rsidSect="00E61F21" w:rsidR="00085C17" w:rsidRPr="000C57AF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2F04A1">
      <w:t>924/16-17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420CF6"/>
    <w:multiLevelType w:val="hybridMultilevel"/>
    <w:tmpl w:val="AB263AD4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A35380"/>
    <w:multiLevelType w:val="hybridMultilevel"/>
    <w:tmpl w:val="1A629EF2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1"/>
  </w:num>
  <w:num w:numId="9">
    <w:abstractNumId w:val="13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C57AF"/>
    <w:rsid w:val="000F3C7E"/>
    <w:rsid w:val="00115961"/>
    <w:rsid w:val="00165DCE"/>
    <w:rsid w:val="001B42FC"/>
    <w:rsid w:val="00246DE3"/>
    <w:rsid w:val="002A7C9F"/>
    <w:rsid w:val="002E6E42"/>
    <w:rsid w:val="002F04A1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34BF"/>
    <w:rsid w:val="0055624E"/>
    <w:rsid w:val="00587020"/>
    <w:rsid w:val="006268FF"/>
    <w:rsid w:val="00647B01"/>
    <w:rsid w:val="0078284A"/>
    <w:rsid w:val="007E3B38"/>
    <w:rsid w:val="008043B2"/>
    <w:rsid w:val="00863A54"/>
    <w:rsid w:val="00887CA5"/>
    <w:rsid w:val="00893BE4"/>
    <w:rsid w:val="008940B7"/>
    <w:rsid w:val="008D68BB"/>
    <w:rsid w:val="0093411F"/>
    <w:rsid w:val="0094442A"/>
    <w:rsid w:val="009826BE"/>
    <w:rsid w:val="009C39C2"/>
    <w:rsid w:val="009D1943"/>
    <w:rsid w:val="00AA6CF7"/>
    <w:rsid w:val="00AB4678"/>
    <w:rsid w:val="00AF2909"/>
    <w:rsid w:val="00BB761B"/>
    <w:rsid w:val="00BE6259"/>
    <w:rsid w:val="00C800BC"/>
    <w:rsid w:val="00CA793F"/>
    <w:rsid w:val="00CE3FA4"/>
    <w:rsid w:val="00D1200B"/>
    <w:rsid w:val="00D3317F"/>
    <w:rsid w:val="00D5046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naknada diobe</izvorni_sadrzaj>
    <derivirana_varijabla naziv="DomainObject.Predmet.PrimjedbaSuca_1">naknada diobe</derivirana_varijabla>
  </DomainObject.Predmet.PrimjedbaSuca>
  <DomainObject.Predmet.ProtustrankaFormated>
    <izvorni_sadrzaj>  Stečajna masa iza VIBALO LB d.o.o. za proizvodnju, trgovinu i usluge u stečaju zastupanog po punomoćniku Antun Mišanović</izvorni_sadrzaj>
    <derivirana_varijabla naziv="DomainObject.Predmet.ProtustrankaFormated_1">  Stečajna masa iza VIBALO LB d.o.o. za proizvodnju, trgovinu i usluge u stečaju zastupanog po punomoćniku Antun Mišanović</derivirana_varijabla>
  </DomainObject.Predmet.ProtustrankaFormated>
  <DomainObject.Predmet.ProtustrankaFormatedOIB>
    <izvorni_sadrzaj>  Stečajna masa iza VIBALO LB d.o.o. za proizvodnju, trgovinu i usluge u stečaju, OIB 11735199398 zastupanog po punomoćniku Antun Mišanović</izvorni_sadrzaj>
    <derivirana_varijabla naziv="DomainObject.Predmet.ProtustrankaFormatedOIB_1">  Stečajna masa iza VIBALO LB d.o.o. za proizvodnju, trgovinu i usluge u stečaju, OIB 11735199398 zastupanog po punomoćniku Antun Mišanović</derivirana_varijabla>
  </DomainObject.Predmet.ProtustrankaFormatedOIB>
  <DomainObject.Predmet.ProtustrankaFormatedWithAdress>
    <izvorni_sadrzaj> Stečajna masa iza VIBALO LB d.o.o. za proizvodnju, trgovinu i usluge u stečaju, Braće Radić 24, 42000 Varaždin zastupanog po punomoćniku Antun Mišanović</izvorni_sadrzaj>
    <derivirana_varijabla naziv="DomainObject.Predmet.ProtustrankaFormatedWithAdress_1"> Stečajna masa iza VIBALO LB d.o.o. za proizvodnju, trgovinu i usluge u stečaju, Braće Radić 24, 42000 Varaždin zastupanog po punomoćniku Antun Mišanović</derivirana_varijabla>
  </DomainObject.Predmet.ProtustrankaFormatedWithAdress>
  <DomainObject.Predmet.ProtustrankaFormatedWithAdressOIB>
    <izvorni_sadrzaj> Stečajna masa iza VIBALO LB d.o.o. za proizvodnju, trgovinu i usluge u stečaju, OIB 11735199398, Braće Radić 24, 42000 Varaždin zastupanog po punomoćniku Antun Mišanović</izvorni_sadrzaj>
    <derivirana_varijabla naziv="DomainObject.Predmet.ProtustrankaFormatedWithAdressOIB_1"> Stečajna masa iza VIBALO LB d.o.o. za proizvodnju, trgovinu i usluge u stečaju, OIB 11735199398, Braće Radić 24, 42000 Varaždin zastupanog po punomoćniku Antun Mišanović</derivirana_varijabla>
  </DomainObject.Predmet.ProtustrankaFormatedWithAdressOIB>
  <DomainObject.Predmet.ProtustrankaWithAdress>
    <izvorni_sadrzaj>Stečajna masa iza VIBALO LB d.o.o. za proizvodnju, trgovinu i usluge u stečaju Braće Radić 24, 42000 Varaždin</izvorni_sadrzaj>
    <derivirana_varijabla naziv="DomainObject.Predmet.ProtustrankaWithAdress_1">Stečajna masa iza VIBALO LB d.o.o. za proizvodnju, trgovinu i usluge u stečaju Braće Radić 24, 42000 Varaždin</derivirana_varijabla>
  </DomainObject.Predmet.ProtustrankaWithAdress>
  <DomainObject.Predmet.ProtustrankaWithAdressOIB>
    <izvorni_sadrzaj>Stečajna masa iza VIBALO LB d.o.o. za proizvodnju, trgovinu i usluge u stečaju, OIB 11735199398, Braće Radić 24, 42000 Varaždin</izvorni_sadrzaj>
    <derivirana_varijabla naziv="DomainObject.Predmet.ProtustrankaWithAdressOIB_1">Stečajna masa iza VIBALO LB d.o.o. za proizvodnju, trgovinu i usluge u stečaju, OIB 11735199398, Braće Radić 24, 42000 Varaždin</derivirana_varijabla>
  </DomainObject.Predmet.ProtustrankaWithAdressOIB>
  <DomainObject.Predmet.ProtustrankaNazivFormated>
    <izvorni_sadrzaj>Stečajna masa iza VIBALO LB d.o.o. za proizvodnju, trgovinu i usluge u stečaju</izvorni_sadrzaj>
    <derivirana_varijabla naziv="DomainObject.Predmet.ProtustrankaNazivFormated_1">Stečajna masa iza VIBALO LB d.o.o. za proizvodnju, trgovinu i usluge u stečaju</derivirana_varijabla>
  </DomainObject.Predmet.ProtustrankaNazivFormated>
  <DomainObject.Predmet.ProtustrankaNazivFormatedOIB>
    <izvorni_sadrzaj>Stečajna masa iza VIBALO LB d.o.o. za proizvodnju, trgovinu i usluge u stečaju, OIB 11735199398</izvorni_sadrzaj>
    <derivirana_varijabla naziv="DomainObject.Predmet.ProtustrankaNazivFormatedOIB_1">Stečajna masa iza VIBALO LB d.o.o. za proizvodnju, trgovinu i usluge u stečaju, OIB 11735199398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VIBALO LB d.o.o. za proizvodnju, trgovinu i usluge u stečaju zastupanog po punomoćniku Antun Mišanović</item>
    </izvorni_sadrzaj>
    <derivirana_varijabla naziv="DomainObject.Predmet.ProtuStrankaListFormated_1">
      <item>Stečajna masa iza VIBALO LB d.o.o. za proizvodnju, trgovinu i usluge u stečaju zastupanog po punomoćniku Antun Mišanović</item>
    </derivirana_varijabla>
  </DomainObject.Predmet.ProtuStrankaListFormated>
  <DomainObject.Predmet.ProtuStrankaListFormatedOIB>
    <izvorni_sadrzaj>
      <item>Stečajna masa iza VIBALO LB d.o.o. za proizvodnju, trgovinu i usluge u stečaju, OIB 11735199398 zastupanog po punomoćniku Antun Mišanović</item>
    </izvorni_sadrzaj>
    <derivirana_varijabla naziv="DomainObject.Predmet.ProtuStrankaListFormatedOIB_1">
      <item>Stečajna masa iza VIBALO LB d.o.o. za proizvodnju, trgovinu i usluge u stečaju, OIB 11735199398 zastupanog po punomoćniku Antun Mišanović</item>
    </derivirana_varijabla>
  </DomainObject.Predmet.ProtuStrankaListFormatedOIB>
  <DomainObject.Predmet.ProtuStrankaListFormatedWithAdress>
    <izvorni_sadrzaj>
      <item>Stečajna masa iza VIBALO LB d.o.o. za proizvodnju, trgovinu i usluge u stečaju, Braće Radić 24, 42000 Varaždin zastupanog po punomoćniku Antun Mišanović</item>
    </izvorni_sadrzaj>
    <derivirana_varijabla naziv="DomainObject.Predmet.ProtuStrankaListFormatedWithAdress_1">
      <item>Stečajna masa iza VIBALO LB d.o.o. za proizvodnju, trgovinu i usluge u stečaju, Braće Radić 24, 42000 Varaždin zastupanog po punomoćniku Antun Mišanović</item>
    </derivirana_varijabla>
  </DomainObject.Predmet.ProtuStrankaListFormatedWithAdress>
  <DomainObject.Predmet.ProtuStrankaListFormatedWithAdressOIB>
    <izvorni_sadrzaj>
      <item>Stečajna masa iza VIBALO LB d.o.o. za proizvodnju, trgovinu i usluge u stečaju, OIB 11735199398, Braće Radić 24, 42000 Varaždin zastupanog po punomoćniku Antun Mišanović</item>
    </izvorni_sadrzaj>
    <derivirana_varijabla naziv="DomainObject.Predmet.ProtuStrankaListFormatedWithAdressOIB_1">
      <item>Stečajna masa iza VIBALO LB d.o.o. za proizvodnju, trgovinu i usluge u stečaju, OIB 11735199398, Braće Radić 24, 42000 Varaždin zastupanog po punomoćniku Antun Mišanović</item>
    </derivirana_varijabla>
  </DomainObject.Predmet.ProtuStrankaListFormatedWithAdressOIB>
  <DomainObject.Predmet.ProtuStrankaListNazivFormated>
    <izvorni_sadrzaj>
      <item>Stečajna masa iza VIBALO LB d.o.o. za proizvodnju, trgovinu i usluge u stečaju</item>
    </izvorni_sadrzaj>
    <derivirana_varijabla naziv="DomainObject.Predmet.ProtuStrankaListNazivFormated_1">
      <item>Stečajna masa iza VIBALO LB d.o.o. za proizvodnju, trgovinu i usluge u stečaju</item>
    </derivirana_varijabla>
  </DomainObject.Predmet.ProtuStrankaListNazivFormated>
  <DomainObject.Predmet.ProtuStrankaListNazivFormatedOIB>
    <izvorni_sadrzaj>
      <item>Stečajna masa iza VIBALO LB d.o.o. za proizvodnju, trgovinu i usluge u stečaju, OIB 11735199398</item>
    </izvorni_sadrzaj>
    <derivirana_varijabla naziv="DomainObject.Predmet.ProtuStrankaListNazivFormatedOIB_1">
      <item>Stečajna masa iza VIBALO LB d.o.o. za proizvodnju, trgovinu i usluge u stečaju, OIB 11735199398</item>
    </derivirana_varijabla>
  </DomainObject.Predmet.ProtuStrankaListNazivFormatedOIB>
  <DomainObject.Predmet.OstaliListFormated>
    <izvorni_sadrzaj>
      <item>Darko Betlehem</item>
      <item>Željko Viduka</item>
      <item>Županijsko državno odvjetništvo</item>
      <item>Antun Mišanović punomoćnik sudionika u postupku Stečajna masa iza VIBALO LB d.o.o. za proizvodnju, trgovinu i usluge u stečaju</item>
    </izvorni_sadrzaj>
    <derivirana_varijabla naziv="DomainObject.Predmet.OstaliListFormated_1">
      <item>Darko Betlehem</item>
      <item>Željko Viduka</item>
      <item>Županijsko državno odvjetništvo</item>
      <item>Antun Mišanović punomoćnik sudionika u postupku Stečajna masa iza VIBALO LB d.o.o. za proizvodnju, trgovinu i usluge u stečaju</item>
    </derivirana_varijabla>
  </DomainObject.Predmet.OstaliListFormated>
  <DomainObject.Predmet.OstaliListFormatedOIB>
    <izvorni_sadrzaj>
      <item>Darko Betlehem, OIB 53392415270</item>
      <item>Željko Viduka, OIB 98075269308</item>
      <item>Županijsko državno odvjetništvo</item>
      <item>Antun Mišanović, OIB 50827538620 punomoćnik sudionika u postupku Stečajna masa iza VIBALO LB d.o.o. za proizvodnju, trgovinu i usluge u stečaju</item>
    </izvorni_sadrzaj>
    <derivirana_varijabla naziv="DomainObject.Predmet.OstaliListFormatedOIB_1">
      <item>Darko Betlehem, OIB 53392415270</item>
      <item>Željko Viduka, OIB 98075269308</item>
      <item>Županijsko državno odvjetništvo</item>
      <item>Antun Mišanović, OIB 50827538620 punomoćnik sudionika u postupku Stečajna masa iza VIBALO LB d.o.o. za proizvodnju, trgovinu i usluge u stečaju</item>
    </derivirana_varijabla>
  </DomainObject.Predmet.OstaliListFormatedOIB>
  <DomainObject.Predmet.OstaliListFormatedWithAdress>
    <izvorni_sadrzaj>
      <item>Darko Betlehem, Kneza Branimira 23, 10000 Zagreb</item>
      <item>Željko Viduka, V.radnički Put 2, 10000 Zagreb</item>
      <item>Županijsko državno odvjetništvo</item>
      <item>Antun Mišanović, Braće Radića 24, 42000 Varaždin punomoćnik sudionika u postupku Stečajna masa iza VIBALO LB d.o.o. za proizvodnju, trgovinu i usluge u stečaju</item>
    </izvorni_sadrzaj>
    <derivirana_varijabla naziv="DomainObject.Predmet.OstaliListFormatedWithAdress_1">
      <item>Darko Betlehem, Kneza Branimira 23, 10000 Zagreb</item>
      <item>Željko Viduka, V.radnički Put 2, 10000 Zagreb</item>
      <item>Županijsko državno odvjetništvo</item>
      <item>Antun Mišanović, Braće Radića 24, 42000 Varaždin punomoćnik sudionika u postupku Stečajna masa iza VIBALO LB d.o.o. za proizvodnju, trgovinu i usluge u stečaju</item>
    </derivirana_varijabla>
  </DomainObject.Predmet.OstaliListFormatedWithAdress>
  <DomainObject.Predmet.OstaliListFormatedWithAdressOIB>
    <izvorni_sadrzaj>
      <item>Darko Betlehem, OIB 53392415270, Kneza Branimira 23, 10000 Zagreb</item>
      <item>Željko Viduka, OIB 98075269308, V.radnički Put 2, 10000 Zagreb</item>
      <item>Županijsko državno odvjetništvo</item>
      <item>Antun Mišanović, OIB 50827538620, Braće Radića 24, 42000 Varaždin punomoćnik sudionika u postupku Stečajna masa iza VIBALO LB d.o.o. za proizvodnju, trgovinu i usluge u stečaju</item>
    </izvorni_sadrzaj>
    <derivirana_varijabla naziv="DomainObject.Predmet.OstaliListFormatedWithAdressOIB_1">
      <item>Darko Betlehem, OIB 53392415270, Kneza Branimira 23, 10000 Zagreb</item>
      <item>Željko Viduka, OIB 98075269308, V.radnički Put 2, 10000 Zagreb</item>
      <item>Županijsko državno odvjetništvo</item>
      <item>Antun Mišanović, OIB 50827538620, Braće Radića 24, 42000 Varaždin punomoćnik sudionika u postupku Stečajna masa iza VIBALO LB d.o.o. za proizvodnju, trgovinu i usluge u stečaju</item>
    </derivirana_varijabla>
  </DomainObject.Predmet.OstaliListFormatedWithAdressOIB>
  <DomainObject.Predmet.OstaliListNazivFormated>
    <izvorni_sadrzaj>
      <item>Darko Betlehem</item>
      <item>Željko Viduka</item>
      <item>Županijsko državno odvjetništvo</item>
      <item>Antun Mišanović</item>
    </izvorni_sadrzaj>
    <derivirana_varijabla naziv="DomainObject.Predmet.OstaliListNazivFormated_1">
      <item>Darko Betlehem</item>
      <item>Željko Viduka</item>
      <item>Županijsko državno odvjetništvo</item>
      <item>Antun Mišanović</item>
    </derivirana_varijabla>
  </DomainObject.Predmet.OstaliListNazivFormated>
  <DomainObject.Predmet.OstaliListNazivFormatedOIB>
    <izvorni_sadrzaj>
      <item>Darko Betlehem, OIB 53392415270</item>
      <item>Željko Viduka, OIB 98075269308</item>
      <item>Županijsko državno odvjetništvo</item>
      <item>Antun Mišanović, OIB 50827538620</item>
    </izvorni_sadrzaj>
    <derivirana_varijabla naziv="DomainObject.Predmet.OstaliListNazivFormatedOIB_1">
      <item>Darko Betlehem, OIB 53392415270</item>
      <item>Željko Viduka, OIB 98075269308</item>
      <item>Županijsko državno odvjetništvo</item>
      <item>Antun Mišanović,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VIBALO LB d.o.o. za proizvodnju, trgovinu i usluge u stečaju</izvorni_sadrzaj>
    <derivirana_varijabla naziv="DomainObject.Predmet.ProtustrankaIDrugi_1">Stečajna masa iza VIBALO LB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VIBALO LB d.o.o. za proizvodnju, trgovinu i usluge u stečaju, OIB 11735199398, Braće Radić 24, 42000 Varaždin</izvorni_sadrzaj>
    <derivirana_varijabla naziv="DomainObject.Predmet.ProtustrankaIDrugiAdressOIB_1">Stečajna masa iza VIBALO LB d.o.o. za proizvodnju, trgovinu i usluge u stečaju, OIB 11735199398, Braće Radić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VIBALO LB d.o.o. za proizvodnju, trgovinu i usluge u stečaju</item>
      <item>Darko Betlehem</item>
      <item>Željko Viduka</item>
      <item>Županijsko državno odvjetništvo</item>
      <item>Antun Mišanović</item>
    </izvorni_sadrzaj>
    <derivirana_varijabla naziv="DomainObject.Predmet.SudioniciListNaziv_1">
      <item>Financijska agencija</item>
      <item>Stečajna masa iza VIBALO LB d.o.o. za proizvodnju, trgovinu i usluge u stečaju</item>
      <item>Darko Betlehem</item>
      <item>Željko Viduka</item>
      <item>Županijsko državno odvjetništvo</item>
      <item>Antun Mišanović</item>
    </derivirana_varijabla>
  </DomainObject.Predmet.SudioniciListNaziv>
  <DomainObject.Predmet.SudioniciListAdressOIB>
    <izvorni_sadrzaj>
      <item>Financijska agencija, OIB 85821130368, A. Cesarca 2,42000 Varaždin</item>
      <item>Stečajna masa iza VIBALO LB d.o.o. za proizvodnju, trgovinu i usluge u stečaju, OIB 11735199398, Braće Radić 24,42000 Varaždin</item>
      <item>Darko Betlehem, OIB 53392415270, Kneza Branimira 23,10000 Zagreb</item>
      <item>Željko Viduka, OIB 98075269308, V.radnički Put 2,10000 Zagreb</item>
      <item>Županijsko državno odvjetništvo</item>
      <item>Antun Mišanović, OIB 50827538620, Braće Radića 24,42000 Varaždin</item>
    </izvorni_sadrzaj>
    <derivirana_varijabla naziv="DomainObject.Predmet.SudioniciListAdressOIB_1">
      <item>Financijska agencija, OIB 85821130368, A. Cesarca 2,42000 Varaždin</item>
      <item>Stečajna masa iza VIBALO LB d.o.o. za proizvodnju, trgovinu i usluge u stečaju, OIB 11735199398, Braće Radić 24,42000 Varaždin</item>
      <item>Darko Betlehem, OIB 53392415270, Kneza Branimira 23,10000 Zagreb</item>
      <item>Željko Viduka, OIB 98075269308, V.radnički Put 2,10000 Zagreb</item>
      <item>Županijsko državno odvjetništvo</item>
      <item>Antun Mišanović, OIB 50827538620, Braće Radića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11735199398</item>
      <item>, OIB 53392415270</item>
      <item>, OIB 98075269308</item>
      <item>, OIB null</item>
      <item>, OIB 50827538620</item>
    </izvorni_sadrzaj>
    <derivirana_varijabla naziv="DomainObject.Predmet.SudioniciListNazivOIB_1">
      <item>, OIB 85821130368</item>
      <item>, OIB 11735199398</item>
      <item>, OIB 53392415270</item>
      <item>, OIB 98075269308</item>
      <item>, OIB null</item>
      <item>, OIB 50827538620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790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2017-07-10T06:37:00Z</cp:lastPrinted>
  <dcterms:modified xmlns:xsi="http://www.w3.org/2001/XMLSchema-instance" xsi:type="dcterms:W3CDTF">2017-07-10T06:39:00Z</dcterms:modified>
  <cp:revision>6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