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b6852" w14:paraId="6bb6852" w:rsidRDefault="00B6227F" w:rsidP="00910611" w:rsidR="00B6227F">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6227F" w:rsidP="00910611" w:rsidR="00B6227F">
      <w:r>
        <w:rPr>
          <w:rFonts w:eastAsia="MS Mincho"/>
        </w:rPr>
        <w:t>REPUBLIKA HRVATSKA</w:t>
      </w:r>
    </w:p>
    <w:p w:rsidRDefault="00B6227F" w:rsidP="00910611" w:rsidR="00B6227F">
      <w:r>
        <w:rPr>
          <w:rFonts w:eastAsia="MS Mincho"/>
        </w:rPr>
        <w:t>TRGOVAČKI SUD U RIJECI</w:t>
      </w:r>
    </w:p>
    <w:p w:rsidRDefault="00B6227F" w:rsidR="00B6227F" w:rsidRPr="00910611">
      <w:pPr>
        <w:rPr>
          <w:rFonts w:eastAsia="MS Mincho"/>
        </w:rPr>
      </w:pPr>
      <w:r>
        <w:rPr>
          <w:rFonts w:eastAsia="MS Mincho"/>
        </w:rPr>
        <w:t xml:space="preserve">      Rijeka, Zadarska 1 i 3</w:t>
      </w:r>
    </w:p>
    <w:p w:rsidRDefault="00D2781D" w:rsidP="00B64D87" w:rsidR="00D2781D" w:rsidRPr="00C3045C">
      <w:pPr>
        <w:jc w:val="center"/>
        <w:rPr>
          <w:bCs/>
        </w:rPr>
      </w:pPr>
    </w:p>
    <w:p w:rsidRDefault="000119E8" w:rsidP="00B64D87" w:rsidR="000119E8" w:rsidRPr="00C3045C">
      <w:pPr>
        <w:jc w:val="center"/>
        <w:rPr>
          <w:bCs/>
        </w:rPr>
      </w:pPr>
      <w:r w:rsidRPr="00C3045C">
        <w:rPr>
          <w:bCs/>
        </w:rPr>
        <w:t>R E P U B L I K A   H R V A T S K A</w:t>
      </w:r>
    </w:p>
    <w:p w:rsidRDefault="00E303B9" w:rsidP="00B64D87" w:rsidR="00E303B9" w:rsidRPr="00C3045C">
      <w:pPr>
        <w:jc w:val="center"/>
        <w:rPr>
          <w:bCs/>
        </w:rPr>
      </w:pPr>
      <w:r w:rsidRPr="00C3045C">
        <w:rPr>
          <w:bCs/>
        </w:rPr>
        <w:t>R</w:t>
      </w:r>
      <w:r w:rsidR="0031329D" w:rsidRPr="00C3045C">
        <w:rPr>
          <w:bCs/>
        </w:rPr>
        <w:t xml:space="preserve"> </w:t>
      </w:r>
      <w:r w:rsidRPr="00C3045C">
        <w:rPr>
          <w:bCs/>
        </w:rPr>
        <w:t>J</w:t>
      </w:r>
      <w:r w:rsidR="0031329D" w:rsidRPr="00C3045C">
        <w:rPr>
          <w:bCs/>
        </w:rPr>
        <w:t xml:space="preserve"> </w:t>
      </w:r>
      <w:r w:rsidRPr="00C3045C">
        <w:rPr>
          <w:bCs/>
        </w:rPr>
        <w:t>E</w:t>
      </w:r>
      <w:r w:rsidR="0031329D" w:rsidRPr="00C3045C">
        <w:rPr>
          <w:bCs/>
        </w:rPr>
        <w:t xml:space="preserve"> </w:t>
      </w:r>
      <w:r w:rsidRPr="00C3045C">
        <w:rPr>
          <w:bCs/>
        </w:rPr>
        <w:t>Š</w:t>
      </w:r>
      <w:r w:rsidR="0031329D" w:rsidRPr="00C3045C">
        <w:rPr>
          <w:bCs/>
        </w:rPr>
        <w:t xml:space="preserve"> </w:t>
      </w:r>
      <w:r w:rsidRPr="00C3045C">
        <w:rPr>
          <w:bCs/>
        </w:rPr>
        <w:t>E</w:t>
      </w:r>
      <w:r w:rsidR="0031329D" w:rsidRPr="00C3045C">
        <w:rPr>
          <w:bCs/>
        </w:rPr>
        <w:t xml:space="preserve"> </w:t>
      </w:r>
      <w:r w:rsidRPr="00C3045C">
        <w:rPr>
          <w:bCs/>
        </w:rPr>
        <w:t>N</w:t>
      </w:r>
      <w:r w:rsidR="0031329D" w:rsidRPr="00C3045C">
        <w:rPr>
          <w:bCs/>
        </w:rPr>
        <w:t xml:space="preserve"> </w:t>
      </w:r>
      <w:r w:rsidRPr="00C3045C">
        <w:rPr>
          <w:bCs/>
        </w:rPr>
        <w:t>J</w:t>
      </w:r>
      <w:r w:rsidR="0031329D" w:rsidRPr="00C3045C">
        <w:rPr>
          <w:bCs/>
        </w:rPr>
        <w:t xml:space="preserve"> </w:t>
      </w:r>
      <w:r w:rsidRPr="00C3045C">
        <w:rPr>
          <w:bCs/>
        </w:rPr>
        <w:t>E</w:t>
      </w:r>
    </w:p>
    <w:p w:rsidRDefault="00D2781D" w:rsidP="00B64D87" w:rsidR="00D2781D" w:rsidRPr="00C3045C">
      <w:pPr>
        <w:jc w:val="center"/>
      </w:pPr>
    </w:p>
    <w:p w:rsidRDefault="00A61865" w:rsidP="00A61865" w:rsidR="00A61865" w:rsidRPr="00C3045C">
      <w:pPr>
        <w:jc w:val="both"/>
      </w:pPr>
      <w:r w:rsidRPr="00C3045C">
        <w:tab/>
      </w:r>
      <w:r w:rsidRPr="00C3045C">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D757D2" w:rsidRPr="00C3045C">
        <w:rPr>
          <w:bCs/>
        </w:rPr>
        <w:t>LIBURNIJA UPRAVLJANJE</w:t>
      </w:r>
      <w:r w:rsidR="00D757D2" w:rsidRPr="00C3045C">
        <w:t xml:space="preserve"> PROJEKTIMA društvo s ograničenom odgovornošću za poslovanje nekretninama, trgovinu i usluge, putnička agencija Mošćenička Draga, Sveti Petar bb, OIB: 54866894589, MBS: 040241081</w:t>
      </w:r>
      <w:r w:rsidRPr="00C3045C">
        <w:t xml:space="preserve">, dana </w:t>
      </w:r>
      <w:r w:rsidR="00611706" w:rsidRPr="00C3045C">
        <w:t>22</w:t>
      </w:r>
      <w:r w:rsidR="006E76AC" w:rsidRPr="00C3045C">
        <w:t>. rujna</w:t>
      </w:r>
      <w:r w:rsidRPr="00C3045C">
        <w:t xml:space="preserve"> 2017. godine  </w:t>
      </w:r>
    </w:p>
    <w:p w:rsidRDefault="00A11C58" w:rsidP="0023578A" w:rsidR="00A11C58" w:rsidRPr="00C3045C">
      <w:pPr>
        <w:ind w:firstLine="1418"/>
        <w:jc w:val="both"/>
        <w:rPr>
          <w:bCs/>
        </w:rPr>
      </w:pPr>
    </w:p>
    <w:p w:rsidRDefault="00C3045C" w:rsidP="00C3045C" w:rsidR="00E303B9" w:rsidRPr="00C3045C">
      <w:pPr>
        <w:tabs>
          <w:tab w:pos="2082" w:val="left"/>
          <w:tab w:pos="4320" w:val="center"/>
        </w:tabs>
        <w:rPr>
          <w:bCs/>
        </w:rPr>
      </w:pPr>
      <w:r>
        <w:rPr>
          <w:bCs/>
        </w:rPr>
        <w:tab/>
      </w:r>
      <w:r>
        <w:rPr>
          <w:bCs/>
        </w:rPr>
        <w:tab/>
      </w:r>
      <w:r w:rsidR="00E303B9" w:rsidRPr="00C3045C">
        <w:rPr>
          <w:bCs/>
        </w:rPr>
        <w:t>r i j e š i o  j e</w:t>
      </w:r>
    </w:p>
    <w:p w:rsidRDefault="00E303B9" w:rsidP="00B64D87" w:rsidR="00D2781D" w:rsidRPr="00C3045C">
      <w:pPr>
        <w:jc w:val="both"/>
      </w:pPr>
      <w:r w:rsidRPr="00C3045C">
        <w:tab/>
      </w:r>
      <w:r w:rsidRPr="00C3045C">
        <w:tab/>
      </w:r>
    </w:p>
    <w:p w:rsidRDefault="00A11C58" w:rsidP="00A11C58" w:rsidR="00A11C58" w:rsidRPr="00C3045C">
      <w:pPr>
        <w:numPr>
          <w:ilvl w:val="0"/>
          <w:numId w:val="4"/>
        </w:numPr>
        <w:ind w:firstLine="1418" w:left="0"/>
        <w:jc w:val="both"/>
      </w:pPr>
      <w:r w:rsidRPr="00C3045C">
        <w:t xml:space="preserve">Nalaže se </w:t>
      </w:r>
      <w:r w:rsidR="00D757D2" w:rsidRPr="00C3045C">
        <w:t>Igoru Staraju, OIB: 41622782115, Mošćenička Draga, Ulica Ljube Mrakovčića 9 i Dragoljubu Ružiću, OIB: 54557359657, Sveti Petar, Majčevo 29/C</w:t>
      </w:r>
      <w:r w:rsidRPr="00C3045C">
        <w:t>, osob</w:t>
      </w:r>
      <w:r w:rsidR="00D757D2" w:rsidRPr="00C3045C">
        <w:t>ama</w:t>
      </w:r>
      <w:r w:rsidRPr="00C3045C">
        <w:t xml:space="preserve"> ovlašten</w:t>
      </w:r>
      <w:r w:rsidR="00D757D2" w:rsidRPr="00C3045C">
        <w:t>im</w:t>
      </w:r>
      <w:r w:rsidRPr="00C3045C">
        <w:t xml:space="preserve"> za zastupanje dužnika </w:t>
      </w:r>
      <w:r w:rsidR="00D757D2" w:rsidRPr="00C3045C">
        <w:rPr>
          <w:bCs/>
        </w:rPr>
        <w:t>LIBURNIJA UPRAVLJANJE</w:t>
      </w:r>
      <w:r w:rsidR="00D757D2" w:rsidRPr="00C3045C">
        <w:t xml:space="preserve"> PROJEKTIMA društvo s ograničenom odgovornošću za poslovanje nekretninama, trgovinu i usluge, putnička agencija Mošćenička Draga, Sveti Petar bb, OIB: 54866894589, MBS: 040241081</w:t>
      </w:r>
      <w:r w:rsidRPr="00C3045C">
        <w:t>, kao obveznik</w:t>
      </w:r>
      <w:r w:rsidR="00ED4AC7" w:rsidRPr="00C3045C">
        <w:t>u</w:t>
      </w:r>
      <w:r w:rsidRPr="00C3045C">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C3045C">
        <w:t>HR</w:t>
      </w:r>
      <w:r w:rsidRPr="00C3045C">
        <w:t>00</w:t>
      </w:r>
      <w:r w:rsidR="00ED4AC7" w:rsidRPr="00C3045C">
        <w:t>, s pozivom na broj 2222-</w:t>
      </w:r>
      <w:r w:rsidR="004929BE" w:rsidRPr="00C3045C">
        <w:t>1</w:t>
      </w:r>
      <w:r w:rsidR="00D757D2" w:rsidRPr="00C3045C">
        <w:t>229</w:t>
      </w:r>
      <w:r w:rsidR="00364B32" w:rsidRPr="00C3045C">
        <w:t>-2016</w:t>
      </w:r>
      <w:r w:rsidR="00ED4AC7" w:rsidRPr="00C3045C">
        <w:t>. Potvrdu o uplati dostaviti će pri tome ovom sudu uz poziv na posl. br. 14 St-</w:t>
      </w:r>
      <w:r w:rsidR="00D757D2" w:rsidRPr="00C3045C">
        <w:t>1229</w:t>
      </w:r>
      <w:r w:rsidR="00364B32" w:rsidRPr="00C3045C">
        <w:t>/2016</w:t>
      </w:r>
      <w:r w:rsidR="00ED4AC7" w:rsidRPr="00C3045C">
        <w:t>.</w:t>
      </w:r>
    </w:p>
    <w:p w:rsidRDefault="00ED4AC7" w:rsidP="00A11C58" w:rsidR="00ED4AC7" w:rsidRPr="00C3045C">
      <w:pPr>
        <w:numPr>
          <w:ilvl w:val="0"/>
          <w:numId w:val="4"/>
        </w:numPr>
        <w:ind w:firstLine="1418" w:left="0"/>
        <w:jc w:val="both"/>
      </w:pPr>
      <w:r w:rsidRPr="00C3045C">
        <w:t xml:space="preserve">Nalaže se </w:t>
      </w:r>
      <w:r w:rsidR="00D757D2" w:rsidRPr="00C3045C">
        <w:t>Igoru Staraju, OIB: 41622782115, Mošćenička Draga, Ulica Ljube Mrakovčića 9 i Dragoljubu Ružiću, OIB: 54557359657, Sveti Petar, Majčevo 29/C</w:t>
      </w:r>
      <w:r w:rsidR="00364B32" w:rsidRPr="00C3045C">
        <w:t xml:space="preserve">, </w:t>
      </w:r>
      <w:r w:rsidRPr="00C3045C">
        <w:t>osob</w:t>
      </w:r>
      <w:r w:rsidR="00D757D2" w:rsidRPr="00C3045C">
        <w:t>ama</w:t>
      </w:r>
      <w:r w:rsidRPr="00C3045C">
        <w:t xml:space="preserve"> ovlašten</w:t>
      </w:r>
      <w:r w:rsidR="00D757D2" w:rsidRPr="00C3045C">
        <w:t>im</w:t>
      </w:r>
      <w:r w:rsidRPr="00C3045C">
        <w:t xml:space="preserve"> za zastupanje dužnika </w:t>
      </w:r>
      <w:r w:rsidR="00D757D2" w:rsidRPr="00C3045C">
        <w:rPr>
          <w:bCs/>
        </w:rPr>
        <w:t>LIBURNIJA UPRAVLJANJE</w:t>
      </w:r>
      <w:r w:rsidR="00D757D2" w:rsidRPr="00C3045C">
        <w:t xml:space="preserve"> PROJEKTIMA društvo s ograničenom odgovornošću za poslovanje nekretninama, trgovinu i usluge, putnička agencija Mošćenička Draga, Sveti Petar bb, OIB: 54866894589, MBS: 040241081</w:t>
      </w:r>
      <w:r w:rsidRPr="00C3045C">
        <w:t xml:space="preserve">, kao obvezniku plaćanja, da u roku od osam dana od dostave ovog rješenja plati iznos od </w:t>
      </w:r>
      <w:r w:rsidR="00EF6F33" w:rsidRPr="00C3045C">
        <w:t>5.</w:t>
      </w:r>
      <w:r w:rsidR="00174EFE" w:rsidRPr="00C3045C">
        <w:t xml:space="preserve">175,00 kn </w:t>
      </w:r>
      <w:r w:rsidR="007F36C6" w:rsidRPr="00C3045C">
        <w:t xml:space="preserve">dodatnog iznosa predujma </w:t>
      </w:r>
      <w:r w:rsidR="00174EFE" w:rsidRPr="00C3045C">
        <w:t xml:space="preserve">u korist računa IBAN računa Trgovačkog suda u Rijeci HR5923900011300002703, model HR00, s pozivom na </w:t>
      </w:r>
      <w:r w:rsidR="00D757D2" w:rsidRPr="00C3045C">
        <w:t>1229</w:t>
      </w:r>
      <w:r w:rsidR="00174EFE" w:rsidRPr="00C3045C">
        <w:t>-</w:t>
      </w:r>
      <w:r w:rsidR="00EF6F33" w:rsidRPr="00C3045C">
        <w:t>2016</w:t>
      </w:r>
      <w:r w:rsidR="00174EFE" w:rsidRPr="00C3045C">
        <w:t>. Potvrdu o uplati dostaviti će pri tome ovom sudu uz poziv na posl. br. 14 St-</w:t>
      </w:r>
      <w:r w:rsidR="00D757D2" w:rsidRPr="00C3045C">
        <w:t>1229</w:t>
      </w:r>
      <w:r w:rsidR="00EF6F33" w:rsidRPr="00C3045C">
        <w:t>/2016</w:t>
      </w:r>
      <w:r w:rsidR="00174EFE" w:rsidRPr="00C3045C">
        <w:t>.</w:t>
      </w:r>
    </w:p>
    <w:p w:rsidRDefault="00174EFE" w:rsidP="00174EFE" w:rsidR="00A11C58" w:rsidRPr="00C3045C">
      <w:pPr>
        <w:numPr>
          <w:ilvl w:val="0"/>
          <w:numId w:val="4"/>
        </w:numPr>
        <w:ind w:firstLine="1418" w:left="0"/>
        <w:jc w:val="both"/>
        <w:rPr>
          <w:bCs/>
        </w:rPr>
      </w:pPr>
      <w:r w:rsidRPr="00C3045C">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C3045C">
      <w:pPr>
        <w:numPr>
          <w:ilvl w:val="0"/>
          <w:numId w:val="4"/>
        </w:numPr>
        <w:ind w:firstLine="1418" w:left="0"/>
        <w:jc w:val="both"/>
        <w:rPr>
          <w:bCs/>
        </w:rPr>
      </w:pPr>
      <w:r w:rsidRPr="00C3045C">
        <w:rPr>
          <w:bCs/>
        </w:rPr>
        <w:lastRenderedPageBreak/>
        <w:t>Nalaže se Financijskoj agenciji da provede ovrhu pljenidbom i prijenosom sredstava obveznika plaćanja predujma na svim njegovim računima i oročenim novčanim sredstvima kod svih banaka kod kojih obvezni</w:t>
      </w:r>
      <w:r w:rsidR="00D757D2" w:rsidRPr="00C3045C">
        <w:rPr>
          <w:bCs/>
        </w:rPr>
        <w:t>ci</w:t>
      </w:r>
      <w:r w:rsidRPr="00C3045C">
        <w:rPr>
          <w:bCs/>
        </w:rPr>
        <w:t xml:space="preserve"> plaćanja ima</w:t>
      </w:r>
      <w:r w:rsidR="00D757D2" w:rsidRPr="00C3045C">
        <w:rPr>
          <w:bCs/>
        </w:rPr>
        <w:t>ju račune koji se vode pod njiho</w:t>
      </w:r>
      <w:r w:rsidRPr="00C3045C">
        <w:rPr>
          <w:bCs/>
        </w:rPr>
        <w:t>vim osobnim identifikacijskim broje</w:t>
      </w:r>
      <w:r w:rsidR="00D757D2" w:rsidRPr="00C3045C">
        <w:rPr>
          <w:bCs/>
        </w:rPr>
        <w:t>vi</w:t>
      </w:r>
      <w:r w:rsidRPr="00C3045C">
        <w:rPr>
          <w:bCs/>
        </w:rPr>
        <w:t>m</w:t>
      </w:r>
      <w:r w:rsidR="00D757D2" w:rsidRPr="00C3045C">
        <w:rPr>
          <w:bCs/>
        </w:rPr>
        <w:t>a</w:t>
      </w:r>
      <w:r w:rsidRPr="00C3045C">
        <w:rPr>
          <w:bCs/>
        </w:rPr>
        <w:t xml:space="preserve"> (</w:t>
      </w:r>
      <w:r w:rsidR="00364B32" w:rsidRPr="00C3045C">
        <w:t xml:space="preserve">OIB: </w:t>
      </w:r>
      <w:r w:rsidR="00D757D2" w:rsidRPr="00C3045C">
        <w:t xml:space="preserve">41622782115 i OIB: </w:t>
      </w:r>
      <w:r w:rsidRPr="00C3045C">
        <w:rPr>
          <w:bCs/>
        </w:rPr>
        <w:t>)</w:t>
      </w:r>
      <w:r w:rsidR="00EC4956" w:rsidRPr="00C3045C">
        <w:rPr>
          <w:bCs/>
        </w:rPr>
        <w:t>.</w:t>
      </w:r>
    </w:p>
    <w:p w:rsidRDefault="003C1974" w:rsidP="00174EFE" w:rsidR="00EC4956" w:rsidRPr="00C3045C">
      <w:pPr>
        <w:numPr>
          <w:ilvl w:val="0"/>
          <w:numId w:val="4"/>
        </w:numPr>
        <w:ind w:firstLine="1418" w:left="0"/>
        <w:jc w:val="both"/>
        <w:rPr>
          <w:bCs/>
        </w:rPr>
      </w:pPr>
      <w:r w:rsidRPr="00C3045C">
        <w:rPr>
          <w:bCs/>
        </w:rPr>
        <w:t>Nalaže se Financijskoj agenciji izdati nalog bankama kod kojih obvezni</w:t>
      </w:r>
      <w:r w:rsidR="00D757D2" w:rsidRPr="00C3045C">
        <w:rPr>
          <w:bCs/>
        </w:rPr>
        <w:t>ci plaćanja predujma vode</w:t>
      </w:r>
      <w:r w:rsidRPr="00C3045C">
        <w:rPr>
          <w:bCs/>
        </w:rPr>
        <w:t xml:space="preserve"> svoje račune ili ima</w:t>
      </w:r>
      <w:r w:rsidR="00D757D2" w:rsidRPr="00C3045C">
        <w:rPr>
          <w:bCs/>
        </w:rPr>
        <w:t>ju</w:t>
      </w:r>
      <w:r w:rsidRPr="00C3045C">
        <w:rPr>
          <w:bCs/>
        </w:rPr>
        <w:t xml:space="preserve"> oročena novčana sredstva da provede ovo rješenje u visini potrebnoj za izvršenje i da novčani iznos </w:t>
      </w:r>
      <w:r w:rsidRPr="00C3045C">
        <w:t>predujam za namirenje troškova stečajnog postupka u iznosu od 1.000,00 kn</w:t>
      </w:r>
      <w:r w:rsidRPr="00C3045C">
        <w:rPr>
          <w:bCs/>
        </w:rPr>
        <w:t xml:space="preserve"> prenese na račun Trgovačkog suda u Rijeci </w:t>
      </w:r>
      <w:r w:rsidRPr="00C3045C">
        <w:t>HR5923900011300002703, model HR00, s pozivom na broj 2222-</w:t>
      </w:r>
      <w:r w:rsidR="00D757D2" w:rsidRPr="00C3045C">
        <w:t>1229</w:t>
      </w:r>
      <w:r w:rsidR="00EF6F33" w:rsidRPr="00C3045C">
        <w:t>-2016</w:t>
      </w:r>
      <w:r w:rsidRPr="00C3045C">
        <w:t>, a</w:t>
      </w:r>
      <w:r w:rsidR="007F36C6" w:rsidRPr="00C3045C">
        <w:t xml:space="preserve"> </w:t>
      </w:r>
      <w:r w:rsidR="00EF6F33" w:rsidRPr="00C3045C">
        <w:t>5.</w:t>
      </w:r>
      <w:r w:rsidR="007F36C6" w:rsidRPr="00C3045C">
        <w:t xml:space="preserve">175,00 kn dodatnog iznosa predujma u korist računa IBAN računa Trgovačkog suda u Rijeci HR5923900011300002703, model HR00, s pozivom na </w:t>
      </w:r>
      <w:r w:rsidR="00D757D2" w:rsidRPr="00C3045C">
        <w:t>1229</w:t>
      </w:r>
      <w:r w:rsidR="00EF6F33" w:rsidRPr="00C3045C">
        <w:t>-2016</w:t>
      </w:r>
      <w:r w:rsidR="007F36C6" w:rsidRPr="00C3045C">
        <w:t>.</w:t>
      </w:r>
    </w:p>
    <w:p w:rsidRDefault="006B5930" w:rsidP="00174EFE" w:rsidR="006B5930" w:rsidRPr="00C3045C">
      <w:pPr>
        <w:numPr>
          <w:ilvl w:val="0"/>
          <w:numId w:val="4"/>
        </w:numPr>
        <w:ind w:firstLine="1418" w:left="0"/>
        <w:jc w:val="both"/>
        <w:rPr>
          <w:bCs/>
        </w:rPr>
      </w:pPr>
      <w:r w:rsidRPr="00C3045C">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C3045C">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C3045C">
      <w:pPr>
        <w:numPr>
          <w:ilvl w:val="0"/>
          <w:numId w:val="4"/>
        </w:numPr>
        <w:ind w:firstLine="1418" w:left="0"/>
        <w:jc w:val="both"/>
        <w:rPr>
          <w:bCs/>
        </w:rPr>
      </w:pPr>
      <w:r w:rsidRPr="00C3045C">
        <w:t>Neiskorišteni iznos predujma iz točke I. i II. ovog rješenja, sud će nakon završetka postupka uplatiti u Fond za namirenje troškova stečajnog postupka.</w:t>
      </w:r>
    </w:p>
    <w:p w:rsidRDefault="00D81AD5" w:rsidP="00D81AD5" w:rsidR="00D81AD5" w:rsidRPr="00C3045C">
      <w:pPr>
        <w:ind w:left="1418"/>
        <w:jc w:val="both"/>
      </w:pPr>
    </w:p>
    <w:p w:rsidRDefault="00D81AD5" w:rsidP="00D81AD5" w:rsidR="00D81AD5" w:rsidRPr="00C3045C">
      <w:pPr>
        <w:ind w:left="1418"/>
        <w:jc w:val="both"/>
      </w:pPr>
    </w:p>
    <w:p w:rsidRDefault="00A11C58" w:rsidP="00B64D87" w:rsidR="00A11C58" w:rsidRPr="00C3045C">
      <w:pPr>
        <w:jc w:val="center"/>
        <w:rPr>
          <w:bCs/>
        </w:rPr>
      </w:pPr>
    </w:p>
    <w:p w:rsidRDefault="00E303B9" w:rsidP="00B64D87" w:rsidR="00E303B9" w:rsidRPr="00C3045C">
      <w:pPr>
        <w:jc w:val="center"/>
        <w:rPr>
          <w:bCs/>
        </w:rPr>
      </w:pPr>
      <w:r w:rsidRPr="00C3045C">
        <w:rPr>
          <w:bCs/>
        </w:rPr>
        <w:t>Obrazloženje</w:t>
      </w:r>
    </w:p>
    <w:p w:rsidRDefault="00832553" w:rsidP="00A11C58" w:rsidR="00A11C58" w:rsidRPr="00C3045C">
      <w:pPr>
        <w:jc w:val="both"/>
      </w:pPr>
      <w:r w:rsidRPr="00C3045C">
        <w:rPr>
          <w:bCs/>
        </w:rPr>
        <w:tab/>
      </w:r>
      <w:r w:rsidRPr="00C3045C">
        <w:rPr>
          <w:bCs/>
        </w:rPr>
        <w:tab/>
      </w:r>
    </w:p>
    <w:p w:rsidRDefault="00D81AD5" w:rsidP="00505BFE" w:rsidR="00D81AD5" w:rsidRPr="00C3045C">
      <w:pPr>
        <w:jc w:val="both"/>
      </w:pPr>
      <w:r w:rsidRPr="00C3045C">
        <w:tab/>
      </w:r>
      <w:r w:rsidRPr="00C3045C">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C3045C">
      <w:pPr>
        <w:jc w:val="both"/>
      </w:pPr>
      <w:r w:rsidRPr="00C3045C">
        <w:tab/>
      </w:r>
      <w:r w:rsidRPr="00C3045C">
        <w:tab/>
        <w:t xml:space="preserve">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w:t>
      </w:r>
      <w:r w:rsidRPr="00C3045C">
        <w:lastRenderedPageBreak/>
        <w:t>zastupanje dužnika po zakonu, ako joj je moglo biti poznato postojanje stečajnog razloga i nepostojanje osoba ovlaštenih za zastupanje po zakonu.</w:t>
      </w:r>
    </w:p>
    <w:p w:rsidRDefault="00D81AD5" w:rsidP="00505BFE" w:rsidR="00D81AD5" w:rsidRPr="00C3045C">
      <w:pPr>
        <w:jc w:val="both"/>
      </w:pPr>
      <w:r w:rsidRPr="00C3045C">
        <w:tab/>
      </w:r>
      <w:r w:rsidRPr="00C3045C">
        <w:tab/>
        <w:t>Odredbom članka 114. stavak 3. SZ-a propisano je da predujam iz stavka 1. istog članka nisu dužni platiti radnici i prijašnji dužnikovi radnici ako su podnijeli prijedlog za otvaranje stečajnog po</w:t>
      </w:r>
      <w:r w:rsidR="00CA0A8E" w:rsidRPr="00C3045C">
        <w:t>s</w:t>
      </w:r>
      <w:r w:rsidRPr="00C3045C">
        <w:t>tupka radi namirenja svoje dospjele tražbine po osnovi rada, FINA ako je podnijela</w:t>
      </w:r>
      <w:r w:rsidR="00CA0A8E" w:rsidRPr="00C3045C">
        <w:t xml:space="preserve"> prijedlog za otvaranje stečajnog postupka u skladu s člankom 110. stavak 1. SZ-a i Republika Hrvatska.</w:t>
      </w:r>
    </w:p>
    <w:p w:rsidRDefault="00CA0A8E" w:rsidP="00505BFE" w:rsidR="00CA0A8E" w:rsidRPr="00C3045C">
      <w:pPr>
        <w:jc w:val="both"/>
      </w:pPr>
      <w:r w:rsidRPr="00C3045C">
        <w:tab/>
      </w:r>
      <w:r w:rsidRPr="00C3045C">
        <w:tab/>
        <w:t xml:space="preserve">Stoga je u ovom predmetu potrebno uplatiti predujam troškova u visini od </w:t>
      </w:r>
      <w:r w:rsidR="00EF6F33" w:rsidRPr="00C3045C">
        <w:t>6.175,00</w:t>
      </w:r>
      <w:r w:rsidRPr="00C3045C">
        <w:t xml:space="preserve"> kn i to </w:t>
      </w:r>
      <w:r w:rsidR="00EF6F33" w:rsidRPr="00C3045C">
        <w:t xml:space="preserve">1.000,00 kn predujma troškova, te 5.175,00 kn dodatnog predujma </w:t>
      </w:r>
      <w:r w:rsidRPr="00C3045C">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364B32" w:rsidRPr="00C3045C">
        <w:t>-</w:t>
      </w:r>
      <w:r w:rsidR="00D757D2" w:rsidRPr="00C3045C">
        <w:t>1229</w:t>
      </w:r>
      <w:r w:rsidR="00364B32" w:rsidRPr="00C3045C">
        <w:t>/2016-</w:t>
      </w:r>
      <w:r w:rsidR="008C595E" w:rsidRPr="00C3045C">
        <w:t>2</w:t>
      </w:r>
      <w:r w:rsidR="00D757D2" w:rsidRPr="00C3045C">
        <w:t>9</w:t>
      </w:r>
      <w:r w:rsidR="00F84C7B" w:rsidRPr="00C3045C">
        <w:t xml:space="preserve"> </w:t>
      </w:r>
      <w:r w:rsidRPr="00C3045C">
        <w:t xml:space="preserve">od </w:t>
      </w:r>
      <w:r w:rsidR="008C595E" w:rsidRPr="00C3045C">
        <w:t>22</w:t>
      </w:r>
      <w:r w:rsidR="007C3068" w:rsidRPr="00C3045C">
        <w:t>. rujna</w:t>
      </w:r>
      <w:r w:rsidR="00E660EC" w:rsidRPr="00C3045C">
        <w:t xml:space="preserve"> </w:t>
      </w:r>
      <w:r w:rsidRPr="00C3045C">
        <w:t>2017. godine.</w:t>
      </w:r>
    </w:p>
    <w:p w:rsidRDefault="00CA0A8E" w:rsidP="00505BFE" w:rsidR="00CA0A8E" w:rsidRPr="00C3045C">
      <w:pPr>
        <w:jc w:val="both"/>
      </w:pPr>
      <w:r w:rsidRPr="00C3045C">
        <w:tab/>
      </w:r>
      <w:r w:rsidRPr="00C3045C">
        <w:tab/>
        <w:t xml:space="preserve">Na temelju navedenih zakonskih odredbi, te odredbi članka 10. Zakona o parničnom postupku (objavljen u NN </w:t>
      </w:r>
      <w:r w:rsidRPr="00C3045C">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C3045C">
      <w:pPr>
        <w:jc w:val="both"/>
      </w:pPr>
      <w:r w:rsidRPr="00C3045C">
        <w:t xml:space="preserve"> </w:t>
      </w:r>
    </w:p>
    <w:p w:rsidRDefault="00E303B9" w:rsidP="00B64D87" w:rsidR="00E303B9" w:rsidRPr="00C3045C">
      <w:pPr>
        <w:jc w:val="both"/>
        <w:rPr>
          <w:bCs/>
        </w:rPr>
      </w:pPr>
      <w:r w:rsidRPr="00C3045C">
        <w:rPr>
          <w:bCs/>
        </w:rPr>
        <w:tab/>
      </w:r>
      <w:r w:rsidRPr="00C3045C">
        <w:rPr>
          <w:bCs/>
        </w:rPr>
        <w:tab/>
      </w:r>
      <w:r w:rsidRPr="00C3045C">
        <w:rPr>
          <w:bCs/>
        </w:rPr>
        <w:tab/>
      </w:r>
      <w:r w:rsidRPr="00C3045C">
        <w:rPr>
          <w:bCs/>
        </w:rPr>
        <w:tab/>
      </w:r>
      <w:r w:rsidR="003B7447" w:rsidRPr="00C3045C">
        <w:rPr>
          <w:bCs/>
        </w:rPr>
        <w:t>Rijeka</w:t>
      </w:r>
      <w:r w:rsidRPr="00C3045C">
        <w:rPr>
          <w:bCs/>
        </w:rPr>
        <w:t xml:space="preserve">, </w:t>
      </w:r>
      <w:r w:rsidR="008C595E" w:rsidRPr="00C3045C">
        <w:t>22</w:t>
      </w:r>
      <w:r w:rsidR="007C3068" w:rsidRPr="00C3045C">
        <w:t xml:space="preserve">. rujna </w:t>
      </w:r>
      <w:r w:rsidR="00211614" w:rsidRPr="00C3045C">
        <w:t>2017</w:t>
      </w:r>
      <w:r w:rsidRPr="00C3045C">
        <w:rPr>
          <w:bCs/>
        </w:rPr>
        <w:t>.</w:t>
      </w:r>
      <w:r w:rsidR="000119E8" w:rsidRPr="00C3045C">
        <w:rPr>
          <w:bCs/>
        </w:rPr>
        <w:t xml:space="preserve"> godine</w:t>
      </w:r>
    </w:p>
    <w:p w:rsidRDefault="00510545" w:rsidP="00B64D87" w:rsidR="00510545" w:rsidRPr="00C3045C">
      <w:pPr>
        <w:jc w:val="both"/>
        <w:rPr>
          <w:bCs/>
        </w:rPr>
      </w:pPr>
    </w:p>
    <w:p w:rsidRDefault="00A11C58" w:rsidP="009B673F" w:rsidR="00A11C58" w:rsidRPr="00C3045C">
      <w:pPr>
        <w:jc w:val="both"/>
      </w:pPr>
      <w:r w:rsidRPr="00C3045C">
        <w:tab/>
      </w:r>
      <w:r w:rsidRPr="00C3045C">
        <w:tab/>
      </w:r>
      <w:r w:rsidRPr="00C3045C">
        <w:tab/>
      </w:r>
      <w:r w:rsidRPr="00C3045C">
        <w:tab/>
      </w:r>
      <w:r w:rsidRPr="00C3045C">
        <w:tab/>
      </w:r>
      <w:r w:rsidRPr="00C3045C">
        <w:tab/>
      </w:r>
      <w:r w:rsidRPr="00C3045C">
        <w:tab/>
        <w:t xml:space="preserve">                Sudac</w:t>
      </w:r>
    </w:p>
    <w:p w:rsidRDefault="00A11C58" w:rsidP="009B673F" w:rsidR="00A11C58" w:rsidRPr="00C3045C">
      <w:pPr>
        <w:jc w:val="both"/>
      </w:pPr>
      <w:r w:rsidRPr="00C3045C">
        <w:tab/>
      </w:r>
      <w:r w:rsidRPr="00C3045C">
        <w:tab/>
      </w:r>
      <w:r w:rsidRPr="00C3045C">
        <w:tab/>
      </w:r>
      <w:r w:rsidRPr="00C3045C">
        <w:tab/>
      </w:r>
      <w:r w:rsidRPr="00C3045C">
        <w:tab/>
      </w:r>
      <w:r w:rsidRPr="00C3045C">
        <w:tab/>
      </w:r>
      <w:r w:rsidRPr="00C3045C">
        <w:tab/>
        <w:t xml:space="preserve">          Vera Jelenović</w:t>
      </w:r>
    </w:p>
    <w:p w:rsidRDefault="002D4BD1" w:rsidR="002D4BD1" w:rsidRPr="00C3045C">
      <w:pPr>
        <w:jc w:val="both"/>
      </w:pPr>
    </w:p>
    <w:p w:rsidRDefault="002D4BD1" w:rsidR="002D4BD1" w:rsidRPr="00C3045C">
      <w:pPr>
        <w:jc w:val="both"/>
      </w:pPr>
    </w:p>
    <w:p w:rsidRDefault="003D00EB" w:rsidP="00B64D87" w:rsidR="003D00EB" w:rsidRPr="00C3045C">
      <w:pPr>
        <w:jc w:val="both"/>
        <w:rPr>
          <w:bCs/>
        </w:rPr>
      </w:pPr>
      <w:r w:rsidRPr="00C3045C">
        <w:rPr>
          <w:bCs/>
        </w:rPr>
        <w:t>UPUTA O PRAVNOM LIJEKU:</w:t>
      </w:r>
    </w:p>
    <w:p w:rsidRDefault="00CA0A8E" w:rsidP="00B64D87" w:rsidR="003D00EB" w:rsidRPr="00C3045C">
      <w:pPr>
        <w:ind w:firstLine="720"/>
        <w:jc w:val="both"/>
        <w:rPr>
          <w:bCs/>
        </w:rPr>
      </w:pPr>
      <w:r w:rsidRPr="00C3045C">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C3045C">
      <w:pPr>
        <w:ind w:firstLine="720"/>
        <w:jc w:val="both"/>
        <w:rPr>
          <w:bCs/>
        </w:rPr>
      </w:pPr>
      <w:r w:rsidRPr="00C3045C">
        <w:rPr>
          <w:bCs/>
        </w:rPr>
        <w:tab/>
        <w:t>Žalba izjavljena protiv ovog rješenja ne odgađa provedbu rješenja.</w:t>
      </w:r>
    </w:p>
    <w:p w:rsidRDefault="00CA0A8E" w:rsidP="00B64D87" w:rsidR="00CA0A8E" w:rsidRPr="00C3045C">
      <w:pPr>
        <w:ind w:firstLine="720"/>
        <w:jc w:val="both"/>
        <w:rPr>
          <w:bCs/>
        </w:rPr>
      </w:pPr>
    </w:p>
    <w:p w:rsidRDefault="00174A04" w:rsidP="00B64D87" w:rsidR="00174A04" w:rsidRPr="00C3045C">
      <w:pPr>
        <w:ind w:firstLine="720"/>
        <w:jc w:val="both"/>
        <w:rPr>
          <w:bCs/>
        </w:rPr>
      </w:pPr>
    </w:p>
    <w:p w:rsidRDefault="00174A04" w:rsidP="00B64D87" w:rsidR="00174A04" w:rsidRPr="00C3045C">
      <w:pPr>
        <w:ind w:firstLine="720"/>
        <w:jc w:val="both"/>
        <w:rPr>
          <w:bCs/>
        </w:rPr>
      </w:pPr>
    </w:p>
    <w:p w:rsidRDefault="00174A04" w:rsidP="00B64D87" w:rsidR="00174A04" w:rsidRPr="00C3045C">
      <w:pPr>
        <w:ind w:firstLine="720"/>
        <w:jc w:val="both"/>
        <w:rPr>
          <w:bCs/>
        </w:rPr>
      </w:pPr>
    </w:p>
    <w:p w:rsidRDefault="00174A04" w:rsidP="00B64D87" w:rsidR="00174A04" w:rsidRPr="00C3045C">
      <w:pPr>
        <w:ind w:firstLine="720"/>
        <w:jc w:val="both"/>
        <w:rPr>
          <w:bCs/>
        </w:rPr>
      </w:pPr>
    </w:p>
    <w:p w:rsidRDefault="00174A04" w:rsidP="00B64D87" w:rsidR="00174A04" w:rsidRPr="00C3045C">
      <w:pPr>
        <w:ind w:firstLine="720"/>
        <w:jc w:val="both"/>
        <w:rPr>
          <w:bCs/>
        </w:rPr>
      </w:pPr>
    </w:p>
    <w:p w:rsidRDefault="00174A04" w:rsidP="00B64D87" w:rsidR="00174A04" w:rsidRPr="00C3045C">
      <w:pPr>
        <w:ind w:firstLine="720"/>
        <w:jc w:val="both"/>
        <w:rPr>
          <w:bCs/>
        </w:rPr>
      </w:pPr>
    </w:p>
    <w:p w:rsidRDefault="00174A04" w:rsidP="00B64D87" w:rsidR="00174A04" w:rsidRPr="00C3045C">
      <w:pPr>
        <w:ind w:firstLine="720"/>
        <w:jc w:val="both"/>
        <w:rPr>
          <w:bCs/>
        </w:rPr>
      </w:pPr>
    </w:p>
    <w:p w:rsidRDefault="00174A04" w:rsidP="00B64D87" w:rsidR="00174A04" w:rsidRPr="00C3045C">
      <w:pPr>
        <w:ind w:firstLine="720"/>
        <w:jc w:val="both"/>
        <w:rPr>
          <w:bCs/>
        </w:rPr>
      </w:pPr>
    </w:p>
    <w:p w:rsidRDefault="00174A04" w:rsidP="00B64D87" w:rsidR="00174A04" w:rsidRPr="00C3045C">
      <w:pPr>
        <w:ind w:firstLine="720"/>
        <w:jc w:val="both"/>
        <w:rPr>
          <w:bCs/>
        </w:rPr>
      </w:pPr>
    </w:p>
    <w:p w:rsidRDefault="00174A04" w:rsidP="00B64D87" w:rsidR="00174A04" w:rsidRPr="00C3045C">
      <w:pPr>
        <w:ind w:firstLine="720"/>
        <w:jc w:val="both"/>
        <w:rPr>
          <w:bCs/>
        </w:rPr>
      </w:pPr>
    </w:p>
    <w:p w:rsidRDefault="00174A04" w:rsidP="00B64D87" w:rsidR="00174A04" w:rsidRPr="00C3045C">
      <w:pPr>
        <w:ind w:firstLine="720"/>
        <w:jc w:val="both"/>
        <w:rPr>
          <w:bCs/>
        </w:rPr>
      </w:pPr>
    </w:p>
    <w:p w:rsidRDefault="00174A04" w:rsidP="00B64D87" w:rsidR="00174A04" w:rsidRPr="00C3045C">
      <w:pPr>
        <w:ind w:firstLine="720"/>
        <w:jc w:val="both"/>
        <w:rPr>
          <w:bCs/>
        </w:rPr>
      </w:pPr>
    </w:p>
    <w:p w:rsidRDefault="00174A04" w:rsidP="00B64D87" w:rsidR="00174A04" w:rsidRPr="00C3045C">
      <w:pPr>
        <w:ind w:firstLine="720"/>
        <w:jc w:val="both"/>
        <w:rPr>
          <w:bCs/>
        </w:rPr>
      </w:pPr>
    </w:p>
    <w:p w:rsidRDefault="00174A04" w:rsidP="00B64D87" w:rsidR="00174A04" w:rsidRPr="00C3045C">
      <w:pPr>
        <w:ind w:firstLine="720"/>
        <w:jc w:val="both"/>
        <w:rPr>
          <w:bCs/>
        </w:rPr>
      </w:pPr>
    </w:p>
    <w:p w:rsidRDefault="00174A04" w:rsidP="00B64D87" w:rsidR="00174A04" w:rsidRPr="00C3045C">
      <w:pPr>
        <w:ind w:firstLine="720"/>
        <w:jc w:val="both"/>
        <w:rPr>
          <w:bCs/>
        </w:rPr>
      </w:pPr>
    </w:p>
    <w:p w:rsidRDefault="00174A04" w:rsidP="00B64D87" w:rsidR="00174A04" w:rsidRPr="00C3045C">
      <w:pPr>
        <w:ind w:firstLine="720"/>
        <w:jc w:val="both"/>
        <w:rPr>
          <w:bCs/>
        </w:rPr>
      </w:pPr>
    </w:p>
    <w:p w:rsidRDefault="00174A04" w:rsidP="00B64D87" w:rsidR="00174A04" w:rsidRPr="00C3045C">
      <w:pPr>
        <w:ind w:firstLine="720"/>
        <w:jc w:val="both"/>
        <w:rPr>
          <w:bCs/>
        </w:rPr>
      </w:pPr>
    </w:p>
    <w:p w:rsidRDefault="00CA0A8E" w:rsidP="00B64D87" w:rsidR="00CA0A8E" w:rsidRPr="00C3045C">
      <w:pPr>
        <w:ind w:firstLine="720"/>
        <w:jc w:val="both"/>
        <w:rPr>
          <w:bCs/>
        </w:rPr>
      </w:pPr>
      <w:r w:rsidRPr="00C3045C">
        <w:rPr>
          <w:bCs/>
        </w:rPr>
        <w:t>DNA</w:t>
      </w:r>
    </w:p>
    <w:p w:rsidRDefault="00CA0A8E" w:rsidP="00CA0A8E" w:rsidR="00CA0A8E" w:rsidRPr="00C3045C">
      <w:pPr>
        <w:numPr>
          <w:ilvl w:val="0"/>
          <w:numId w:val="5"/>
        </w:numPr>
        <w:jc w:val="both"/>
        <w:rPr>
          <w:bCs/>
        </w:rPr>
      </w:pPr>
      <w:r w:rsidRPr="00C3045C">
        <w:rPr>
          <w:bCs/>
        </w:rPr>
        <w:t>osobi ovlaštenoj za zastupanje dužnika</w:t>
      </w:r>
    </w:p>
    <w:p w:rsidRDefault="00CA0A8E" w:rsidP="00CA0A8E" w:rsidR="00CA0A8E" w:rsidRPr="00C3045C">
      <w:pPr>
        <w:numPr>
          <w:ilvl w:val="0"/>
          <w:numId w:val="5"/>
        </w:numPr>
        <w:jc w:val="both"/>
        <w:rPr>
          <w:bCs/>
        </w:rPr>
      </w:pPr>
      <w:r w:rsidRPr="00C3045C">
        <w:rPr>
          <w:bCs/>
        </w:rPr>
        <w:t>e-Oglasna ploča sudova</w:t>
      </w:r>
    </w:p>
    <w:p w:rsidRDefault="00CA0A8E" w:rsidP="00CA0A8E" w:rsidR="00CA0A8E" w:rsidRPr="00C3045C">
      <w:pPr>
        <w:jc w:val="both"/>
        <w:rPr>
          <w:bCs/>
        </w:rPr>
      </w:pPr>
      <w:r w:rsidRPr="00C3045C">
        <w:rPr>
          <w:bCs/>
        </w:rPr>
        <w:t xml:space="preserve">Rijeka, </w:t>
      </w:r>
      <w:r w:rsidR="008C595E" w:rsidRPr="00C3045C">
        <w:t>22</w:t>
      </w:r>
      <w:r w:rsidR="007C3068" w:rsidRPr="00C3045C">
        <w:t xml:space="preserve">. rujna </w:t>
      </w:r>
      <w:r w:rsidRPr="00C3045C">
        <w:rPr>
          <w:bCs/>
        </w:rPr>
        <w:t>2017. godine</w:t>
      </w:r>
    </w:p>
    <w:p w:rsidRDefault="00CA0A8E" w:rsidP="000E329F" w:rsidR="00CA0A8E" w:rsidRPr="00C3045C">
      <w:pPr>
        <w:jc w:val="both"/>
      </w:pPr>
      <w:r w:rsidRPr="00C3045C">
        <w:tab/>
      </w:r>
      <w:r w:rsidRPr="00C3045C">
        <w:tab/>
      </w:r>
      <w:r w:rsidRPr="00C3045C">
        <w:tab/>
      </w:r>
      <w:r w:rsidRPr="00C3045C">
        <w:tab/>
      </w:r>
      <w:r w:rsidRPr="00C3045C">
        <w:tab/>
      </w:r>
      <w:r w:rsidRPr="00C3045C">
        <w:tab/>
      </w:r>
      <w:r w:rsidRPr="00C3045C">
        <w:tab/>
        <w:t xml:space="preserve">                Sudac</w:t>
      </w:r>
    </w:p>
    <w:p w:rsidRDefault="00CA0A8E" w:rsidP="000E329F" w:rsidR="00CA0A8E" w:rsidRPr="00C3045C">
      <w:pPr>
        <w:jc w:val="both"/>
      </w:pPr>
      <w:r w:rsidRPr="00C3045C">
        <w:tab/>
      </w:r>
      <w:r w:rsidRPr="00C3045C">
        <w:tab/>
      </w:r>
      <w:r w:rsidRPr="00C3045C">
        <w:tab/>
      </w:r>
      <w:r w:rsidRPr="00C3045C">
        <w:tab/>
      </w:r>
      <w:r w:rsidRPr="00C3045C">
        <w:tab/>
      </w:r>
      <w:r w:rsidRPr="00C3045C">
        <w:tab/>
      </w:r>
      <w:r w:rsidRPr="00C3045C">
        <w:tab/>
        <w:t xml:space="preserve">          Vera Jelenović</w:t>
      </w:r>
    </w:p>
    <w:p w:rsidRDefault="00CA0A8E" w:rsidP="00CA0A8E" w:rsidR="00CA0A8E" w:rsidRPr="00C3045C">
      <w:pPr>
        <w:jc w:val="both"/>
        <w:rPr>
          <w:bCs/>
        </w:rPr>
      </w:pPr>
    </w:p>
    <w:p w:rsidRDefault="003D00EB" w:rsidP="00505BFE" w:rsidR="003D00EB" w:rsidRPr="00C3045C">
      <w:pPr>
        <w:ind w:firstLine="720"/>
        <w:jc w:val="both"/>
        <w:rPr>
          <w:bCs/>
        </w:rPr>
      </w:pPr>
    </w:p>
    <w:p w:rsidRDefault="00505BFE" w:rsidP="00B64D87" w:rsidR="00505BFE" w:rsidRPr="00C3045C">
      <w:pPr>
        <w:jc w:val="both"/>
        <w:rPr>
          <w:bCs/>
        </w:rPr>
      </w:pPr>
    </w:p>
    <w:p w:rsidRDefault="002D4BD1" w:rsidR="002D4BD1" w:rsidRPr="00C3045C">
      <w:pPr>
        <w:jc w:val="both"/>
      </w:pPr>
    </w:p>
    <w:p w:rsidRDefault="0031329D" w:rsidP="00B64D87" w:rsidR="0031329D" w:rsidRPr="00C3045C">
      <w:pPr>
        <w:jc w:val="both"/>
      </w:pPr>
    </w:p>
    <w:sectPr w:rsidR="0031329D" w:rsidRPr="00C3045C">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6DA9" w:rsidR="002A6DA9">
      <w:r>
        <w:separator/>
      </w:r>
    </w:p>
  </w:endnote>
  <w:endnote w:id="0" w:type="continuationSeparator">
    <w:p w:rsidRDefault="002A6DA9" w:rsidR="002A6D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6227F">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6DA9" w:rsidR="002A6DA9">
      <w:r>
        <w:separator/>
      </w:r>
    </w:p>
  </w:footnote>
  <w:footnote w:id="0" w:type="continuationSeparator">
    <w:p w:rsidRDefault="002A6DA9" w:rsidR="002A6D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611706">
      <w:t>1</w:t>
    </w:r>
    <w:r w:rsidR="00D757D2">
      <w:t>229</w:t>
    </w:r>
    <w:r w:rsidR="006E76AC">
      <w:t>/2016-</w:t>
    </w:r>
    <w:r w:rsidR="00D757D2">
      <w:t>30</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A6DA9"/>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4487"/>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0712D"/>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29BE"/>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706"/>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2783"/>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6AC"/>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3068"/>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95E"/>
    <w:rsid w:val="008C5AC4"/>
    <w:rsid w:val="008D0E75"/>
    <w:rsid w:val="008D1FCC"/>
    <w:rsid w:val="008D3259"/>
    <w:rsid w:val="008E1213"/>
    <w:rsid w:val="008E2D01"/>
    <w:rsid w:val="008E4430"/>
    <w:rsid w:val="008E4568"/>
    <w:rsid w:val="008E4896"/>
    <w:rsid w:val="008E6BF1"/>
    <w:rsid w:val="008F10EA"/>
    <w:rsid w:val="008F11FB"/>
    <w:rsid w:val="008F18D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227F"/>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045C"/>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757D2"/>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4C7B"/>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B6227F"/>
    <w:rPr>
      <w:color w:val="808080"/>
      <w:bdr w:space="0" w:sz="0" w:color="auto" w:val="none"/>
      <w:shd w:fill="auto" w:color="auto" w:val="clear"/>
    </w:rPr>
  </w:style>
  <w:style w:customStyle="true" w:styleId="eSPISCCParagraphDefaultFont" w:type="character">
    <w:name w:val="eSPIS_CC_Paragraph Default Font"/>
    <w:basedOn w:val="Zadanifontodlomka"/>
    <w:rsid w:val="00B622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227F"/>
    <w:rPr>
      <w:bdr w:space="0" w:sz="0" w:color="auto" w:val="none"/>
      <w:shd w:fill="FFFFCC" w:color="auto" w:val="clear"/>
      <w:lang w:val="hr-HR"/>
    </w:rPr>
  </w:style>
  <w:style w:customStyle="true" w:styleId="PozadinaSvijetloCrvena" w:type="character">
    <w:name w:val="Pozadina_SvijetloCrvena"/>
    <w:basedOn w:val="eSPISCCParagraphDefaultFont"/>
    <w:rsid w:val="00B622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227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B6227F"/>
    <w:rPr>
      <w:color w:val="808080"/>
      <w:bdr w:color="auto" w:space="0" w:sz="0" w:val="none"/>
      <w:shd w:color="auto" w:fill="auto" w:val="clear"/>
    </w:rPr>
  </w:style>
  <w:style w:customStyle="1" w:styleId="eSPISCCParagraphDefaultFont" w:type="character">
    <w:name w:val="eSPIS_CC_Paragraph Default Font"/>
    <w:basedOn w:val="Zadanifontodlomka"/>
    <w:rsid w:val="00B622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227F"/>
    <w:rPr>
      <w:bdr w:color="auto" w:space="0" w:sz="0" w:val="none"/>
      <w:shd w:color="auto" w:fill="FFFFCC" w:val="clear"/>
      <w:lang w:val="hr-HR"/>
    </w:rPr>
  </w:style>
  <w:style w:customStyle="1" w:styleId="PozadinaSvijetloCrvena" w:type="character">
    <w:name w:val="Pozadina_SvijetloCrvena"/>
    <w:basedOn w:val="eSPISCCParagraphDefaultFont"/>
    <w:rsid w:val="00B6227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227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1229</izvorni_sadrzaj>
    <derivirana_varijabla naziv="DomainObject.Predmet.Broj_1">1229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St-1229/2016</izvorni_sadrzaj>
    <derivirana_varijabla naziv="DomainObject.Predmet.OznakaBroj_1">St-1229/2016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LIBURNIJA UPRAVLJANJE PROJEKTIMA d.o.o.</izvorni_sadrzaj>
    <derivirana_varijabla naziv="DomainObject.Predmet.ProtustrankaFormated_1">  LIBURNIJA UPRAVLJANJE PROJEKTIMA d.o.o.</derivirana_varijabla>
  </DomainObject.Predmet.ProtustrankaFormated>
  <DomainObject.Predmet.ProtustrankaFormatedOIB>
    <izvorni_sadrzaj>  LIBURNIJA UPRAVLJANJE PROJEKTIMA d.o.o., OIB 54866894589</izvorni_sadrzaj>
    <derivirana_varijabla naziv="DomainObject.Predmet.ProtustrankaFormatedOIB_1">  LIBURNIJA UPRAVLJANJE PROJEKTIMA d.o.o., OIB 54866894589</derivirana_varijabla>
  </DomainObject.Predmet.ProtustrankaFormatedOIB>
  <DomainObject.Predmet.ProtustrankaFormatedWithAdress>
    <izvorni_sadrzaj> LIBURNIJA UPRAVLJANJE PROJEKTIMA d.o.o., Sveti Petar bb, 51417 Mošćenička Draga</izvorni_sadrzaj>
    <derivirana_varijabla naziv="DomainObject.Predmet.ProtustrankaFormatedWithAdress_1"> LIBURNIJA UPRAVLJANJE PROJEKTIMA d.o.o., Sveti Petar bb, 51417 Mošćenička Draga</derivirana_varijabla>
  </DomainObject.Predmet.ProtustrankaFormatedWithAdress>
  <DomainObject.Predmet.ProtustrankaFormatedWithAdressOIB>
    <izvorni_sadrzaj> LIBURNIJA UPRAVLJANJE PROJEKTIMA d.o.o., OIB 54866894589, Sveti Petar bb, 51417 Mošćenička Draga</izvorni_sadrzaj>
    <derivirana_varijabla naziv="DomainObject.Predmet.ProtustrankaFormatedWithAdressOIB_1"> LIBURNIJA UPRAVLJANJE PROJEKTIMA d.o.o., OIB 54866894589, Sveti Petar bb, 51417 Mošćenička Draga</derivirana_varijabla>
  </DomainObject.Predmet.ProtustrankaFormatedWithAdressOIB>
  <DomainObject.Predmet.ProtustrankaWithAdress>
    <izvorni_sadrzaj>LIBURNIJA UPRAVLJANJE PROJEKTIMA d.o.o. Sveti Petar bb, 51417 Mošćenička Draga</izvorni_sadrzaj>
    <derivirana_varijabla naziv="DomainObject.Predmet.ProtustrankaWithAdress_1">LIBURNIJA UPRAVLJANJE PROJEKTIMA d.o.o. Sveti Petar bb, 51417 Mošćenička Draga</derivirana_varijabla>
  </DomainObject.Predmet.ProtustrankaWithAdress>
  <DomainObject.Predmet.ProtustrankaWithAdressOIB>
    <izvorni_sadrzaj>LIBURNIJA UPRAVLJANJE PROJEKTIMA d.o.o., OIB 54866894589, Sveti Petar bb, 51417 Mošćenička Draga</izvorni_sadrzaj>
    <derivirana_varijabla naziv="DomainObject.Predmet.ProtustrankaWithAdressOIB_1">LIBURNIJA UPRAVLJANJE PROJEKTIMA d.o.o., OIB 54866894589, Sveti Petar bb, 51417 Mošćenička Draga</derivirana_varijabla>
  </DomainObject.Predmet.ProtustrankaWithAdressOIB>
  <DomainObject.Predmet.ProtustrankaNazivFormated>
    <izvorni_sadrzaj>LIBURNIJA UPRAVLJANJE PROJEKTIMA d.o.o.</izvorni_sadrzaj>
    <derivirana_varijabla naziv="DomainObject.Predmet.ProtustrankaNazivFormated_1">LIBURNIJA UPRAVLJANJE PROJEKTIMA d.o.o.</derivirana_varijabla>
  </DomainObject.Predmet.ProtustrankaNazivFormated>
  <DomainObject.Predmet.ProtustrankaNazivFormatedOIB>
    <izvorni_sadrzaj>LIBURNIJA UPRAVLJANJE PROJEKTIMA d.o.o., OIB 54866894589</izvorni_sadrzaj>
    <derivirana_varijabla naziv="DomainObject.Predmet.ProtustrankaNazivFormatedOIB_1">LIBURNIJA UPRAVLJANJE PROJEKTIMA d.o.o., OIB 54866894589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LIBURNIJA UPRAVLJANJE PROJEKTIMA d.o.o.</item>
    </izvorni_sadrzaj>
    <derivirana_varijabla naziv="DomainObject.Predmet.ProtuStrankaListFormated_1">
      <item>LIBURNIJA UPRAVLJANJE PROJEKTIMA d.o.o.</item>
    </derivirana_varijabla>
  </DomainObject.Predmet.ProtuStrankaListFormated>
  <DomainObject.Predmet.ProtuStrankaListFormatedOIB>
    <izvorni_sadrzaj>
      <item>LIBURNIJA UPRAVLJANJE PROJEKTIMA d.o.o., OIB 54866894589</item>
    </izvorni_sadrzaj>
    <derivirana_varijabla naziv="DomainObject.Predmet.ProtuStrankaListFormatedOIB_1">
      <item>LIBURNIJA UPRAVLJANJE PROJEKTIMA d.o.o., OIB 54866894589</item>
    </derivirana_varijabla>
  </DomainObject.Predmet.ProtuStrankaListFormatedOIB>
  <DomainObject.Predmet.ProtuStrankaListFormatedWithAdress>
    <izvorni_sadrzaj>
      <item>LIBURNIJA UPRAVLJANJE PROJEKTIMA d.o.o., Sveti Petar bb, 51417 Mošćenička Draga</item>
    </izvorni_sadrzaj>
    <derivirana_varijabla naziv="DomainObject.Predmet.ProtuStrankaListFormatedWithAdress_1">
      <item>LIBURNIJA UPRAVLJANJE PROJEKTIMA d.o.o., Sveti Petar bb, 51417 Mošćenička Draga</item>
    </derivirana_varijabla>
  </DomainObject.Predmet.ProtuStrankaListFormatedWithAdress>
  <DomainObject.Predmet.ProtuStrankaListFormatedWithAdressOIB>
    <izvorni_sadrzaj>
      <item>LIBURNIJA UPRAVLJANJE PROJEKTIMA d.o.o., OIB 54866894589, Sveti Petar bb, 51417 Mošćenička Draga</item>
    </izvorni_sadrzaj>
    <derivirana_varijabla naziv="DomainObject.Predmet.ProtuStrankaListFormatedWithAdressOIB_1">
      <item>LIBURNIJA UPRAVLJANJE PROJEKTIMA d.o.o., OIB 54866894589, Sveti Petar bb, 51417 Mošćenička Draga</item>
    </derivirana_varijabla>
  </DomainObject.Predmet.ProtuStrankaListFormatedWithAdressOIB>
  <DomainObject.Predmet.ProtuStrankaListNazivFormated>
    <izvorni_sadrzaj>
      <item>LIBURNIJA UPRAVLJANJE PROJEKTIMA d.o.o.</item>
    </izvorni_sadrzaj>
    <derivirana_varijabla naziv="DomainObject.Predmet.ProtuStrankaListNazivFormated_1">
      <item>LIBURNIJA UPRAVLJANJE PROJEKTIMA d.o.o.</item>
    </derivirana_varijabla>
  </DomainObject.Predmet.ProtuStrankaListNazivFormated>
  <DomainObject.Predmet.ProtuStrankaListNazivFormatedOIB>
    <izvorni_sadrzaj>
      <item>LIBURNIJA UPRAVLJANJE PROJEKTIMA d.o.o., OIB 54866894589</item>
    </izvorni_sadrzaj>
    <derivirana_varijabla naziv="DomainObject.Predmet.ProtuStrankaListNazivFormatedOIB_1">
      <item>LIBURNIJA UPRAVLJANJE PROJEKTIMA d.o.o., OIB 54866894589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LIBURNIJA UPRAVLJANJE PROJEKTIMA d.o.o.</izvorni_sadrzaj>
    <derivirana_varijabla naziv="DomainObject.Predmet.ProtustrankaIDrugi_1">LIBURNIJA UPRAVLJANJE PROJEKTIMA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LIBURNIJA UPRAVLJANJE PROJEKTIMA d.o.o., OIB 54866894589, Sveti Petar bb, 51417 Mošćenička Draga</izvorni_sadrzaj>
    <derivirana_varijabla naziv="DomainObject.Predmet.ProtustrankaIDrugiAdressOIB_1">LIBURNIJA UPRAVLJANJE PROJEKTIMA d.o.o., OIB 54866894589, Sveti Petar bb, 51417 Mošćenička Draga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LIBURNIJA UPRAVLJANJE PROJEKTIMA d.o.o.</item>
    </izvorni_sadrzaj>
    <derivirana_varijabla naziv="DomainObject.Predmet.SudioniciListNaziv_1">
      <item>FINA  Rijeka</item>
      <item>LIBURNIJA UPRAVLJANJE PROJEKTIMA d.o.o.</item>
    </derivirana_varijabla>
  </DomainObject.Predmet.SudioniciListNaziv>
  <DomainObject.Predmet.SudioniciListAdressOIB>
    <izvorni_sadrzaj>
      <item>FINA  Rijeka, OIB 85821130368, Frana Kurelca 8,51000 Rijeka</item>
      <item>LIBURNIJA UPRAVLJANJE PROJEKTIMA d.o.o., OIB 54866894589, Sveti Petar bb,51417 Mošćenička Draga</item>
    </izvorni_sadrzaj>
    <derivirana_varijabla naziv="DomainObject.Predmet.SudioniciListAdressOIB_1">
      <item>FINA  Rijeka, OIB 85821130368, Frana Kurelca 8,51000 Rijeka</item>
      <item>LIBURNIJA UPRAVLJANJE PROJEKTIMA d.o.o., OIB 54866894589, Sveti Petar bb,51417 Mošćenička Draga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54866894589</item>
    </izvorni_sadrzaj>
    <derivirana_varijabla naziv="DomainObject.Predmet.SudioniciListNazivOIB_1">
      <item>, OIB 85821130368</item>
      <item>, OIB 54866894589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1115</properties:Words>
  <properties:Characters>6326</properties:Characters>
  <properties:Lines>147</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2017-09-22T08:28:00Z</dcterms:created>
  <dc:creator>korlevicd</dc:creator>
  <cp:lastModifiedBy>Danijela Fumić</cp:lastModifiedBy>
  <cp:lastPrinted>2017-09-22T08:28:00Z</cp:lastPrinted>
  <dcterms:modified xmlns:xsi="http://www.w3.org/2001/XMLSchema-instance" xsi:type="dcterms:W3CDTF">2017-09-22T08:29:00Z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