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c44e" w14:paraId="5f4c44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</w:t>
      </w:r>
      <w:r w:rsidR="0064796B">
        <w:rPr>
          <w:sz w:val="24"/>
          <w:szCs w:val="24"/>
        </w:rPr>
        <w:t xml:space="preserve"> 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65CD3" w:rsidRPr="00A4047A">
        <w:rPr>
          <w:sz w:val="24"/>
          <w:szCs w:val="24"/>
          <w:lang w:eastAsia="en-US"/>
        </w:rPr>
        <w:t>MOTO - INI društvo s ograničenom odgovornošću za trgovinu i turizam Crikvenica, Kot</w:t>
      </w:r>
      <w:r w:rsidR="00B948F2">
        <w:rPr>
          <w:sz w:val="24"/>
          <w:szCs w:val="24"/>
          <w:lang w:eastAsia="en-US"/>
        </w:rPr>
        <w:t xml:space="preserve">orska bb ( MBS 040076775 – OIB </w:t>
      </w:r>
      <w:r w:rsidR="00A65CD3" w:rsidRPr="00A4047A">
        <w:rPr>
          <w:sz w:val="24"/>
          <w:szCs w:val="24"/>
          <w:lang w:eastAsia="en-US"/>
        </w:rPr>
        <w:t>70099093153 )</w:t>
      </w:r>
      <w:r w:rsidR="0041506B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948F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B948F2">
        <w:rPr>
          <w:color w:val="000000"/>
          <w:sz w:val="24"/>
          <w:szCs w:val="24"/>
        </w:rPr>
        <w:t xml:space="preserve"> </w:t>
      </w:r>
      <w:r w:rsidR="00A65CD3">
        <w:rPr>
          <w:color w:val="000000"/>
          <w:sz w:val="24"/>
          <w:szCs w:val="24"/>
        </w:rPr>
        <w:t>1.295.697,79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DF460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A65CD3">
        <w:rPr>
          <w:color w:val="000000"/>
          <w:sz w:val="24"/>
          <w:szCs w:val="24"/>
        </w:rPr>
        <w:t>202</w:t>
      </w:r>
      <w:r w:rsidR="003856C3">
        <w:rPr>
          <w:color w:val="000000"/>
          <w:sz w:val="24"/>
          <w:szCs w:val="24"/>
        </w:rPr>
        <w:t>/1</w:t>
      </w:r>
      <w:r w:rsidR="00DF4608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A65CD3">
        <w:rPr>
          <w:color w:val="000000"/>
          <w:sz w:val="24"/>
          <w:szCs w:val="24"/>
        </w:rPr>
        <w:t>202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D05" w:rsidP="00FF2B80" w:rsidR="00194D05">
      <w:pPr>
        <w:spacing w:lineRule="auto" w:line="240" w:after="0"/>
      </w:pPr>
      <w:r>
        <w:separator/>
      </w:r>
    </w:p>
  </w:endnote>
  <w:endnote w:id="0" w:type="continuationSeparator">
    <w:p w:rsidRDefault="00194D05" w:rsidP="00FF2B80" w:rsidR="00194D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D05" w:rsidP="00FF2B80" w:rsidR="00194D05">
      <w:pPr>
        <w:spacing w:lineRule="auto" w:line="240" w:after="0"/>
      </w:pPr>
      <w:r>
        <w:separator/>
      </w:r>
    </w:p>
  </w:footnote>
  <w:footnote w:id="0" w:type="continuationSeparator">
    <w:p w:rsidRDefault="00194D05" w:rsidP="00FF2B80" w:rsidR="00194D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5CD3">
      <w:rPr>
        <w:sz w:val="24"/>
        <w:szCs w:val="24"/>
      </w:rPr>
      <w:t>202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194D0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BD5"/>
    <w:rsid w:val="00184D15"/>
    <w:rsid w:val="00194D05"/>
    <w:rsid w:val="001A3889"/>
    <w:rsid w:val="001C0D59"/>
    <w:rsid w:val="001E3AE7"/>
    <w:rsid w:val="001E44EF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21C2"/>
    <w:rsid w:val="002D5216"/>
    <w:rsid w:val="002D592F"/>
    <w:rsid w:val="002E1EED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A7C23"/>
    <w:rsid w:val="003E11EF"/>
    <w:rsid w:val="003E23BD"/>
    <w:rsid w:val="003E28DC"/>
    <w:rsid w:val="003F248D"/>
    <w:rsid w:val="003F6ECD"/>
    <w:rsid w:val="00402C80"/>
    <w:rsid w:val="0041506B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61DF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4796B"/>
    <w:rsid w:val="0065120E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0E1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3333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06E4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9F3908"/>
    <w:rsid w:val="00A0489C"/>
    <w:rsid w:val="00A1615F"/>
    <w:rsid w:val="00A20964"/>
    <w:rsid w:val="00A20AFA"/>
    <w:rsid w:val="00A27AA0"/>
    <w:rsid w:val="00A3231B"/>
    <w:rsid w:val="00A32B9D"/>
    <w:rsid w:val="00A335B9"/>
    <w:rsid w:val="00A439BA"/>
    <w:rsid w:val="00A65CD3"/>
    <w:rsid w:val="00A87B18"/>
    <w:rsid w:val="00A93197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522E5"/>
    <w:rsid w:val="00B5648F"/>
    <w:rsid w:val="00B66D2E"/>
    <w:rsid w:val="00B721C9"/>
    <w:rsid w:val="00B80884"/>
    <w:rsid w:val="00B919EC"/>
    <w:rsid w:val="00B948F2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12094"/>
    <w:rsid w:val="00C40C9D"/>
    <w:rsid w:val="00C40F86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C39A6"/>
    <w:rsid w:val="00CD77C6"/>
    <w:rsid w:val="00CF7670"/>
    <w:rsid w:val="00D03F12"/>
    <w:rsid w:val="00D1186D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6543F"/>
    <w:rsid w:val="00D713C9"/>
    <w:rsid w:val="00D772E2"/>
    <w:rsid w:val="00D97EBB"/>
    <w:rsid w:val="00DB1F3C"/>
    <w:rsid w:val="00DB3808"/>
    <w:rsid w:val="00DC06CE"/>
    <w:rsid w:val="00DC22F5"/>
    <w:rsid w:val="00DE275B"/>
    <w:rsid w:val="00DF1BD1"/>
    <w:rsid w:val="00DF4608"/>
    <w:rsid w:val="00DF5921"/>
    <w:rsid w:val="00E11E14"/>
    <w:rsid w:val="00E1461D"/>
    <w:rsid w:val="00E15D16"/>
    <w:rsid w:val="00E174A7"/>
    <w:rsid w:val="00E228A1"/>
    <w:rsid w:val="00E32DEB"/>
    <w:rsid w:val="00E33B14"/>
    <w:rsid w:val="00E4204C"/>
    <w:rsid w:val="00E50883"/>
    <w:rsid w:val="00E518D1"/>
    <w:rsid w:val="00E51C57"/>
    <w:rsid w:val="00E53C5F"/>
    <w:rsid w:val="00E5537E"/>
    <w:rsid w:val="00E86212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1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6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1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6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St-1202/2015</izvorni_sadrzaj>
    <derivirana_varijabla naziv="DomainObject.Predmet.OznakaBroj_1">St-1202/2015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- INI d.o.o.</izvorni_sadrzaj>
    <derivirana_varijabla naziv="DomainObject.Predmet.ProtustrankaFormated_1">  MOTO - INI d.o.o.</derivirana_varijabla>
  </DomainObject.Predmet.ProtustrankaFormated>
  <DomainObject.Predmet.ProtustrankaFormatedOIB>
    <izvorni_sadrzaj>  MOTO - INI d.o.o., OIB 70099093153</izvorni_sadrzaj>
    <derivirana_varijabla naziv="DomainObject.Predmet.ProtustrankaFormatedOIB_1">  MOTO - INI d.o.o., OIB 70099093153</derivirana_varijabla>
  </DomainObject.Predmet.ProtustrankaFormatedOIB>
  <DomainObject.Predmet.ProtustrankaFormatedWithAdress>
    <izvorni_sadrzaj> MOTO - INI d.o.o., Kotorska bb, 51260 Crikvenica</izvorni_sadrzaj>
    <derivirana_varijabla naziv="DomainObject.Predmet.ProtustrankaFormatedWithAdress_1"> MOTO - INI d.o.o., Kotorska bb, 51260 Crikvenica</derivirana_varijabla>
  </DomainObject.Predmet.ProtustrankaFormatedWithAdress>
  <DomainObject.Predmet.ProtustrankaFormatedWithAdressOIB>
    <izvorni_sadrzaj> MOTO - INI d.o.o., OIB 70099093153, Kotorska bb, 51260 Crikvenica</izvorni_sadrzaj>
    <derivirana_varijabla naziv="DomainObject.Predmet.ProtustrankaFormatedWithAdressOIB_1"> MOTO - INI d.o.o., OIB 70099093153, Kotorska bb, 51260 Crikvenica</derivirana_varijabla>
  </DomainObject.Predmet.ProtustrankaFormatedWithAdressOIB>
  <DomainObject.Predmet.ProtustrankaWithAdress>
    <izvorni_sadrzaj>MOTO - INI d.o.o. Kotorska bb, 51260 Crikvenica</izvorni_sadrzaj>
    <derivirana_varijabla naziv="DomainObject.Predmet.ProtustrankaWithAdress_1">MOTO - INI d.o.o. Kotorska bb, 51260 Crikvenica</derivirana_varijabla>
  </DomainObject.Predmet.ProtustrankaWithAdress>
  <DomainObject.Predmet.ProtustrankaWithAdressOIB>
    <izvorni_sadrzaj>MOTO - INI d.o.o., OIB 70099093153, Kotorska bb, 51260 Crikvenica</izvorni_sadrzaj>
    <derivirana_varijabla naziv="DomainObject.Predmet.ProtustrankaWithAdressOIB_1">MOTO - INI d.o.o., OIB 70099093153, Kotorska bb, 51260 Crikvenica</derivirana_varijabla>
  </DomainObject.Predmet.ProtustrankaWithAdressOIB>
  <DomainObject.Predmet.ProtustrankaNazivFormated>
    <izvorni_sadrzaj>MOTO - INI d.o.o.</izvorni_sadrzaj>
    <derivirana_varijabla naziv="DomainObject.Predmet.ProtustrankaNazivFormated_1">MOTO - INI d.o.o.</derivirana_varijabla>
  </DomainObject.Predmet.ProtustrankaNazivFormated>
  <DomainObject.Predmet.ProtustrankaNazivFormatedOIB>
    <izvorni_sadrzaj>MOTO - INI d.o.o., OIB 70099093153</izvorni_sadrzaj>
    <derivirana_varijabla naziv="DomainObject.Predmet.ProtustrankaNazivFormatedOIB_1">MOTO - INI d.o.o., OIB 70099093153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MOTO - INI d.o.o.</item>
    </izvorni_sadrzaj>
    <derivirana_varijabla naziv="DomainObject.Predmet.ProtuStrankaListFormated_1">
      <item>MOTO - INI d.o.o.</item>
    </derivirana_varijabla>
  </DomainObject.Predmet.ProtuStrankaListFormated>
  <DomainObject.Predmet.ProtuStrankaListFormatedOIB>
    <izvorni_sadrzaj>
      <item>MOTO - INI d.o.o., OIB 70099093153</item>
    </izvorni_sadrzaj>
    <derivirana_varijabla naziv="DomainObject.Predmet.ProtuStrankaListFormatedOIB_1">
      <item>MOTO - INI d.o.o., OIB 70099093153</item>
    </derivirana_varijabla>
  </DomainObject.Predmet.ProtuStrankaListFormatedOIB>
  <DomainObject.Predmet.ProtuStrankaListFormatedWithAdress>
    <izvorni_sadrzaj>
      <item>MOTO - INI d.o.o., Kotorska bb, 51260 Crikvenica</item>
    </izvorni_sadrzaj>
    <derivirana_varijabla naziv="DomainObject.Predmet.ProtuStrankaListFormatedWithAdress_1">
      <item>MOTO - INI d.o.o., Kotorska bb, 51260 Crikvenica</item>
    </derivirana_varijabla>
  </DomainObject.Predmet.ProtuStrankaListFormatedWithAdress>
  <DomainObject.Predmet.ProtuStrankaListFormatedWithAdressOIB>
    <izvorni_sadrzaj>
      <item>MOTO - INI d.o.o., OIB 70099093153, Kotorska bb, 51260 Crikvenica</item>
    </izvorni_sadrzaj>
    <derivirana_varijabla naziv="DomainObject.Predmet.ProtuStrankaListFormatedWithAdressOIB_1">
      <item>MOTO - INI d.o.o., OIB 70099093153, Kotorska bb, 51260 Crikvenica</item>
    </derivirana_varijabla>
  </DomainObject.Predmet.ProtuStrankaListFormatedWithAdressOIB>
  <DomainObject.Predmet.ProtuStrankaListNazivFormated>
    <izvorni_sadrzaj>
      <item>MOTO - INI d.o.o.</item>
    </izvorni_sadrzaj>
    <derivirana_varijabla naziv="DomainObject.Predmet.ProtuStrankaListNazivFormated_1">
      <item>MOTO - INI d.o.o.</item>
    </derivirana_varijabla>
  </DomainObject.Predmet.ProtuStrankaListNazivFormated>
  <DomainObject.Predmet.ProtuStrankaListNazivFormatedOIB>
    <izvorni_sadrzaj>
      <item>MOTO - INI d.o.o., OIB 70099093153</item>
    </izvorni_sadrzaj>
    <derivirana_varijabla naziv="DomainObject.Predmet.ProtuStrankaListNazivFormatedOIB_1">
      <item>MOTO - INI d.o.o., OIB 70099093153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MOTO - INI d.o.o.</izvorni_sadrzaj>
    <derivirana_varijabla naziv="DomainObject.Predmet.ProtustrankaIDrugi_1">MOTO - INI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MOTO - INI d.o.o., OIB 70099093153, Kotorska bb, 51260 Crikvenica</izvorni_sadrzaj>
    <derivirana_varijabla naziv="DomainObject.Predmet.ProtustrankaIDrugiAdressOIB_1">MOTO - INI d.o.o., OIB 70099093153, Kotorska bb,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MOTO - INI d.o.o.</item>
    </izvorni_sadrzaj>
    <derivirana_varijabla naziv="DomainObject.Predmet.SudioniciListNaziv_1">
      <item>FINA Rijeka</item>
      <item>MOTO - INI d.o.o.</item>
    </derivirana_varijabla>
  </DomainObject.Predmet.SudioniciListNaziv>
  <DomainObject.Predmet.SudioniciListAdressOIB>
    <izvorni_sadrzaj>
      <item>FINA Rijeka, OIB 85821130368, Frana Kurelca 8,51000 Rijeka</item>
      <item>MOTO - INI d.o.o., OIB 70099093153, Kotorska bb,51260 Crikvenica</item>
    </izvorni_sadrzaj>
    <derivirana_varijabla naziv="DomainObject.Predmet.SudioniciListAdressOIB_1">
      <item>FINA Rijeka, OIB 85821130368, Frana Kurelca 8,51000 Rijeka</item>
      <item>MOTO - INI d.o.o., OIB 70099093153, Kotorska bb,51260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70099093153</item>
    </izvorni_sadrzaj>
    <derivirana_varijabla naziv="DomainObject.Predmet.SudioniciListNazivOIB_1">
      <item>, OIB 85821130368</item>
      <item>, OIB 70099093153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49B11-00F2-41F3-B84E-4EAF25544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1292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2016-02-02T13:03:00Z</dcterms:created>
  <dc:creator>Vera Jelenović</dc:creator>
  <cp:lastModifiedBy>Sonja Krapić</cp:lastModifiedBy>
  <dcterms:modified xmlns:xsi="http://www.w3.org/2001/XMLSchema-instance" xsi:type="dcterms:W3CDTF">2016-02-02T13:05:00Z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