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10a6" w14:paraId="d8210a6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</w:t>
      </w:r>
      <w:r w:rsidR="007377FE">
        <w:rPr>
          <w:color w:val="222222"/>
        </w:rPr>
        <w:tab/>
        <w:t xml:space="preserve">      </w:t>
      </w:r>
      <w:r w:rsidRPr="00C35BF9">
        <w:rPr>
          <w:b/>
          <w:color w:val="222222"/>
        </w:rPr>
        <w:t>Broj: 3/St-</w:t>
      </w:r>
      <w:r w:rsidR="002C3B3C">
        <w:rPr>
          <w:b/>
          <w:color w:val="222222"/>
        </w:rPr>
        <w:t>1051/2018-5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7377FE">
        <w:rPr>
          <w:color w:val="222222"/>
        </w:rPr>
        <w:t xml:space="preserve"> </w:t>
      </w:r>
      <w:r w:rsidR="002C3B3C">
        <w:rPr>
          <w:b/>
          <w:color w:val="222222"/>
        </w:rPr>
        <w:t xml:space="preserve">KRUNO PROMET j.do.o. za trgovinu i usluge, Donji </w:t>
      </w:r>
      <w:proofErr w:type="spellStart"/>
      <w:r w:rsidR="002C3B3C">
        <w:rPr>
          <w:b/>
          <w:color w:val="222222"/>
        </w:rPr>
        <w:t>Crnogovci</w:t>
      </w:r>
      <w:proofErr w:type="spellEnd"/>
      <w:r w:rsidR="002C3B3C">
        <w:rPr>
          <w:b/>
          <w:color w:val="222222"/>
        </w:rPr>
        <w:t xml:space="preserve">, Donji </w:t>
      </w:r>
      <w:proofErr w:type="spellStart"/>
      <w:r w:rsidR="002C3B3C">
        <w:rPr>
          <w:b/>
          <w:color w:val="222222"/>
        </w:rPr>
        <w:t>Crnogovci</w:t>
      </w:r>
      <w:proofErr w:type="spellEnd"/>
      <w:r w:rsidR="002C3B3C">
        <w:rPr>
          <w:b/>
          <w:color w:val="222222"/>
        </w:rPr>
        <w:t xml:space="preserve"> 41, OIB: 50581035788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2C3B3C">
        <w:rPr>
          <w:color w:val="222222"/>
        </w:rPr>
        <w:t>23. kolovoza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2C3B3C">
        <w:rPr>
          <w:b/>
          <w:color w:val="222222"/>
          <w:u w:val="single"/>
        </w:rPr>
        <w:t>26</w:t>
      </w:r>
      <w:r w:rsidR="00046EB2" w:rsidRPr="00645546">
        <w:rPr>
          <w:b/>
          <w:color w:val="222222"/>
          <w:u w:val="single"/>
        </w:rPr>
        <w:t>.</w:t>
      </w:r>
      <w:r w:rsidR="00046EB2">
        <w:rPr>
          <w:b/>
          <w:color w:val="222222"/>
          <w:u w:val="single"/>
        </w:rPr>
        <w:t xml:space="preserve"> </w:t>
      </w:r>
      <w:r w:rsidR="00764783">
        <w:rPr>
          <w:b/>
          <w:color w:val="222222"/>
          <w:u w:val="single"/>
        </w:rPr>
        <w:t>rujna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2C3B3C">
        <w:rPr>
          <w:b/>
          <w:color w:val="222222"/>
          <w:u w:val="single"/>
        </w:rPr>
        <w:t>9</w:t>
      </w:r>
      <w:r w:rsidR="0010578F">
        <w:rPr>
          <w:b/>
          <w:color w:val="222222"/>
          <w:u w:val="single"/>
        </w:rPr>
        <w:t>,00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645546">
        <w:rPr>
          <w:color w:val="222222"/>
          <w:sz w:val="22"/>
          <w:szCs w:val="22"/>
        </w:rPr>
        <w:t xml:space="preserve">osoba ovlaštena za zastupanje </w:t>
      </w:r>
      <w:r w:rsidR="002C3B3C">
        <w:rPr>
          <w:color w:val="222222"/>
          <w:sz w:val="22"/>
          <w:szCs w:val="22"/>
        </w:rPr>
        <w:t xml:space="preserve">Krunoslav </w:t>
      </w:r>
      <w:proofErr w:type="spellStart"/>
      <w:r w:rsidR="002C3B3C">
        <w:rPr>
          <w:color w:val="222222"/>
          <w:sz w:val="22"/>
          <w:szCs w:val="22"/>
        </w:rPr>
        <w:t>Dokuzović</w:t>
      </w:r>
      <w:proofErr w:type="spellEnd"/>
      <w:r w:rsidR="002C3B3C">
        <w:rPr>
          <w:color w:val="222222"/>
          <w:sz w:val="22"/>
          <w:szCs w:val="22"/>
        </w:rPr>
        <w:t xml:space="preserve">, Donji </w:t>
      </w:r>
      <w:proofErr w:type="spellStart"/>
      <w:r w:rsidR="002C3B3C">
        <w:rPr>
          <w:color w:val="222222"/>
          <w:sz w:val="22"/>
          <w:szCs w:val="22"/>
        </w:rPr>
        <w:t>Crnogovci</w:t>
      </w:r>
      <w:proofErr w:type="spellEnd"/>
      <w:r w:rsidR="002C3B3C">
        <w:rPr>
          <w:color w:val="222222"/>
          <w:sz w:val="22"/>
          <w:szCs w:val="22"/>
        </w:rPr>
        <w:t xml:space="preserve">, Donji </w:t>
      </w:r>
      <w:proofErr w:type="spellStart"/>
      <w:r w:rsidR="002C3B3C">
        <w:rPr>
          <w:color w:val="222222"/>
          <w:sz w:val="22"/>
          <w:szCs w:val="22"/>
        </w:rPr>
        <w:t>Crnogovci</w:t>
      </w:r>
      <w:proofErr w:type="spellEnd"/>
      <w:r w:rsidR="002C3B3C">
        <w:rPr>
          <w:color w:val="222222"/>
          <w:sz w:val="22"/>
          <w:szCs w:val="22"/>
        </w:rPr>
        <w:t xml:space="preserve"> 41, OIB: 42286979536</w:t>
      </w:r>
      <w:r w:rsidR="00645546">
        <w:rPr>
          <w:color w:val="222222"/>
          <w:sz w:val="22"/>
          <w:szCs w:val="22"/>
        </w:rPr>
        <w:t xml:space="preserve"> </w:t>
      </w:r>
      <w:r w:rsidR="00307217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2C3B3C">
        <w:rPr>
          <w:b/>
          <w:color w:val="222222"/>
          <w:sz w:val="22"/>
          <w:szCs w:val="22"/>
        </w:rPr>
        <w:t>1051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2C3B3C">
        <w:rPr>
          <w:color w:val="222222"/>
          <w:sz w:val="22"/>
          <w:szCs w:val="22"/>
        </w:rPr>
        <w:t>23. kolovoza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C95"/>
    <w:rsid w:val="00485E63"/>
    <w:rsid w:val="00514F6F"/>
    <w:rsid w:val="00554082"/>
    <w:rsid w:val="005A3650"/>
    <w:rsid w:val="00607BA7"/>
    <w:rsid w:val="0061200F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61C7"/>
    <w:rsid w:val="006E67E4"/>
    <w:rsid w:val="007377FE"/>
    <w:rsid w:val="00764783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35BF9"/>
    <w:rsid w:val="00C37296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00F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00F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00F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00F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00F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00F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00F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00F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</izvorni_sadrzaj>
    <derivirana_varijabla naziv="DomainObject.Predmet.Opis_1">čl.110.st.1.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St-1051/2018</izvorni_sadrzaj>
    <derivirana_varijabla naziv="DomainObject.Predmet.OznakaBroj_1">St-1051/2018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KRUNO PROMET jednostavno društvo s ograničenom odgovoronošću za trgovinu i usluge</izvorni_sadrzaj>
    <derivirana_varijabla naziv="DomainObject.Predmet.ProtustrankaFormated_1">  KRUNO PROMET jednostavno društvo s ograničenom odgovoronošću za trgovinu i usluge</derivirana_varijabla>
  </DomainObject.Predmet.ProtustrankaFormated>
  <DomainObject.Predmet.ProtustrankaFormatedOIB>
    <izvorni_sadrzaj>  KRUNO PROMET jednostavno društvo s ograničenom odgovoronošću za trgovinu i usluge, OIB 50581035788</izvorni_sadrzaj>
    <derivirana_varijabla naziv="DomainObject.Predmet.ProtustrankaFormatedOIB_1">  KRUNO PROMET jednostavno društvo s ograničenom odgovoronošću za trgovinu i usluge, OIB 50581035788</derivirana_varijabla>
  </DomainObject.Predmet.ProtustrankaFormatedOIB>
  <DomainObject.Predmet.ProtustrankaFormatedWithAdress>
    <izvorni_sadrzaj> KRUNO PROMET jednostavno društvo s ograničenom odgovoronošću za trgovinu i usluge, Donji Crnogovci 41, 35420 Donji Crnogovci</izvorni_sadrzaj>
    <derivirana_varijabla naziv="DomainObject.Predmet.ProtustrankaFormatedWithAdress_1"> KRUNO PROMET jednostavno društvo s ograničenom odgovoronošću za trgovinu i usluge, Donji Crnogovci 41, 35420 Donji Crnogovci</derivirana_varijabla>
  </DomainObject.Predmet.ProtustrankaFormatedWithAdress>
  <DomainObject.Predmet.ProtustrankaFormatedWithAdressOIB>
    <izvorni_sadrzaj> KRUNO PROMET jednostavno društvo s ograničenom odgovoronošću za trgovinu i usluge, OIB 50581035788, Donji Crnogovci 41, 35420 Donji Crnogovci</izvorni_sadrzaj>
    <derivirana_varijabla naziv="DomainObject.Predmet.ProtustrankaFormatedWithAdressOIB_1"> KRUNO PROMET jednostavno društvo s ograničenom odgovoronošću za trgovinu i usluge, OIB 50581035788, Donji Crnogovci 41, 35420 Donji Crnogovci</derivirana_varijabla>
  </DomainObject.Predmet.ProtustrankaFormatedWithAdressOIB>
  <DomainObject.Predmet.ProtustrankaWithAdress>
    <izvorni_sadrzaj>KRUNO PROMET jednostavno društvo s ograničenom odgovoronošću za trgovinu i usluge Donji Crnogovci 41, 35420 Donji Crnogovci</izvorni_sadrzaj>
    <derivirana_varijabla naziv="DomainObject.Predmet.ProtustrankaWithAdress_1">KRUNO PROMET jednostavno društvo s ograničenom odgovoronošću za trgovinu i usluge Donji Crnogovci 41, 35420 Donji Crnogovci</derivirana_varijabla>
  </DomainObject.Predmet.ProtustrankaWithAdress>
  <DomainObject.Predmet.ProtustrankaWithAdressOIB>
    <izvorni_sadrzaj>KRUNO PROMET jednostavno društvo s ograničenom odgovoronošću za trgovinu i usluge, OIB 50581035788, Donji Crnogovci 41, 35420 Donji Crnogovci</izvorni_sadrzaj>
    <derivirana_varijabla naziv="DomainObject.Predmet.ProtustrankaWithAdressOIB_1">KRUNO PROMET jednostavno društvo s ograničenom odgovoronošću za trgovinu i usluge, OIB 50581035788, Donji Crnogovci 41, 35420 Donji Crnogovci</derivirana_varijabla>
  </DomainObject.Predmet.ProtustrankaWithAdressOIB>
  <DomainObject.Predmet.ProtustrankaNazivFormated>
    <izvorni_sadrzaj>KRUNO PROMET jednostavno društvo s ograničenom odgovoronošću za trgovinu i usluge</izvorni_sadrzaj>
    <derivirana_varijabla naziv="DomainObject.Predmet.ProtustrankaNazivFormated_1">KRUNO PROMET jednostavno društvo s ograničenom odgovoronošću za trgovinu i usluge</derivirana_varijabla>
  </DomainObject.Predmet.ProtustrankaNazivFormated>
  <DomainObject.Predmet.ProtustrankaNazivFormatedOIB>
    <izvorni_sadrzaj>KRUNO PROMET jednostavno društvo s ograničenom odgovoronošću za trgovinu i usluge, OIB 50581035788</izvorni_sadrzaj>
    <derivirana_varijabla naziv="DomainObject.Predmet.ProtustrankaNazivFormatedOIB_1">KRUNO PROMET jednostavno društvo s ograničenom odgovoronošću za trgovinu i usluge, OIB 50581035788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17728.04</izvorni_sadrzaj>
    <derivirana_varijabla naziv="DomainObject.Predmet.TrenutnaVrijednost_1">17728.04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KRUNO PROMET jednostavno društvo s ograničenom odgovoronošću za trgovinu i usluge</item>
    </izvorni_sadrzaj>
    <derivirana_varijabla naziv="DomainObject.Predmet.ProtuStrankaListFormated_1">
      <item>KRUNO PROMET jednostavno društvo s ograničenom odgovoronošću za trgovinu i usluge</item>
    </derivirana_varijabla>
  </DomainObject.Predmet.ProtuStrankaListFormated>
  <DomainObject.Predmet.ProtuStrankaListFormatedOIB>
    <izvorni_sadrzaj>
      <item>KRUNO PROMET jednostavno društvo s ograničenom odgovoronošću za trgovinu i usluge, OIB 50581035788</item>
    </izvorni_sadrzaj>
    <derivirana_varijabla naziv="DomainObject.Predmet.ProtuStrankaListFormatedOIB_1">
      <item>KRUNO PROMET jednostavno društvo s ograničenom odgovoronošću za trgovinu i usluge, OIB 50581035788</item>
    </derivirana_varijabla>
  </DomainObject.Predmet.ProtuStrankaListFormatedOIB>
  <DomainObject.Predmet.ProtuStrankaListFormatedWithAdress>
    <izvorni_sadrzaj>
      <item>KRUNO PROMET jednostavno društvo s ograničenom odgovoronošću za trgovinu i usluge, Donji Crnogovci 41, 35420 Donji Crnogovci</item>
    </izvorni_sadrzaj>
    <derivirana_varijabla naziv="DomainObject.Predmet.ProtuStrankaListFormatedWithAdress_1">
      <item>KRUNO PROMET jednostavno društvo s ograničenom odgovoronošću za trgovinu i usluge, Donji Crnogovci 41, 35420 Donji Crnogovci</item>
    </derivirana_varijabla>
  </DomainObject.Predmet.ProtuStrankaListFormatedWithAdress>
  <DomainObject.Predmet.ProtuStrankaListFormatedWithAdressOIB>
    <izvorni_sadrzaj>
      <item>KRUNO PROMET jednostavno društvo s ograničenom odgovoronošću za trgovinu i usluge, OIB 50581035788, Donji Crnogovci 41, 35420 Donji Crnogovci</item>
    </izvorni_sadrzaj>
    <derivirana_varijabla naziv="DomainObject.Predmet.ProtuStrankaListFormatedWithAdressOIB_1">
      <item>KRUNO PROMET jednostavno društvo s ograničenom odgovoronošću za trgovinu i usluge, OIB 50581035788, Donji Crnogovci 41, 35420 Donji Crnogovci</item>
    </derivirana_varijabla>
  </DomainObject.Predmet.ProtuStrankaListFormatedWithAdressOIB>
  <DomainObject.Predmet.ProtuStrankaListNazivFormated>
    <izvorni_sadrzaj>
      <item>KRUNO PROMET jednostavno društvo s ograničenom odgovoronošću za trgovinu i usluge</item>
    </izvorni_sadrzaj>
    <derivirana_varijabla naziv="DomainObject.Predmet.ProtuStrankaListNazivFormated_1">
      <item>KRUNO PROMET jednostavno društvo s ograničenom odgovoronošću za trgovinu i usluge</item>
    </derivirana_varijabla>
  </DomainObject.Predmet.ProtuStrankaListNazivFormated>
  <DomainObject.Predmet.ProtuStrankaListNazivFormatedOIB>
    <izvorni_sadrzaj>
      <item>KRUNO PROMET jednostavno društvo s ograničenom odgovoronošću za trgovinu i usluge, OIB 50581035788</item>
    </izvorni_sadrzaj>
    <derivirana_varijabla naziv="DomainObject.Predmet.ProtuStrankaListNazivFormatedOIB_1">
      <item>KRUNO PROMET jednostavno društvo s ograničenom odgovoronošću za trgovinu i usluge, OIB 50581035788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KRUNO PROMET jednostavno društvo s ograničenom odgovoronošću za trgovinu i usluge</izvorni_sadrzaj>
    <derivirana_varijabla naziv="DomainObject.Predmet.ProtustrankaIDrugi_1">KRUNO PROMET jednostavno društvo s ograničenom odgovoronošću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KRUNO PROMET jednostavno društvo s ograničenom odgovoronošću za trgovinu i usluge, OIB 50581035788, Donji Crnogovci 41, 35420 Donji Crnogovci</izvorni_sadrzaj>
    <derivirana_varijabla naziv="DomainObject.Predmet.ProtustrankaIDrugiAdressOIB_1">KRUNO PROMET jednostavno društvo s ograničenom odgovoronošću za trgovinu i usluge, OIB 50581035788, Donji Crnogovci 41, 35420 Donji Crnogovci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KRUNO PROMET jednostavno društvo s ograničenom odgovoronošću za trgovinu i usluge</item>
    </izvorni_sadrzaj>
    <derivirana_varijabla naziv="DomainObject.Predmet.SudioniciListNaziv_1">
      <item>Financijska agencija</item>
      <item>KRUNO PROMET jednostavno društvo s ograničenom odgovoronošću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KRUNO PROMET jednostavno društvo s ograničenom odgovoronošću za trgovinu i usluge, OIB 50581035788, Donji Crnogovci 41,35420 Donji Crnogovci</item>
    </izvorni_sadrzaj>
    <derivirana_varijabla naziv="DomainObject.Predmet.SudioniciListAdressOIB_1">
      <item>Financijska agencija, OIB 85821130368, Ulica grada Vukovara 70,10000 Zagreb</item>
      <item>KRUNO PROMET jednostavno društvo s ograničenom odgovoronošću za trgovinu i usluge, OIB 50581035788, Donji Crnogovci 41,35420 Donji Crnogovci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50581035788</item>
    </izvorni_sadrzaj>
    <derivirana_varijabla naziv="DomainObject.Predmet.SudioniciListNazivOIB_1">
      <item>, OIB 85821130368</item>
      <item>, OIB 50581035788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E0E8F-EDEA-4F5F-8D06-3CD3091A7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293</properties:Words>
  <properties:Characters>1588</properties:Characters>
  <properties:Lines>44</properties:Lines>
  <properties:Paragraphs>19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2018-08-23T06:39:00Z</cp:lastPrinted>
  <dcterms:modified xmlns:xsi="http://www.w3.org/2001/XMLSchema-instance" xsi:type="dcterms:W3CDTF">2018-08-23T06:41:00Z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