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eda9" w14:paraId="e16eda9" w:rsidRDefault="005E5160" w:rsidP="005E5160" w:rsidR="005E516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E5160" w:rsidP="005E5160" w:rsidR="005E5160" w:rsidRPr="00572798">
      <w:pPr>
        <w:tabs>
          <w:tab w:pos="6150" w:val="left"/>
        </w:tabs>
        <w:rPr>
          <w:b/>
        </w:rPr>
      </w:pPr>
    </w:p>
    <w:p w:rsidRDefault="005E5160" w:rsidP="005E5160" w:rsidR="005E516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E5160" w:rsidP="005E5160" w:rsidR="005E5160">
      <w:pPr>
        <w:tabs>
          <w:tab w:pos="7020" w:val="left"/>
        </w:tabs>
      </w:pPr>
      <w:r>
        <w:t xml:space="preserve">REPUBLIKA HRVATSKA </w:t>
      </w:r>
    </w:p>
    <w:p w:rsidRDefault="005E5160" w:rsidP="005E5160" w:rsidR="005E5160">
      <w:r>
        <w:t xml:space="preserve">  Trgovački sud u Zagrebu</w:t>
      </w:r>
    </w:p>
    <w:p w:rsidRDefault="005E5160" w:rsidP="005E5160" w:rsidR="005E5160">
      <w:r>
        <w:t xml:space="preserve">   Zagreb, Amruševa 2/II</w:t>
      </w:r>
    </w:p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8460C">
        <w:t>7021</w:t>
      </w:r>
      <w:r>
        <w:t>/15, temeljem odredbe članka 430. Stečajnog zakona (Narodne novine br. 71/15.), dana 1</w:t>
      </w:r>
      <w:r w:rsidR="0098460C">
        <w:t>7</w:t>
      </w:r>
      <w:r>
        <w:t>. prosinca 2015., objavljuje:</w:t>
      </w:r>
    </w:p>
    <w:p w:rsidRDefault="005E5160" w:rsidP="005E5160" w:rsidR="005E5160" w:rsidRPr="008155EE">
      <w:pPr>
        <w:rPr>
          <w:sz w:val="40"/>
          <w:szCs w:val="40"/>
        </w:rPr>
      </w:pPr>
    </w:p>
    <w:p w:rsidRDefault="005E5160" w:rsidP="005E5160" w:rsidR="005E5160" w:rsidRPr="009E0378">
      <w:pPr>
        <w:jc w:val="center"/>
      </w:pPr>
      <w:r w:rsidRPr="009E0378">
        <w:t>O G L A S</w:t>
      </w:r>
    </w:p>
    <w:p w:rsidRDefault="005E5160" w:rsidP="005E5160" w:rsidR="005E5160" w:rsidRPr="001F6933">
      <w:pPr>
        <w:rPr>
          <w:b/>
        </w:rPr>
      </w:pPr>
    </w:p>
    <w:p w:rsidRDefault="005E5160" w:rsidP="005E5160" w:rsidR="005E5160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8460C">
        <w:t>INFORMACIJSKE TEHNOLOGIJE ZA VAS d.o.o., Zagreb, Samoborska cesta 145, OIB:  41801207636</w:t>
      </w:r>
      <w:r>
        <w:t xml:space="preserve">.   </w:t>
      </w:r>
    </w:p>
    <w:p w:rsidRDefault="005E5160" w:rsidP="005E5160" w:rsidR="005E5160">
      <w:pPr>
        <w:pStyle w:val="Odlomakpopisa"/>
        <w:ind w:left="1428"/>
      </w:pPr>
    </w:p>
    <w:p w:rsidRDefault="005E5160" w:rsidP="005E5160" w:rsidR="005E516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8460C">
        <w:t>122.525,71</w:t>
      </w:r>
      <w:r>
        <w:t xml:space="preserve">  kn.</w:t>
      </w:r>
    </w:p>
    <w:p w:rsidRDefault="005E5160" w:rsidP="005E5160" w:rsidR="005E5160">
      <w:pPr>
        <w:ind w:left="360"/>
      </w:pPr>
      <w:r>
        <w:t xml:space="preserve"> </w:t>
      </w:r>
    </w:p>
    <w:p w:rsidRDefault="005E5160" w:rsidP="005E5160" w:rsidR="005E516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5E5160" w:rsidP="005E5160" w:rsidR="005E5160">
      <w:pPr>
        <w:ind w:firstLine="720"/>
        <w:jc w:val="both"/>
      </w:pPr>
    </w:p>
    <w:p w:rsidRDefault="005E5160" w:rsidP="005E5160" w:rsidR="005E516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E5160" w:rsidP="005E5160" w:rsidR="005E5160">
      <w:pPr>
        <w:pStyle w:val="Odlomakpopisa"/>
      </w:pPr>
    </w:p>
    <w:p w:rsidRDefault="005E5160" w:rsidP="005E5160" w:rsidR="005E516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5E5160" w:rsidP="005E5160" w:rsidR="005E516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5E5160" w:rsidP="005E5160" w:rsidR="005E516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5E5160" w:rsidP="005E5160" w:rsidR="005E5160">
      <w:pPr>
        <w:jc w:val="center"/>
      </w:pPr>
    </w:p>
    <w:p w:rsidRDefault="005E5160" w:rsidP="005E5160" w:rsidR="005E5160">
      <w:pPr>
        <w:jc w:val="center"/>
      </w:pPr>
      <w:r>
        <w:t>U Zagrebu, 1</w:t>
      </w:r>
      <w:r w:rsidR="0098460C">
        <w:t>7</w:t>
      </w:r>
      <w:r>
        <w:t>. prosinca 2015.</w:t>
      </w:r>
    </w:p>
    <w:p w:rsidRDefault="005E5160" w:rsidP="005E5160" w:rsidR="005E516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E5160" w:rsidP="005E5160" w:rsidR="005E5160">
      <w:pPr>
        <w:jc w:val="right"/>
      </w:pPr>
      <w:r>
        <w:t xml:space="preserve">          Jelena Vučemilo Manojlovski </w:t>
      </w:r>
    </w:p>
    <w:p w:rsidRDefault="005E5160" w:rsidP="005E5160" w:rsidR="005E5160">
      <w:pPr>
        <w:jc w:val="right"/>
      </w:pPr>
    </w:p>
    <w:p w:rsidRDefault="005E5160" w:rsidP="005E5160" w:rsidR="005E5160">
      <w:pPr>
        <w:jc w:val="right"/>
      </w:pPr>
    </w:p>
    <w:p w:rsidRDefault="005E5160" w:rsidP="005E5160" w:rsidR="005E5160">
      <w:pPr>
        <w:jc w:val="right"/>
      </w:pPr>
    </w:p>
    <w:p w:rsidRDefault="005E5160" w:rsidP="005E5160" w:rsidR="005E5160">
      <w:pPr>
        <w:jc w:val="right"/>
      </w:pPr>
    </w:p>
    <w:p w:rsidRDefault="005E5160" w:rsidP="005E5160" w:rsidR="005E5160"/>
    <w:p w:rsidRDefault="005E5160" w:rsidP="005E5160" w:rsidR="005E5160"/>
    <w:p w:rsidRDefault="005E5160" w:rsidP="005E5160" w:rsidR="005E5160"/>
    <w:p w:rsidRDefault="00924A48" w:rsidP="00924A48" w:rsidR="00924A48">
      <w:r>
        <w:t>DNA:</w:t>
      </w:r>
    </w:p>
    <w:p w:rsidRDefault="00924A48" w:rsidP="00924A48" w:rsidR="00924A48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924A48" w:rsidP="00924A48" w:rsidR="00924A48">
      <w:pPr>
        <w:pStyle w:val="Odlomakpopisa"/>
        <w:numPr>
          <w:ilvl w:val="0"/>
          <w:numId w:val="3"/>
        </w:numPr>
      </w:pPr>
      <w:r>
        <w:t>spis</w:t>
      </w:r>
    </w:p>
    <w:p w:rsidRDefault="00924A48" w:rsidP="00924A48" w:rsidR="00924A48"/>
    <w:p w:rsidRDefault="00924A48" w:rsidP="00924A48" w:rsidR="00924A48"/>
    <w:p w:rsidRDefault="00924A48" w:rsidP="00924A48" w:rsidR="00924A48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5E5160" w:rsidP="005E5160" w:rsidR="005E5160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0AE" w:rsidR="00786B1E">
      <w:r>
        <w:separator/>
      </w:r>
    </w:p>
  </w:endnote>
  <w:endnote w:id="0" w:type="continuationSeparator">
    <w:p w:rsidRDefault="008D00AE" w:rsidR="00786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0AE" w:rsidR="00786B1E">
      <w:r>
        <w:separator/>
      </w:r>
    </w:p>
  </w:footnote>
  <w:footnote w:id="0" w:type="continuationSeparator">
    <w:p w:rsidRDefault="008D00AE" w:rsidR="00786B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60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A4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60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A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4A4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5160"/>
    <w:rsid w:val="005E5160"/>
    <w:rsid w:val="00786B1E"/>
    <w:rsid w:val="008D00AE"/>
    <w:rsid w:val="00924A48"/>
    <w:rsid w:val="0098460C"/>
    <w:rsid w:val="00F45B98"/>
    <w:rsid w:val="00FD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516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51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516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5160"/>
  </w:style>
  <w:style w:styleId="Odlomakpopisa" w:type="paragraph">
    <w:name w:val="List Paragraph"/>
    <w:basedOn w:val="Normal"/>
    <w:uiPriority w:val="34"/>
    <w:qFormat/>
    <w:rsid w:val="005E51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5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16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516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51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516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5160"/>
  </w:style>
  <w:style w:styleId="Odlomakpopisa" w:type="paragraph">
    <w:name w:val="List Paragraph"/>
    <w:basedOn w:val="Normal"/>
    <w:uiPriority w:val="34"/>
    <w:qFormat/>
    <w:rsid w:val="005E51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5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16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54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St-7021/2015-5</izvorni_sadrzaj>
    <derivirana_varijabla naziv="DomainObject.Oznaka_1">St-7021/2015-5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7021</izvorni_sadrzaj>
    <derivirana_varijabla naziv="DomainObject.Predmet.Broj_1">7021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St-7021/2015</izvorni_sadrzaj>
    <derivirana_varijabla naziv="DomainObject.Predmet.OznakaBroj_1">St-7021/2015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INFORMACIJSKE TEHNOLOGIJE ZA VAS d.o.o.</izvorni_sadrzaj>
    <derivirana_varijabla naziv="DomainObject.Predmet.ProtustrankaFormated_1">  INFORMACIJSKE TEHNOLOGIJE ZA VAS d.o.o.</derivirana_varijabla>
  </DomainObject.Predmet.ProtustrankaFormated>
  <DomainObject.Predmet.ProtustrankaFormatedOIB>
    <izvorni_sadrzaj>  INFORMACIJSKE TEHNOLOGIJE ZA VAS d.o.o., OIB 41801207636</izvorni_sadrzaj>
    <derivirana_varijabla naziv="DomainObject.Predmet.ProtustrankaFormatedOIB_1">  INFORMACIJSKE TEHNOLOGIJE ZA VAS d.o.o., OIB 41801207636</derivirana_varijabla>
  </DomainObject.Predmet.ProtustrankaFormatedOIB>
  <DomainObject.Predmet.ProtustrankaFormatedWithAdress>
    <izvorni_sadrzaj> INFORMACIJSKE TEHNOLOGIJE ZA VAS d.o.o., Samoborska cesta 145, 10000 Zagreb</izvorni_sadrzaj>
    <derivirana_varijabla naziv="DomainObject.Predmet.ProtustrankaFormatedWithAdress_1"> INFORMACIJSKE TEHNOLOGIJE ZA VAS d.o.o., Samoborska cesta 145, 10000 Zagreb</derivirana_varijabla>
  </DomainObject.Predmet.ProtustrankaFormatedWithAdress>
  <DomainObject.Predmet.ProtustrankaFormatedWithAdressOIB>
    <izvorni_sadrzaj> INFORMACIJSKE TEHNOLOGIJE ZA VAS d.o.o., OIB 41801207636, Samoborska cesta 145, 10000 Zagreb</izvorni_sadrzaj>
    <derivirana_varijabla naziv="DomainObject.Predmet.ProtustrankaFormatedWithAdressOIB_1"> INFORMACIJSKE TEHNOLOGIJE ZA VAS d.o.o., OIB 41801207636, Samoborska cesta 145, 10000 Zagreb</derivirana_varijabla>
  </DomainObject.Predmet.ProtustrankaFormatedWithAdressOIB>
  <DomainObject.Predmet.ProtustrankaWithAdress>
    <izvorni_sadrzaj>INFORMACIJSKE TEHNOLOGIJE ZA VAS d.o.o. Samoborska cesta 145, 10000 Zagreb</izvorni_sadrzaj>
    <derivirana_varijabla naziv="DomainObject.Predmet.ProtustrankaWithAdress_1">INFORMACIJSKE TEHNOLOGIJE ZA VAS d.o.o. Samoborska cesta 145, 10000 Zagreb</derivirana_varijabla>
  </DomainObject.Predmet.ProtustrankaWithAdress>
  <DomainObject.Predmet.ProtustrankaWithAdressOIB>
    <izvorni_sadrzaj>INFORMACIJSKE TEHNOLOGIJE ZA VAS d.o.o., OIB 41801207636, Samoborska cesta 145, 10000 Zagreb</izvorni_sadrzaj>
    <derivirana_varijabla naziv="DomainObject.Predmet.ProtustrankaWithAdressOIB_1">INFORMACIJSKE TEHNOLOGIJE ZA VAS d.o.o., OIB 41801207636, Samoborska cesta 145, 10000 Zagreb</derivirana_varijabla>
  </DomainObject.Predmet.ProtustrankaWithAdressOIB>
  <DomainObject.Predmet.ProtustrankaNazivFormated>
    <izvorni_sadrzaj>INFORMACIJSKE TEHNOLOGIJE ZA VAS d.o.o.</izvorni_sadrzaj>
    <derivirana_varijabla naziv="DomainObject.Predmet.ProtustrankaNazivFormated_1">INFORMACIJSKE TEHNOLOGIJE ZA VAS d.o.o.</derivirana_varijabla>
  </DomainObject.Predmet.ProtustrankaNazivFormated>
  <DomainObject.Predmet.ProtustrankaNazivFormatedOIB>
    <izvorni_sadrzaj>INFORMACIJSKE TEHNOLOGIJE ZA VAS d.o.o., OIB 41801207636</izvorni_sadrzaj>
    <derivirana_varijabla naziv="DomainObject.Predmet.ProtustrankaNazivFormatedOIB_1">INFORMACIJSKE TEHNOLOGIJE ZA VAS d.o.o., OIB 41801207636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INFORMACIJSKE TEHNOLOGIJE ZA VAS d.o.o.</item>
    </izvorni_sadrzaj>
    <derivirana_varijabla naziv="DomainObject.Predmet.ProtuStrankaListFormated_1">
      <item>INFORMACIJSKE TEHNOLOGIJE ZA VAS d.o.o.</item>
    </derivirana_varijabla>
  </DomainObject.Predmet.ProtuStrankaListFormated>
  <DomainObject.Predmet.ProtuStrankaListFormatedOIB>
    <izvorni_sadrzaj>
      <item>INFORMACIJSKE TEHNOLOGIJE ZA VAS d.o.o., OIB 41801207636</item>
    </izvorni_sadrzaj>
    <derivirana_varijabla naziv="DomainObject.Predmet.ProtuStrankaListFormatedOIB_1">
      <item>INFORMACIJSKE TEHNOLOGIJE ZA VAS d.o.o., OIB 41801207636</item>
    </derivirana_varijabla>
  </DomainObject.Predmet.ProtuStrankaListFormatedOIB>
  <DomainObject.Predmet.ProtuStrankaListFormatedWithAdress>
    <izvorni_sadrzaj>
      <item>INFORMACIJSKE TEHNOLOGIJE ZA VAS d.o.o., Samoborska cesta 145, 10000 Zagreb</item>
    </izvorni_sadrzaj>
    <derivirana_varijabla naziv="DomainObject.Predmet.ProtuStrankaListFormatedWithAdress_1">
      <item>INFORMACIJSKE TEHNOLOGIJE ZA VAS d.o.o., Samoborska cesta 145, 10000 Zagreb</item>
    </derivirana_varijabla>
  </DomainObject.Predmet.ProtuStrankaListFormatedWithAdress>
  <DomainObject.Predmet.ProtuStrankaListFormatedWithAdressOIB>
    <izvorni_sadrzaj>
      <item>INFORMACIJSKE TEHNOLOGIJE ZA VAS d.o.o., OIB 41801207636, Samoborska cesta 145, 10000 Zagreb</item>
    </izvorni_sadrzaj>
    <derivirana_varijabla naziv="DomainObject.Predmet.ProtuStrankaListFormatedWithAdressOIB_1">
      <item>INFORMACIJSKE TEHNOLOGIJE ZA VAS d.o.o., OIB 41801207636, Samoborska cesta 145, 10000 Zagreb</item>
    </derivirana_varijabla>
  </DomainObject.Predmet.ProtuStrankaListFormatedWithAdressOIB>
  <DomainObject.Predmet.ProtuStrankaListNazivFormated>
    <izvorni_sadrzaj>
      <item>INFORMACIJSKE TEHNOLOGIJE ZA VAS d.o.o.</item>
    </izvorni_sadrzaj>
    <derivirana_varijabla naziv="DomainObject.Predmet.ProtuStrankaListNazivFormated_1">
      <item>INFORMACIJSKE TEHNOLOGIJE ZA VAS d.o.o.</item>
    </derivirana_varijabla>
  </DomainObject.Predmet.ProtuStrankaListNazivFormated>
  <DomainObject.Predmet.ProtuStrankaListNazivFormatedOIB>
    <izvorni_sadrzaj>
      <item>INFORMACIJSKE TEHNOLOGIJE ZA VAS d.o.o., OIB 41801207636</item>
    </izvorni_sadrzaj>
    <derivirana_varijabla naziv="DomainObject.Predmet.ProtuStrankaListNazivFormatedOIB_1">
      <item>INFORMACIJSKE TEHNOLOGIJE ZA VAS d.o.o., OIB 41801207636</item>
    </derivirana_varijabla>
  </DomainObject.Predmet.ProtuStrankaListNazivFormatedOIB>
  <DomainObject.Predmet.OstaliListFormated>
    <izvorni_sadrzaj>
      <item>Dejan Hajdu</item>
    </izvorni_sadrzaj>
    <derivirana_varijabla naziv="DomainObject.Predmet.OstaliListFormated_1">
      <item>Dejan Hajdu</item>
    </derivirana_varijabla>
  </DomainObject.Predmet.OstaliListFormated>
  <DomainObject.Predmet.OstaliListFormatedOIB>
    <izvorni_sadrzaj>
      <item>Dejan Hajdu, OIB 73018426761</item>
    </izvorni_sadrzaj>
    <derivirana_varijabla naziv="DomainObject.Predmet.OstaliListFormatedOIB_1">
      <item>Dejan Hajdu, OIB 73018426761</item>
    </derivirana_varijabla>
  </DomainObject.Predmet.OstaliListFormatedOIB>
  <DomainObject.Predmet.OstaliListFormatedWithAdress>
    <izvorni_sadrzaj>
      <item>Dejan Hajdu, Kucura, Žarka Zrenjanina 50, Vrbas</item>
    </izvorni_sadrzaj>
    <derivirana_varijabla naziv="DomainObject.Predmet.OstaliListFormatedWithAdress_1">
      <item>Dejan Hajdu, Kucura, Žarka Zrenjanina 50, Vrbas</item>
    </derivirana_varijabla>
  </DomainObject.Predmet.OstaliListFormatedWithAdress>
  <DomainObject.Predmet.OstaliListFormatedWithAdressOIB>
    <izvorni_sadrzaj>
      <item>Dejan Hajdu, OIB 73018426761, Kucura, Žarka Zrenjanina 50, Vrbas</item>
    </izvorni_sadrzaj>
    <derivirana_varijabla naziv="DomainObject.Predmet.OstaliListFormatedWithAdressOIB_1">
      <item>Dejan Hajdu, OIB 73018426761, Kucura, Žarka Zrenjanina 50, Vrbas</item>
    </derivirana_varijabla>
  </DomainObject.Predmet.OstaliListFormatedWithAdressOIB>
  <DomainObject.Predmet.OstaliListNazivFormated>
    <izvorni_sadrzaj>
      <item>Dejan Hajdu</item>
    </izvorni_sadrzaj>
    <derivirana_varijabla naziv="DomainObject.Predmet.OstaliListNazivFormated_1">
      <item>Dejan Hajdu</item>
    </derivirana_varijabla>
  </DomainObject.Predmet.OstaliListNazivFormated>
  <DomainObject.Predmet.OstaliListNazivFormatedOIB>
    <izvorni_sadrzaj>
      <item>Dejan Hajdu, OIB 73018426761</item>
    </izvorni_sadrzaj>
    <derivirana_varijabla naziv="DomainObject.Predmet.OstaliListNazivFormatedOIB_1">
      <item>Dejan Hajdu, OIB 73018426761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St-7021/2015-5</izvorni_sadrzaj>
    <derivirana_varijabla naziv="DomainObject.PoslovniBrojDokumenta_1">St-7021/2015-5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INFORMACIJSKE TEHNOLOGIJE ZA VAS d.o.o.</izvorni_sadrzaj>
    <derivirana_varijabla naziv="DomainObject.Predmet.ProtustrankaIDrugi_1">INFORMACIJSKE TEHNOLOGIJE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INFORMACIJSKE TEHNOLOGIJE ZA VAS d.o.o., OIB 41801207636, Samoborska cesta 145, 10000 Zagreb</izvorni_sadrzaj>
    <derivirana_varijabla naziv="DomainObject.Predmet.ProtustrankaIDrugiAdressOIB_1">INFORMACIJSKE TEHNOLOGIJE ZA VAS d.o.o., OIB 41801207636,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INFORMACIJSKE TEHNOLOGIJE ZA VAS d.o.o.</item>
      <item>Dejan Hajdu</item>
    </izvorni_sadrzaj>
    <derivirana_varijabla naziv="DomainObject.Predmet.SudioniciListNaziv_1">
      <item>FINA Regionalni centar Zagreb</item>
      <item>INFORMACIJSKE TEHNOLOGIJE ZA VAS d.o.o.</item>
      <item>Dejan Hajdu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INFORMACIJSKE TEHNOLOGIJE ZA VAS d.o.o., OIB 41801207636, Samoborska cesta 145,10000 Zagreb</item>
      <item>Dejan Hajdu, OIB 73018426761, Kucura, Žarka Zrenjanina 50,Vrbas</item>
    </izvorni_sadrzaj>
    <derivirana_varijabla naziv="DomainObject.Predmet.SudioniciListAdressOIB_1">
      <item>FINA Regionalni centar Zagreb, OIB 85821130368, Trg svibanjskih žrtava 1995. 1,10000 Zagreb</item>
      <item>INFORMACIJSKE TEHNOLOGIJE ZA VAS d.o.o., OIB 41801207636, Samoborska cesta 145,10000 Zagreb</item>
      <item>Dejan Hajdu, OIB 73018426761, Kucura, Žarka Zrenjanina 50,Vrbas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41801207636</item>
      <item>, OIB 73018426761</item>
    </izvorni_sadrzaj>
    <derivirana_varijabla naziv="DomainObject.Predmet.SudioniciListNazivOIB_1">
      <item>, OIB 85821130368</item>
      <item>, OIB 41801207636</item>
      <item>, OIB 73018426761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1369</properties:Characters>
  <properties:Lines>75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2015-12-17T12:29:00Z</dcterms:created>
  <dc:creator>Jelena Vučemilo Manojlovski</dc:creator>
  <cp:lastModifiedBy>Maja Kovač</cp:lastModifiedBy>
  <dcterms:modified xmlns:xsi="http://www.w3.org/2001/XMLSchema-instance" xsi:type="dcterms:W3CDTF">2015-12-18T08:44:00Z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