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63ae6" w14:paraId="6563ae6" w:rsidRDefault="00315CCC" w:rsidP="000A275A" w:rsidR="00CD4711" w:rsidRPr="00315CCC">
      <w:pPr>
        <w:pStyle w:val="Zaglavlje"/>
        <w:jc w:val="right"/>
        <w15:collapsed w:val="false"/>
      </w:pPr>
      <w:bookmarkStart w:name="_GoBack" w:id="0"/>
      <w:bookmarkEnd w:id="0"/>
      <w:r w:rsidRPr="00315CCC">
        <w:t>Poslovni broj: 2</w:t>
      </w:r>
      <w:r w:rsidR="00CD4711" w:rsidRPr="00315CCC">
        <w:t xml:space="preserve"> St</w:t>
      </w:r>
      <w:r w:rsidR="003C532A" w:rsidRPr="00315CCC">
        <w:t>-</w:t>
      </w:r>
      <w:r w:rsidR="009E0E99">
        <w:t>208/16</w:t>
      </w:r>
      <w:r w:rsidR="004D0198">
        <w:t>-</w:t>
      </w:r>
      <w:r w:rsidR="00985A47">
        <w:t>12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697D6D" w:rsidR="00697D6D">
      <w:pPr>
        <w:spacing w:after="0"/>
        <w:jc w:val="both"/>
        <w:rPr>
          <w:szCs w:val="20"/>
        </w:rPr>
      </w:pPr>
      <w:r>
        <w:tab/>
      </w:r>
      <w:r w:rsidR="00697D6D">
        <w:t xml:space="preserve">Trgovački sud u Varaždinu po sucu toga suda Meliti Poljanec-Bubaš, kao stečajnom sucu u predmetu u povodu prijedloga predlagatelja Pavičić Silvije, Taborište 35, 44250 Petrinja, OIB: 35753440734, za pokretanje stečajnog postupka protiv dužnika AUTO TOMISLAV d.o.o., Varaždin, Eugena Kumičića 62, MBS: 080670983, OIB: 08214873915, dana </w:t>
      </w:r>
      <w:r w:rsidR="00985A47">
        <w:t>5</w:t>
      </w:r>
      <w:r w:rsidR="00697D6D">
        <w:t xml:space="preserve">. </w:t>
      </w:r>
      <w:r w:rsidR="00985A47">
        <w:t>rujna</w:t>
      </w:r>
      <w:r w:rsidR="00697D6D">
        <w:t xml:space="preserve"> 2016. godine</w:t>
      </w:r>
    </w:p>
    <w:p w:rsidRDefault="00804BB0" w:rsidP="00697D6D" w:rsidR="00804BB0">
      <w:pPr>
        <w:spacing w:lineRule="auto" w:line="240" w:after="0"/>
        <w:jc w:val="both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985A47" w:rsidP="00804BB0" w:rsidR="00804BB0" w:rsidRPr="00697D6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30</w:t>
      </w:r>
      <w:r w:rsidR="00804BB0" w:rsidRPr="00697D6D">
        <w:rPr>
          <w:b/>
          <w:u w:val="single"/>
        </w:rPr>
        <w:t xml:space="preserve">. </w:t>
      </w:r>
      <w:r>
        <w:rPr>
          <w:b/>
          <w:u w:val="single"/>
        </w:rPr>
        <w:t>rujna</w:t>
      </w:r>
      <w:r w:rsidR="00CC2EF9" w:rsidRPr="00697D6D">
        <w:rPr>
          <w:b/>
          <w:u w:val="single"/>
        </w:rPr>
        <w:t xml:space="preserve"> </w:t>
      </w:r>
      <w:r w:rsidR="00804BB0" w:rsidRPr="00697D6D">
        <w:rPr>
          <w:b/>
          <w:u w:val="single"/>
        </w:rPr>
        <w:t>201</w:t>
      </w:r>
      <w:r w:rsidR="00CC2EF9" w:rsidRPr="00697D6D">
        <w:rPr>
          <w:b/>
          <w:u w:val="single"/>
        </w:rPr>
        <w:t>6</w:t>
      </w:r>
      <w:r w:rsidR="00804BB0" w:rsidRPr="00697D6D">
        <w:rPr>
          <w:b/>
          <w:u w:val="single"/>
        </w:rPr>
        <w:t xml:space="preserve">. u </w:t>
      </w:r>
      <w:r>
        <w:rPr>
          <w:b/>
          <w:u w:val="single"/>
        </w:rPr>
        <w:t>10</w:t>
      </w:r>
      <w:r w:rsidR="00697D6D">
        <w:rPr>
          <w:b/>
          <w:u w:val="single"/>
        </w:rPr>
        <w:t>,</w:t>
      </w:r>
      <w:r>
        <w:rPr>
          <w:b/>
          <w:u w:val="single"/>
        </w:rPr>
        <w:t>20</w:t>
      </w:r>
      <w:r w:rsidR="00804BB0" w:rsidRPr="00697D6D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Varaždinu, Braće Radić 2, soba broj 22</w:t>
      </w:r>
      <w:r w:rsidR="00985A47">
        <w:t>4</w:t>
      </w:r>
      <w:r>
        <w:t>/II kat, a na koje se dostavom ovoga rješenja pozivaju:</w:t>
      </w:r>
    </w:p>
    <w:p w:rsidRDefault="00697D6D" w:rsidP="00804BB0" w:rsidR="00697D6D">
      <w:pPr>
        <w:spacing w:lineRule="auto" w:line="240" w:after="0"/>
        <w:jc w:val="both"/>
      </w:pPr>
    </w:p>
    <w:p w:rsidRDefault="00697D6D" w:rsidP="00804BB0" w:rsidR="00804BB0">
      <w:pPr>
        <w:spacing w:lineRule="auto" w:line="240" w:after="0"/>
        <w:jc w:val="both"/>
      </w:pPr>
      <w:r>
        <w:t>- predlagateljica Silvija Pavičić, Taborište 35, 44250 Petrinja, OIB: 35753440734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697D6D" w:rsidRPr="00697D6D">
        <w:t>Robert Horvatić, OIB: 28905677314 iz Varaždina, Eugena Kumičića 62</w:t>
      </w:r>
      <w:r w:rsidR="00C04790" w:rsidRPr="00697D6D">
        <w:t xml:space="preserve"> 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985A47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97D6D" w:rsidP="00804BB0" w:rsidR="00697D6D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985A47" w:rsidP="00804BB0" w:rsidR="00985A47">
      <w:pPr>
        <w:spacing w:lineRule="auto" w:line="240" w:after="0"/>
        <w:jc w:val="center"/>
      </w:pPr>
    </w:p>
    <w:p w:rsidRDefault="00985A47" w:rsidP="00804BB0" w:rsidR="00985A47">
      <w:pPr>
        <w:spacing w:lineRule="auto" w:line="240" w:after="0"/>
        <w:jc w:val="center"/>
      </w:pPr>
    </w:p>
    <w:p w:rsidRDefault="00985A47" w:rsidP="00804BB0" w:rsidR="00985A47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985A47" w:rsidP="00804BB0" w:rsidR="00804BB0">
      <w:pPr>
        <w:spacing w:lineRule="auto" w:line="240" w:after="0"/>
        <w:jc w:val="both"/>
      </w:pPr>
      <w:r w:rsidRPr="00985A47">
        <w:tab/>
        <w:t xml:space="preserve">Budući da na ročište zakazano za </w:t>
      </w:r>
      <w:r>
        <w:t>21</w:t>
      </w:r>
      <w:r w:rsidRPr="00985A47">
        <w:t>. srpnja 2016. godine nije pristupi</w:t>
      </w:r>
      <w:r>
        <w:t>la uredno pozvana predlagateljica Silvija Pavičić</w:t>
      </w:r>
      <w:r w:rsidRPr="00985A47">
        <w:t>, valjalo je odrediti novi termin ročišta.</w:t>
      </w:r>
    </w:p>
    <w:p w:rsidRDefault="00985A47" w:rsidP="00804BB0" w:rsidR="00985A47">
      <w:pPr>
        <w:spacing w:lineRule="auto" w:line="240" w:after="0"/>
        <w:jc w:val="both"/>
      </w:pPr>
    </w:p>
    <w:p w:rsidRDefault="00985A47" w:rsidP="00804BB0" w:rsidR="00985A47">
      <w:pPr>
        <w:spacing w:lineRule="auto" w:line="240" w:after="0"/>
        <w:jc w:val="both"/>
      </w:pPr>
    </w:p>
    <w:p w:rsidRDefault="00804BB0" w:rsidP="00804BB0" w:rsidR="00804BB0" w:rsidRPr="00315CCC">
      <w:pPr>
        <w:spacing w:lineRule="auto" w:line="240" w:after="0"/>
        <w:jc w:val="center"/>
      </w:pPr>
      <w:r w:rsidRPr="00315CCC">
        <w:t>U Varaždinu</w:t>
      </w:r>
      <w:r w:rsidR="005C102C" w:rsidRPr="00315CCC">
        <w:t>,</w:t>
      </w:r>
      <w:r w:rsidRPr="00315CCC">
        <w:t xml:space="preserve"> </w:t>
      </w:r>
      <w:r w:rsidR="00985A47">
        <w:t>5</w:t>
      </w:r>
      <w:r w:rsidR="00066C4E" w:rsidRPr="00315CCC">
        <w:t xml:space="preserve">. </w:t>
      </w:r>
      <w:r w:rsidR="00985A47">
        <w:t>rujna</w:t>
      </w:r>
      <w:r w:rsidR="00CC2EF9" w:rsidRPr="00315CCC">
        <w:t xml:space="preserve"> </w:t>
      </w:r>
      <w:r w:rsidRPr="00315CCC">
        <w:t>201</w:t>
      </w:r>
      <w:r w:rsidR="00CC2EF9" w:rsidRPr="00315CCC">
        <w:t>6</w:t>
      </w:r>
      <w:r w:rsidRPr="00315CCC">
        <w:t xml:space="preserve">. 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>
        <w:t>SUDAC</w:t>
      </w:r>
    </w:p>
    <w:p w:rsidRDefault="00804BB0" w:rsidP="001E2717" w:rsidR="00157DDB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315CCC">
        <w:t>Melita Poljanec Bubaš</w:t>
      </w:r>
      <w:r w:rsidR="00B7030C"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315CCC" w:rsidP="00804BB0" w:rsidR="00315CCC">
      <w:pPr>
        <w:spacing w:lineRule="auto" w:line="240" w:after="0"/>
        <w:jc w:val="both"/>
      </w:pPr>
    </w:p>
    <w:p w:rsidRDefault="00315CCC" w:rsidP="00804BB0" w:rsidR="00315CCC">
      <w:pPr>
        <w:spacing w:lineRule="auto" w:line="240" w:after="0"/>
        <w:jc w:val="both"/>
      </w:pPr>
    </w:p>
    <w:p w:rsidRDefault="00315CCC" w:rsidP="00804BB0" w:rsidR="00315CC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315CCC">
        <w:t>predlagateljica Silvija Pavičić, Taborište 35, 44250 Petrinja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3354" w:rsidP="00CD4711" w:rsidR="00173354">
      <w:pPr>
        <w:spacing w:lineRule="auto" w:line="240" w:after="0"/>
      </w:pPr>
      <w:r>
        <w:separator/>
      </w:r>
    </w:p>
  </w:endnote>
  <w:endnote w:id="0" w:type="continuationSeparator">
    <w:p w:rsidRDefault="00173354" w:rsidP="00CD4711" w:rsidR="001733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3354" w:rsidP="00CD4711" w:rsidR="00173354">
      <w:pPr>
        <w:spacing w:lineRule="auto" w:line="240" w:after="0"/>
      </w:pPr>
      <w:r>
        <w:separator/>
      </w:r>
    </w:p>
  </w:footnote>
  <w:footnote w:id="0" w:type="continuationSeparator">
    <w:p w:rsidRDefault="00173354" w:rsidP="00CD4711" w:rsidR="001733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717">
          <w:rPr>
            <w:noProof/>
          </w:rPr>
          <w:t>2</w:t>
        </w:r>
        <w:r>
          <w:fldChar w:fldCharType="end"/>
        </w:r>
      </w:p>
    </w:sdtContent>
  </w:sdt>
  <w:p w:rsidRDefault="00315CCC" w:rsidP="00315CCC" w:rsidR="00315CCC" w:rsidRPr="00315CCC">
    <w:pPr>
      <w:pStyle w:val="Zaglavlje"/>
      <w:jc w:val="right"/>
    </w:pPr>
    <w:r w:rsidRPr="00315CCC">
      <w:t>Poslovni broj: 2 St-</w:t>
    </w:r>
    <w:r w:rsidR="009E0E99">
      <w:t>208/16</w:t>
    </w:r>
    <w:r w:rsidR="004D0198">
      <w:t>-</w:t>
    </w:r>
    <w:r w:rsidR="00985A47">
      <w:t>12</w:t>
    </w:r>
  </w:p>
  <w:p w:rsidRDefault="00CD4711" w:rsidP="00315CCC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57DDB"/>
    <w:rsid w:val="00173354"/>
    <w:rsid w:val="00195D08"/>
    <w:rsid w:val="001A2133"/>
    <w:rsid w:val="001D0CA0"/>
    <w:rsid w:val="001E2717"/>
    <w:rsid w:val="00232BDD"/>
    <w:rsid w:val="002F4DC4"/>
    <w:rsid w:val="00315CCC"/>
    <w:rsid w:val="003275CE"/>
    <w:rsid w:val="0035755D"/>
    <w:rsid w:val="0038484B"/>
    <w:rsid w:val="003A35DB"/>
    <w:rsid w:val="003B6C29"/>
    <w:rsid w:val="003C532A"/>
    <w:rsid w:val="003C596F"/>
    <w:rsid w:val="003F1D0D"/>
    <w:rsid w:val="00400A22"/>
    <w:rsid w:val="00422C42"/>
    <w:rsid w:val="00440457"/>
    <w:rsid w:val="004D0198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20156"/>
    <w:rsid w:val="00697D6D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4663B"/>
    <w:rsid w:val="00960A0B"/>
    <w:rsid w:val="0096218E"/>
    <w:rsid w:val="00980C3B"/>
    <w:rsid w:val="00985A47"/>
    <w:rsid w:val="00996B39"/>
    <w:rsid w:val="009E0E99"/>
    <w:rsid w:val="00A710AC"/>
    <w:rsid w:val="00AA771F"/>
    <w:rsid w:val="00AC1C85"/>
    <w:rsid w:val="00AC1CAE"/>
    <w:rsid w:val="00AC256F"/>
    <w:rsid w:val="00AC4BF5"/>
    <w:rsid w:val="00B23A1B"/>
    <w:rsid w:val="00B64216"/>
    <w:rsid w:val="00B7030C"/>
    <w:rsid w:val="00BB07B4"/>
    <w:rsid w:val="00C04790"/>
    <w:rsid w:val="00C30BDC"/>
    <w:rsid w:val="00CC2EF9"/>
    <w:rsid w:val="00CD4711"/>
    <w:rsid w:val="00D113A9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B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B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2B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B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3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TOMISLAV d.o.o. za trgovinu i usluge zastupanog po punomoćniku Robert Horvatić</izvorni_sadrzaj>
    <derivirana_varijabla naziv="DomainObject.Predmet.ProtustrankaFormated_1">  AUTO TOMISLAV d.o.o. za trgovinu i usluge zastupanog po punomoćniku Robert Horvatić</derivirana_varijabla>
  </DomainObject.Predmet.ProtustrankaFormated>
  <DomainObject.Predmet.ProtustrankaFormatedOIB>
    <izvorni_sadrzaj>  AUTO TOMISLAV d.o.o. za trgovinu i usluge, OIB 08214873915 zastupanog po punomoćniku Robert Horvatić</izvorni_sadrzaj>
    <derivirana_varijabla naziv="DomainObject.Predmet.ProtustrankaFormatedOIB_1">  AUTO TOMISLAV d.o.o. za trgovinu i usluge, OIB 08214873915 zastupanog po punomoćniku Robert Horvatić</derivirana_varijabla>
  </DomainObject.Predmet.ProtustrankaFormatedOIB>
  <DomainObject.Predmet.ProtustrankaFormatedWithAdress>
    <izvorni_sadrzaj> AUTO TOMISLAV d.o.o. za trgovinu i usluge, Eugena Kumičića 62, 42000 Varaždin zastupanog po punomoćniku Robert Horvatić</izvorni_sadrzaj>
    <derivirana_varijabla naziv="DomainObject.Predmet.ProtustrankaFormatedWithAdress_1"> AUTO TOMISLAV d.o.o. za trgovinu i usluge, Eugena Kumičića 62, 42000 Varaždin zastupanog po punomoćniku Robert Horvatić</derivirana_varijabla>
  </DomainObject.Predmet.ProtustrankaFormatedWithAdress>
  <DomainObject.Predmet.ProtustrankaFormatedWithAdressOIB>
    <izvorni_sadrzaj> AUTO TOMISLAV d.o.o. za trgovinu i usluge, OIB 08214873915, Eugena Kumičića 62, 42000 Varaždin zastupanog po punomoćniku Robert Horvatić</izvorni_sadrzaj>
    <derivirana_varijabla naziv="DomainObject.Predmet.ProtustrankaFormatedWithAdressOIB_1"> AUTO TOMISLAV d.o.o. za trgovinu i usluge, OIB 08214873915, Eugena Kumičića 62, 42000 Varaždin zastupanog po punomoćniku Robert Horvatić</derivirana_varijabla>
  </DomainObject.Predmet.ProtustrankaFormatedWithAdressOIB>
  <DomainObject.Predmet.ProtustrankaWithAdress>
    <izvorni_sadrzaj>AUTO TOMISLAV d.o.o. za trgovinu i usluge Eugena Kumičića 62, 42000 Varaždin</izvorni_sadrzaj>
    <derivirana_varijabla naziv="DomainObject.Predmet.ProtustrankaWithAdress_1">AUTO TOMISLAV d.o.o. za trgovinu i usluge Eugena Kumičića 62, 42000 Varaždin</derivirana_varijabla>
  </DomainObject.Predmet.ProtustrankaWithAdress>
  <DomainObject.Predmet.ProtustrankaWithAdressOIB>
    <izvorni_sadrzaj>AUTO TOMISLAV d.o.o. za trgovinu i usluge, OIB 08214873915, Eugena Kumičića 62, 42000 Varaždin</izvorni_sadrzaj>
    <derivirana_varijabla naziv="DomainObject.Predmet.ProtustrankaWithAdressOIB_1">AUTO TOMISLAV d.o.o. za trgovinu i usluge, OIB 08214873915, Eugena Kumičića 62, 42000 Varaždin</derivirana_varijabla>
  </DomainObject.Predmet.ProtustrankaWithAdressOIB>
  <DomainObject.Predmet.ProtustrankaNazivFormated>
    <izvorni_sadrzaj>AUTO TOMISLAV d.o.o. za trgovinu i usluge</izvorni_sadrzaj>
    <derivirana_varijabla naziv="DomainObject.Predmet.ProtustrankaNazivFormated_1">AUTO TOMISLAV d.o.o. za trgovinu i usluge</derivirana_varijabla>
  </DomainObject.Predmet.ProtustrankaNazivFormated>
  <DomainObject.Predmet.ProtustrankaNazivFormatedOIB>
    <izvorni_sadrzaj>AUTO TOMISLAV d.o.o. za trgovinu i usluge, OIB 08214873915</izvorni_sadrzaj>
    <derivirana_varijabla naziv="DomainObject.Predmet.ProtustrankaNazivFormatedOIB_1">AUTO TOMISLAV d.o.o. za trgovinu i usluge, OIB 08214873915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Silvija Pavičić</izvorni_sadrzaj>
    <derivirana_varijabla naziv="DomainObject.Predmet.StrankaFormated_1">  Silvija Pavičić</derivirana_varijabla>
  </DomainObject.Predmet.StrankaFormated>
  <DomainObject.Predmet.StrankaFormatedOIB>
    <izvorni_sadrzaj>  Silvija Pavičić, OIB 35753440734</izvorni_sadrzaj>
    <derivirana_varijabla naziv="DomainObject.Predmet.StrankaFormatedOIB_1">  Silvija Pavičić, OIB 35753440734</derivirana_varijabla>
  </DomainObject.Predmet.StrankaFormatedOIB>
  <DomainObject.Predmet.StrankaFormatedWithAdress>
    <izvorni_sadrzaj> Silvija Pavičić, Taborište 35, 44250 Taborište</izvorni_sadrzaj>
    <derivirana_varijabla naziv="DomainObject.Predmet.StrankaFormatedWithAdress_1"> Silvija Pavičić, Taborište 35, 44250 Taborište</derivirana_varijabla>
  </DomainObject.Predmet.StrankaFormatedWithAdress>
  <DomainObject.Predmet.StrankaFormatedWithAdressOIB>
    <izvorni_sadrzaj> Silvija Pavičić, OIB 35753440734, Taborište 35, 44250 Taborište</izvorni_sadrzaj>
    <derivirana_varijabla naziv="DomainObject.Predmet.StrankaFormatedWithAdressOIB_1"> Silvija Pavičić, OIB 35753440734, Taborište 35, 44250 Taborište</derivirana_varijabla>
  </DomainObject.Predmet.StrankaFormatedWithAdressOIB>
  <DomainObject.Predmet.StrankaWithAdress>
    <izvorni_sadrzaj>Silvija Pavičić Taborište 35,44250 Taborište</izvorni_sadrzaj>
    <derivirana_varijabla naziv="DomainObject.Predmet.StrankaWithAdress_1">Silvija Pavičić Taborište 35,44250 Taborište</derivirana_varijabla>
  </DomainObject.Predmet.StrankaWithAdress>
  <DomainObject.Predmet.StrankaWithAdressOIB>
    <izvorni_sadrzaj>Silvija Pavičić, OIB 35753440734, Taborište 35,44250 Taborište</izvorni_sadrzaj>
    <derivirana_varijabla naziv="DomainObject.Predmet.StrankaWithAdressOIB_1">Silvija Pavičić, OIB 35753440734, Taborište 35,44250 Taborište</derivirana_varijabla>
  </DomainObject.Predmet.StrankaWithAdressOIB>
  <DomainObject.Predmet.StrankaNazivFormated>
    <izvorni_sadrzaj>Silvija Pavičić</izvorni_sadrzaj>
    <derivirana_varijabla naziv="DomainObject.Predmet.StrankaNazivFormated_1">Silvija Pavičić</derivirana_varijabla>
  </DomainObject.Predmet.StrankaNazivFormated>
  <DomainObject.Predmet.StrankaNazivFormatedOIB>
    <izvorni_sadrzaj>Silvija Pavičić, OIB 35753440734</izvorni_sadrzaj>
    <derivirana_varijabla naziv="DomainObject.Predmet.StrankaNazivFormatedOIB_1">Silvija Pavičić, OIB 35753440734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Silvija Pavičić</item>
    </izvorni_sadrzaj>
    <derivirana_varijabla naziv="DomainObject.Predmet.StrankaListFormated_1">
      <item>Silvija Pavičić</item>
    </derivirana_varijabla>
  </DomainObject.Predmet.StrankaListFormated>
  <DomainObject.Predmet.StrankaListFormatedOIB>
    <izvorni_sadrzaj>
      <item>Silvija Pavičić, OIB 35753440734</item>
    </izvorni_sadrzaj>
    <derivirana_varijabla naziv="DomainObject.Predmet.StrankaListFormatedOIB_1">
      <item>Silvija Pavičić, OIB 35753440734</item>
    </derivirana_varijabla>
  </DomainObject.Predmet.StrankaListFormatedOIB>
  <DomainObject.Predmet.StrankaListFormatedWithAdress>
    <izvorni_sadrzaj>
      <item>Silvija Pavičić, Taborište 35, 44250 Taborište</item>
    </izvorni_sadrzaj>
    <derivirana_varijabla naziv="DomainObject.Predmet.StrankaListFormatedWithAdress_1">
      <item>Silvija Pavičić, Taborište 35, 44250 Taborište</item>
    </derivirana_varijabla>
  </DomainObject.Predmet.StrankaListFormatedWithAdress>
  <DomainObject.Predmet.StrankaListFormatedWithAdressOIB>
    <izvorni_sadrzaj>
      <item>Silvija Pavičić, OIB 35753440734, Taborište 35, 44250 Taborište</item>
    </izvorni_sadrzaj>
    <derivirana_varijabla naziv="DomainObject.Predmet.StrankaListFormatedWithAdressOIB_1">
      <item>Silvija Pavičić, OIB 35753440734, Taborište 35, 44250 Taborište</item>
    </derivirana_varijabla>
  </DomainObject.Predmet.StrankaListFormatedWithAdressOIB>
  <DomainObject.Predmet.StrankaListNazivFormated>
    <izvorni_sadrzaj>
      <item>Silvija Pavičić</item>
    </izvorni_sadrzaj>
    <derivirana_varijabla naziv="DomainObject.Predmet.StrankaListNazivFormated_1">
      <item>Silvija Pavičić</item>
    </derivirana_varijabla>
  </DomainObject.Predmet.StrankaListNazivFormated>
  <DomainObject.Predmet.StrankaListNazivFormatedOIB>
    <izvorni_sadrzaj>
      <item>Silvija Pavičić, OIB 35753440734</item>
    </izvorni_sadrzaj>
    <derivirana_varijabla naziv="DomainObject.Predmet.StrankaListNazivFormatedOIB_1">
      <item>Silvija Pavičić, OIB 35753440734</item>
    </derivirana_varijabla>
  </DomainObject.Predmet.StrankaListNazivFormatedOIB>
  <DomainObject.Predmet.ProtuStrankaListFormated>
    <izvorni_sadrzaj>
      <item>AUTO TOMISLAV d.o.o. za trgovinu i usluge zastupanog po punomoćniku Robert Horvatić</item>
    </izvorni_sadrzaj>
    <derivirana_varijabla naziv="DomainObject.Predmet.ProtuStrankaListFormated_1">
      <item>AUTO TOMISLAV d.o.o. za trgovinu i usluge zastupanog po punomoćniku Robert Horvatić</item>
    </derivirana_varijabla>
  </DomainObject.Predmet.ProtuStrankaListFormated>
  <DomainObject.Predmet.ProtuStrankaListFormatedOIB>
    <izvorni_sadrzaj>
      <item>AUTO TOMISLAV d.o.o. za trgovinu i usluge, OIB 08214873915 zastupanog po punomoćniku Robert Horvatić</item>
    </izvorni_sadrzaj>
    <derivirana_varijabla naziv="DomainObject.Predmet.ProtuStrankaListFormatedOIB_1">
      <item>AUTO TOMISLAV d.o.o. za trgovinu i usluge, OIB 08214873915 zastupanog po punomoćniku Robert Horvatić</item>
    </derivirana_varijabla>
  </DomainObject.Predmet.ProtuStrankaListFormatedOIB>
  <DomainObject.Predmet.ProtuStrankaListFormatedWithAdress>
    <izvorni_sadrzaj>
      <item>AUTO TOMISLAV d.o.o. za trgovinu i usluge, Eugena Kumičića 62, 42000 Varaždin zastupanog po punomoćniku Robert Horvatić</item>
    </izvorni_sadrzaj>
    <derivirana_varijabla naziv="DomainObject.Predmet.ProtuStrankaListFormatedWithAdress_1">
      <item>AUTO TOMISLAV d.o.o. za trgovinu i usluge, Eugena Kumičića 62, 42000 Varaždin zastupanog po punomoćniku Robert Horvatić</item>
    </derivirana_varijabla>
  </DomainObject.Predmet.ProtuStrankaListFormatedWithAdress>
  <DomainObject.Predmet.ProtuStrankaListFormatedWithAdressOIB>
    <izvorni_sadrzaj>
      <item>AUTO TOMISLAV d.o.o. za trgovinu i usluge, OIB 08214873915, Eugena Kumičića 62, 42000 Varaždin zastupanog po punomoćniku Robert Horvatić</item>
    </izvorni_sadrzaj>
    <derivirana_varijabla naziv="DomainObject.Predmet.ProtuStrankaListFormatedWithAdressOIB_1">
      <item>AUTO TOMISLAV d.o.o. za trgovinu i usluge, OIB 08214873915, Eugena Kumičića 62, 42000 Varaždin zastupanog po punomoćniku Robert Horvatić</item>
    </derivirana_varijabla>
  </DomainObject.Predmet.ProtuStrankaListFormatedWithAdressOIB>
  <DomainObject.Predmet.ProtuStrankaListNazivFormated>
    <izvorni_sadrzaj>
      <item>AUTO TOMISLAV d.o.o. za trgovinu i usluge</item>
    </izvorni_sadrzaj>
    <derivirana_varijabla naziv="DomainObject.Predmet.ProtuStrankaListNazivFormated_1">
      <item>AUTO TOMISLAV d.o.o. za trgovinu i usluge</item>
    </derivirana_varijabla>
  </DomainObject.Predmet.ProtuStrankaListNazivFormated>
  <DomainObject.Predmet.ProtuStrankaListNazivFormatedOIB>
    <izvorni_sadrzaj>
      <item>AUTO TOMISLAV d.o.o. za trgovinu i usluge, OIB 08214873915</item>
    </izvorni_sadrzaj>
    <derivirana_varijabla naziv="DomainObject.Predmet.ProtuStrankaListNazivFormatedOIB_1">
      <item>AUTO TOMISLAV d.o.o. za trgovinu i usluge, OIB 08214873915</item>
    </derivirana_varijabla>
  </DomainObject.Predmet.ProtuStrankaListNazivFormatedOIB>
  <DomainObject.Predmet.OstaliListFormated>
    <izvorni_sadrzaj>
      <item>Robert Horvatić punomoćnik sudionika u postupku AUTO TOMISLAV d.o.o. za trgovinu i usluge</item>
      <item>Računovodstvo TS u Varaždinu</item>
      <item>Financijska agencija</item>
      <item>Sudski registar TS u Varaždinu</item>
    </izvorni_sadrzaj>
    <derivirana_varijabla naziv="DomainObject.Predmet.OstaliListFormated_1">
      <item>Robert Horvatić punomoćnik sudionika u postupku AUTO TOMISLAV d.o.o. za trgovinu i usluge</item>
      <item>Računovodstvo TS u Varaždinu</item>
      <item>Financijska agencija</item>
      <item>Sudski registar TS u Varaždinu</item>
    </derivirana_varijabla>
  </DomainObject.Predmet.OstaliListFormated>
  <DomainObject.Predmet.OstaliListFormatedOIB>
    <izvorni_sadrzaj>
      <item>Robert Horvatić, OIB 28905677314 punomoćnik sudionika u postupku AUTO TOMISLAV d.o.o. za trgovinu i usluge</item>
      <item>Računovodstvo TS u Varaždinu</item>
      <item>Financijska agencija, OIB 85821130368</item>
      <item>Sudski registar TS u Varaždinu</item>
    </izvorni_sadrzaj>
    <derivirana_varijabla naziv="DomainObject.Predmet.OstaliListFormatedOIB_1">
      <item>Robert Horvatić, OIB 28905677314 punomoćnik sudionika u postupku AUTO TOMISLAV d.o.o. za trgovinu i usluge</item>
      <item>Računovodstvo TS u Varaždinu</item>
      <item>Financijska agencija, OIB 85821130368</item>
      <item>Sudski registar TS u Varaždinu</item>
    </derivirana_varijabla>
  </DomainObject.Predmet.OstaliListFormatedOIB>
  <DomainObject.Predmet.OstaliListFormatedWithAdress>
    <izvorni_sadrzaj>
      <item>Robert Horvatić, Eugena Kumičića 62, 42000 Varaždin punomoćnik sudionika u postupku AUTO TOMISLAV d.o.o. za trgovinu i usluge</item>
      <item>Računovodstvo TS u Varaždinu, Ul. braće Radić 2, 42000 Varaždin</item>
      <item>Financijska agencija, Ulica grada Vukovara 70, 10000 Zagreb</item>
      <item>Sudski registar TS u Varaždinu, Ul. braće Radić 2, 42000 Varaždin</item>
    </izvorni_sadrzaj>
    <derivirana_varijabla naziv="DomainObject.Predmet.OstaliListFormatedWithAdress_1">
      <item>Robert Horvatić, Eugena Kumičića 62, 42000 Varaždin punomoćnik sudionika u postupku AUTO TOMISLAV d.o.o. za trgovinu i usluge</item>
      <item>Računovodstvo TS u Varaždinu, Ul. braće Radić 2, 42000 Varaždin</item>
      <item>Financijska agencija, Ulica grada Vukovara 70, 10000 Zagreb</item>
      <item>Sudski registar TS u Varaždinu, Ul. braće Radić 2, 42000 Varaždin</item>
    </derivirana_varijabla>
  </DomainObject.Predmet.OstaliListFormatedWithAdress>
  <DomainObject.Predmet.OstaliListFormatedWithAdressOIB>
    <izvorni_sadrzaj>
      <item>Robert Horvatić, OIB 28905677314, Eugena Kumičića 62, 42000 Varaždin punomoćnik sudionika u postupku AUTO TOMISLAV d.o.o. za trgovinu i usluge</item>
      <item>Računovodstvo TS u Varaždinu, Ul. braće Radić 2, 42000 Varaždin</item>
      <item>Financijska agencija, OIB 85821130368, Ulica grada Vukovara 70, 10000 Zagreb</item>
      <item>Sudski registar TS u Varaždinu, Ul. braće Radić 2, 42000 Varaždin</item>
    </izvorni_sadrzaj>
    <derivirana_varijabla naziv="DomainObject.Predmet.OstaliListFormatedWithAdressOIB_1">
      <item>Robert Horvatić, OIB 28905677314, Eugena Kumičića 62, 42000 Varaždin punomoćnik sudionika u postupku AUTO TOMISLAV d.o.o. za trgovinu i usluge</item>
      <item>Računovodstvo TS u Varaždinu, Ul. braće Radić 2, 42000 Varaždin</item>
      <item>Financijska agencija, OIB 85821130368, Ulica grada Vukovara 70, 10000 Zagreb</item>
      <item>Sudski registar TS u Varaždinu, Ul. braće Radić 2, 42000 Varaždin</item>
    </derivirana_varijabla>
  </DomainObject.Predmet.OstaliListFormatedWithAdressOIB>
  <DomainObject.Predmet.OstaliListNazivFormated>
    <izvorni_sadrzaj>
      <item>Robert Horvatić</item>
      <item>Računovodstvo TS u Varaždinu</item>
      <item>Financijska agencija</item>
      <item>Sudski registar TS u Varaždinu</item>
    </izvorni_sadrzaj>
    <derivirana_varijabla naziv="DomainObject.Predmet.OstaliListNazivFormated_1">
      <item>Robert Horvatić</item>
      <item>Računovodstvo TS u Varaždinu</item>
      <item>Financijska agencija</item>
      <item>Sudski registar TS u Varaždinu</item>
    </derivirana_varijabla>
  </DomainObject.Predmet.OstaliListNazivFormated>
  <DomainObject.Predmet.OstaliListNazivFormatedOIB>
    <izvorni_sadrzaj>
      <item>Robert Horvatić, OIB 28905677314</item>
      <item>Računovodstvo TS u Varaždinu</item>
      <item>Financijska agencija, OIB 85821130368</item>
      <item>Sudski registar TS u Varaždinu</item>
    </izvorni_sadrzaj>
    <derivirana_varijabla naziv="DomainObject.Predmet.OstaliListNazivFormatedOIB_1">
      <item>Robert Horvatić, OIB 28905677314</item>
      <item>Računovodstvo TS u Varaždinu</item>
      <item>Financijska agencija, OIB 85821130368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Silvija Pavičić</izvorni_sadrzaj>
    <derivirana_varijabla naziv="DomainObject.Predmet.StrankaIDrugi_1">Silvija Pavičić</derivirana_varijabla>
  </DomainObject.Predmet.StrankaIDrugi>
  <DomainObject.Predmet.ProtustrankaIDrugi>
    <izvorni_sadrzaj>AUTO TOMISLAV d.o.o. za trgovinu i usluge</izvorni_sadrzaj>
    <derivirana_varijabla naziv="DomainObject.Predmet.ProtustrankaIDrugi_1">AUTO TOMISLAV d.o.o. za trgovinu i usluge</derivirana_varijabla>
  </DomainObject.Predmet.ProtustrankaIDrugi>
  <DomainObject.Predmet.StrankaIDrugiAdressOIB>
    <izvorni_sadrzaj>Silvija Pavičić, OIB 35753440734, Taborište 35, 44250 Taborište</izvorni_sadrzaj>
    <derivirana_varijabla naziv="DomainObject.Predmet.StrankaIDrugiAdressOIB_1">Silvija Pavičić, OIB 35753440734, Taborište 35, 44250 Taborište</derivirana_varijabla>
  </DomainObject.Predmet.StrankaIDrugiAdressOIB>
  <DomainObject.Predmet.ProtustrankaIDrugiAdressOIB>
    <izvorni_sadrzaj>AUTO TOMISLAV d.o.o. za trgovinu i usluge, OIB 08214873915, Eugena Kumičića 62, 42000 Varaždin</izvorni_sadrzaj>
    <derivirana_varijabla naziv="DomainObject.Predmet.ProtustrankaIDrugiAdressOIB_1">AUTO TOMISLAV d.o.o. za trgovinu i usluge, OIB 08214873915, Eugena Kumičića 62,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TOMISLAV d.o.o. za trgovinu i usluge</item>
      <item>Silvija Pavičić</item>
      <item>Robert Horvatić</item>
      <item>Računovodstvo TS u Varaždinu</item>
      <item>Financijska agencija</item>
      <item>Sudski registar TS u Varaždinu</item>
    </izvorni_sadrzaj>
    <derivirana_varijabla naziv="DomainObject.Predmet.SudioniciListNaziv_1">
      <item>AUTO TOMISLAV d.o.o. za trgovinu i usluge</item>
      <item>Silvija Pavičić</item>
      <item>Robert Horvatić</item>
      <item>Računovodstvo TS u Varaždinu</item>
      <item>Financijska agencija</item>
      <item>Sudski registar TS u Varaždinu</item>
    </derivirana_varijabla>
  </DomainObject.Predmet.SudioniciListNaziv>
  <DomainObject.Predmet.SudioniciListAdressOIB>
    <izvorni_sadrzaj>
      <item>AUTO TOMISLAV d.o.o. za trgovinu i usluge, OIB 08214873915, Eugena Kumičića 62,42000 Varaždin</item>
      <item>Silvija Pavičić, OIB 35753440734, Taborište 35,44250 Taborište</item>
      <item>Robert Horvatić, OIB 28905677314, Eugena Kumičića 62,42000 Varaždin</item>
      <item>Računovodstvo TS u Varaždinu, Ul. braće Radić 2,42000 Varaždin</item>
      <item>Financijska agencija, OIB 85821130368, Ulica grada Vukovara 70,10000 Zagreb</item>
      <item>Sudski registar TS u Varaždinu, Ul. braće Radić 2,42000 Varaždin</item>
    </izvorni_sadrzaj>
    <derivirana_varijabla naziv="DomainObject.Predmet.SudioniciListAdressOIB_1">
      <item>AUTO TOMISLAV d.o.o. za trgovinu i usluge, OIB 08214873915, Eugena Kumičića 62,42000 Varaždin</item>
      <item>Silvija Pavičić, OIB 35753440734, Taborište 35,44250 Taborište</item>
      <item>Robert Horvatić, OIB 28905677314, Eugena Kumičića 62,42000 Varaždin</item>
      <item>Računovodstvo TS u Varaždinu, Ul. braće Radić 2,42000 Varaždin</item>
      <item>Financijska agencija, OIB 85821130368, Ulica grada Vukovara 70,10000 Zagreb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08214873915</item>
      <item>, OIB 35753440734</item>
      <item>, OIB 28905677314</item>
      <item>, OIB null</item>
      <item>, OIB 85821130368</item>
      <item>, OIB null</item>
    </izvorni_sadrzaj>
    <derivirana_varijabla naziv="DomainObject.Predmet.SudioniciListNazivOIB_1">
      <item>, OIB 08214873915</item>
      <item>, OIB 35753440734</item>
      <item>, OIB 28905677314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8B01FD-B1B6-4E4A-82FF-A8B953335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1635</properties:Characters>
  <properties:Lines>69</properties:Lines>
  <properties:Paragraphs>26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2016-05-11T07:38:00Z</dcterms:created>
  <dc:creator>Maja Valušnig</dc:creator>
  <cp:lastModifiedBy>Nevenka Vuković</cp:lastModifiedBy>
  <cp:lastPrinted>2016-09-05T07:16:00Z</cp:lastPrinted>
  <dcterms:modified xmlns:xsi="http://www.w3.org/2001/XMLSchema-instance" xsi:type="dcterms:W3CDTF">2016-09-05T07:18:00Z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