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9d20" w14:paraId="76e9d20" w:rsidRDefault="004C14CD" w:rsidP="002D60CE" w:rsidR="00954A6A">
      <w:pPr>
        <w:jc w:val="both"/>
        <w15:collapsed w:val="false"/>
      </w:pPr>
      <w:bookmarkStart w:name="_GoBack" w:id="0"/>
      <w:bookmarkEnd w:id="0"/>
      <w:r w:rsidRPr="003A50F5">
        <w:t xml:space="preserve">   </w:t>
      </w:r>
    </w:p>
    <w:p w:rsidRDefault="00954A6A"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p>
    <w:p w:rsidRDefault="004C14CD" w:rsidP="002D60CE" w:rsidR="002D60CE" w:rsidRPr="003A50F5">
      <w:pPr>
        <w:jc w:val="both"/>
      </w:pPr>
      <w:r w:rsidRPr="003A50F5">
        <w:t xml:space="preserve">        Zagreb, </w:t>
      </w:r>
      <w:r w:rsidR="002D60CE" w:rsidRPr="003A50F5">
        <w:t>Amruševa 2/II</w:t>
      </w:r>
    </w:p>
    <w:p w:rsidRDefault="002D60CE" w:rsidP="002D60CE" w:rsidR="002D60CE">
      <w:pPr>
        <w:jc w:val="both"/>
      </w:pPr>
    </w:p>
    <w:p w:rsidRDefault="00705025" w:rsidP="002D60CE" w:rsidR="00857311" w:rsidRPr="003A50F5">
      <w:pPr>
        <w:jc w:val="both"/>
      </w:pPr>
      <w:r>
        <w:tab/>
      </w:r>
      <w:r>
        <w:tab/>
      </w:r>
      <w:r>
        <w:tab/>
      </w:r>
      <w:r>
        <w:tab/>
      </w:r>
      <w:r>
        <w:tab/>
      </w:r>
      <w:r>
        <w:tab/>
      </w:r>
      <w:r>
        <w:tab/>
      </w:r>
      <w:r>
        <w:tab/>
      </w:r>
      <w:r>
        <w:tab/>
      </w:r>
      <w:r>
        <w:tab/>
        <w:t xml:space="preserve">    </w:t>
      </w:r>
      <w:r w:rsidR="00857311" w:rsidRPr="003A50F5">
        <w:t>89. St-</w:t>
      </w:r>
      <w:r w:rsidR="00857311">
        <w:t>2538/17-</w:t>
      </w:r>
      <w:r>
        <w:t>31</w:t>
      </w: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691F42" w:rsidP="00C40A44" w:rsidR="000B22E7" w:rsidRPr="002B5C0D">
      <w:pPr>
        <w:ind w:firstLine="708"/>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w:t>
      </w:r>
      <w:r w:rsidRPr="00F72239">
        <w:t xml:space="preserve">predlagatelja Republike Hrvatske, Ministarstva financija, Porezne uprave, OIB: 18683136487, </w:t>
      </w:r>
      <w:r>
        <w:t xml:space="preserve">koju zastupa Županijsko državno odvjetništvo u Zagrebu, </w:t>
      </w:r>
      <w:r w:rsidRPr="00FF58DC">
        <w:t xml:space="preserve">za otvaranje stečajnog postupka </w:t>
      </w:r>
      <w:r>
        <w:t xml:space="preserve">nad </w:t>
      </w:r>
      <w:r w:rsidRPr="00F72239">
        <w:t>dužnikom CARD FOR YOU d.o.o., OIB: 52823993059, Zagreb, Vlade Gotovca 1</w:t>
      </w:r>
      <w:r w:rsidR="002D60CE" w:rsidRPr="002B5C0D">
        <w:rPr>
          <w:lang w:val="pt-BR"/>
        </w:rPr>
        <w:t>,</w:t>
      </w:r>
      <w:r w:rsidR="000B22E7" w:rsidRPr="002B5C0D">
        <w:rPr>
          <w:lang w:val="pt-BR"/>
        </w:rPr>
        <w:t xml:space="preserve"> </w:t>
      </w:r>
      <w:r>
        <w:rPr>
          <w:lang w:val="pt-BR"/>
        </w:rPr>
        <w:t>1</w:t>
      </w:r>
      <w:r w:rsidR="002B5C0D" w:rsidRPr="002B5C0D">
        <w:rPr>
          <w:lang w:val="pt-BR"/>
        </w:rPr>
        <w:t>2</w:t>
      </w:r>
      <w:r w:rsidR="00934C94" w:rsidRPr="002B5C0D">
        <w:rPr>
          <w:lang w:val="pt-BR"/>
        </w:rPr>
        <w:t xml:space="preserve">. </w:t>
      </w:r>
      <w:r>
        <w:rPr>
          <w:lang w:val="pt-BR"/>
        </w:rPr>
        <w:t>travnja</w:t>
      </w:r>
      <w:r w:rsidR="00934C94" w:rsidRPr="002B5C0D">
        <w:rPr>
          <w:lang w:val="pt-BR"/>
        </w:rPr>
        <w:t xml:space="preserve"> 201</w:t>
      </w:r>
      <w:r>
        <w:rPr>
          <w:lang w:val="pt-BR"/>
        </w:rPr>
        <w:t>9</w:t>
      </w:r>
      <w:r w:rsidR="000B22E7" w:rsidRPr="002B5C0D">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postupka</w:t>
      </w:r>
      <w:r w:rsidR="00F324F6" w:rsidRPr="003A50F5">
        <w:t xml:space="preserve"> nad </w:t>
      </w:r>
      <w:r w:rsidRPr="003A50F5">
        <w:t xml:space="preserve"> d</w:t>
      </w:r>
      <w:r w:rsidR="00704DD0" w:rsidRPr="003A50F5">
        <w:t>užnikom</w:t>
      </w:r>
      <w:r w:rsidR="00F324F6" w:rsidRPr="003A50F5">
        <w:t xml:space="preserve"> </w:t>
      </w:r>
      <w:r w:rsidR="00691F42" w:rsidRPr="00F72239">
        <w:t>CARD FOR YOU d.o.o., OIB: 52823993059, Zagreb, Vlade Gotovca 1</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691F42">
        <w:t>25</w:t>
      </w:r>
      <w:r w:rsidR="00954A6A">
        <w:t>.000,00</w:t>
      </w:r>
      <w:r w:rsidR="00934C94">
        <w:t xml:space="preserve"> </w:t>
      </w:r>
      <w:r w:rsidR="00134F3A" w:rsidRPr="003A50F5">
        <w:t xml:space="preserve">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691F42">
        <w:t>2538-17</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691F42" w:rsidP="00691F42" w:rsidR="00691F42" w:rsidRPr="002A2DE3">
      <w:pPr>
        <w:ind w:firstLine="708"/>
        <w:jc w:val="both"/>
      </w:pPr>
      <w:r w:rsidRPr="002A2DE3">
        <w:t>Financijska agencija podnijel</w:t>
      </w:r>
      <w:r>
        <w:t>a je, na temelju odredbe čl. 429</w:t>
      </w:r>
      <w:r w:rsidRPr="002A2DE3">
        <w:t xml:space="preserve">. st. 1. Stečajnog zakona (“Narodne novine” broj 71/15, dalje: SZ), zahtjev za provedbu skraćenog stečajnog postupka nad dužnikom </w:t>
      </w:r>
      <w:r w:rsidRPr="00F72239">
        <w:t>CARD FOR YOU d.o.o., OIB: 52823993059, Zagreb, Vlade Gotovca 1</w:t>
      </w:r>
      <w:r w:rsidRPr="002A2DE3">
        <w:t>.</w:t>
      </w:r>
    </w:p>
    <w:p w:rsidRDefault="00691F42" w:rsidP="00691F42" w:rsidR="00691F42">
      <w:pPr>
        <w:jc w:val="both"/>
      </w:pPr>
      <w:r w:rsidRPr="002A2DE3">
        <w:tab/>
      </w:r>
      <w:r>
        <w:t xml:space="preserve">S obzirom na to da su bile ispunjene pretpostavke, sud </w:t>
      </w:r>
      <w:r w:rsidRPr="006D2291">
        <w:t>je 7. ožujka 2017.</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691F42" w:rsidP="00691F42" w:rsidR="00691F42">
      <w:pPr>
        <w:ind w:firstLine="720"/>
        <w:jc w:val="both"/>
        <w:rPr>
          <w:color w:val="FF0000"/>
        </w:rPr>
      </w:pPr>
      <w:r w:rsidRPr="006D2291">
        <w:t xml:space="preserve">Republika Hrvatska, Ministarstvo financija, Porezna uprava, dostavila je </w:t>
      </w:r>
      <w:r w:rsidRPr="006D2291">
        <w:br/>
        <w:t>24. travnja 2017. obrazac kojim je, kao vjerovnik, predložila nad dužnikom otvoriti stečaj. U prilogu je dostavljeno stanje računa poreznog obveznika</w:t>
      </w:r>
      <w:r w:rsidRPr="002F4DE8">
        <w:rPr>
          <w:color w:val="FF0000"/>
        </w:rPr>
        <w:t xml:space="preserve">  </w:t>
      </w:r>
      <w:r w:rsidRPr="00F72239">
        <w:t>CARD FOR YOU d.o.o</w:t>
      </w:r>
      <w:r w:rsidRPr="0024635D">
        <w:t>., na dan 18. travnja 2017. iz kojeg proizlazi kako dužnik po osnovi poreza, doprinosa, članarina duguje iznos od 85.213,88 kn</w:t>
      </w:r>
      <w:r>
        <w:t xml:space="preserve">, čime je Republika  Hrvatska, </w:t>
      </w:r>
      <w:r w:rsidRPr="0024635D">
        <w:t>Ministarstvo financija, Porezna uprava, učinila vjerojatnim postojanje tražbine p</w:t>
      </w:r>
      <w:r w:rsidRPr="004A2BEE">
        <w:t xml:space="preserve">rema dužniku. </w:t>
      </w:r>
      <w:r w:rsidR="004A2BEE" w:rsidRPr="004A2BEE">
        <w:t>Nadalje, navela je da je u poslovnim knjigama dužnika  evidentirana dugotraj</w:t>
      </w:r>
      <w:r w:rsidR="004A2BEE">
        <w:t xml:space="preserve">na imovina u ukupnom iznosu od 223.613,00 kn i to: postrojenja i oprema u iznosu od 154.435,00 kn te alati, pogonski inventar i transportna imovina u iznosu od 69.178,00 kn, kratkotrajna imovina u ukupnom iznosu od 94.091,00 kn i to: zalihe -sirovine i materijal u iznosu od 54.431,00 kn, potraživanja od kupaca u iznosu od </w:t>
      </w:r>
      <w:r w:rsidR="004A2BEE">
        <w:lastRenderedPageBreak/>
        <w:t>21.652,00 kn, ostala potraživanja u iznosu od 4.145,00 kn, dani zajmovi, depoziti i sl. u iznosu od 4.208,00 kn, novac u banci i blagajni u iznosu od 9.655,00 kn</w:t>
      </w:r>
    </w:p>
    <w:p w:rsidRDefault="00691F42" w:rsidP="00691F42" w:rsidR="00691F42"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691F42" w:rsidP="00691F42" w:rsidR="00934C94" w:rsidRPr="00CA1A6F">
      <w:pPr>
        <w:ind w:firstLine="709"/>
        <w:jc w:val="both"/>
        <w:rPr>
          <w:lang w:val="en-GB"/>
        </w:rPr>
      </w:pPr>
      <w:r>
        <w:t xml:space="preserve">Imajući u vidu činjenicu da je Financijska agencija u zahtjevu za provedbu skraćenog stečajnog postupka, koji se vodio pod poslovnim </w:t>
      </w:r>
      <w:r w:rsidRPr="0024635D">
        <w:t>brojem St-6975/16, navela</w:t>
      </w:r>
      <w:r>
        <w:t xml:space="preserve"> da je dužnik na dan </w:t>
      </w:r>
      <w:r w:rsidRPr="0024635D">
        <w:t xml:space="preserve">8. prosinca 2016. u </w:t>
      </w:r>
      <w:r w:rsidRPr="003E5697">
        <w:t xml:space="preserve">Očevidniku redoslijeda osnova za plaćanje imao evidentirane neizvršene osnove za plaćanje u neprekinutom razdoblju </w:t>
      </w:r>
      <w:r w:rsidRPr="0024635D">
        <w:t>od 120 dana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w:t>
      </w:r>
      <w:r w:rsidR="00934C94" w:rsidRPr="00CA1A6F">
        <w:rPr>
          <w:lang w:val="en-GB"/>
        </w:rPr>
        <w:t xml:space="preserve"> </w:t>
      </w:r>
    </w:p>
    <w:p w:rsidRDefault="00934C94" w:rsidP="00934C94" w:rsidR="005C6039" w:rsidRPr="00954A6A">
      <w:pPr>
        <w:pStyle w:val="Tijeloteksta"/>
        <w:ind w:firstLine="708"/>
      </w:pPr>
      <w:r w:rsidRPr="00CA1A6F">
        <w:t xml:space="preserve">Odredbom čl. 115. st. 1. SZ-a propisano je da sud na temelju prijedloga za otvaranje stečajnoga postupka donosi rješenje o pokretanju prethodnoga postupka radi utvrđivanja </w:t>
      </w:r>
      <w:r w:rsidRPr="00954A6A">
        <w:t>pret</w:t>
      </w:r>
      <w:r w:rsidR="00F4005B">
        <w:t>p</w:t>
      </w:r>
      <w:r w:rsidRPr="00954A6A">
        <w:t>ostavki za otvaranje stečajnoga postupka (prethodni postupak).</w:t>
      </w:r>
    </w:p>
    <w:p w:rsidRDefault="00954A6A" w:rsidP="00691F42" w:rsidR="00691F42">
      <w:pPr>
        <w:jc w:val="both"/>
      </w:pPr>
      <w:r>
        <w:tab/>
      </w:r>
      <w:r w:rsidR="0059075B" w:rsidRPr="00954A6A">
        <w:t xml:space="preserve">Sud je rješenjem od </w:t>
      </w:r>
      <w:r w:rsidR="00691F42">
        <w:t>4</w:t>
      </w:r>
      <w:r w:rsidRPr="00954A6A">
        <w:t xml:space="preserve">. </w:t>
      </w:r>
      <w:r w:rsidR="00691F42">
        <w:t>prosinca</w:t>
      </w:r>
      <w:r w:rsidRPr="00954A6A">
        <w:t xml:space="preserve"> 201</w:t>
      </w:r>
      <w:r w:rsidR="00691F42">
        <w:t>8</w:t>
      </w:r>
      <w:r w:rsidR="00901CFD" w:rsidRPr="00954A6A">
        <w:t xml:space="preserve">. pokrenuo prethodni postupak nad dužnikom, a </w:t>
      </w:r>
      <w:r w:rsidR="00C90682" w:rsidRPr="00954A6A">
        <w:br/>
      </w:r>
      <w:r w:rsidR="00691F42">
        <w:t>11</w:t>
      </w:r>
      <w:r w:rsidR="00057BF6" w:rsidRPr="00954A6A">
        <w:t xml:space="preserve">. </w:t>
      </w:r>
      <w:r w:rsidR="00691F42">
        <w:t>travnja</w:t>
      </w:r>
      <w:r w:rsidR="00901CFD" w:rsidRPr="00954A6A">
        <w:t xml:space="preserve"> 201</w:t>
      </w:r>
      <w:r w:rsidR="00691F42">
        <w:t>9</w:t>
      </w:r>
      <w:r w:rsidR="00901CFD" w:rsidRPr="00954A6A">
        <w:t>. održano je ročište</w:t>
      </w:r>
      <w:r w:rsidR="00F56D9E" w:rsidRPr="00954A6A">
        <w:t xml:space="preserve"> radi rasprave o uvjetima za otvaranje stečajnog postu</w:t>
      </w:r>
      <w:r w:rsidR="00531C19" w:rsidRPr="00954A6A">
        <w:t>p</w:t>
      </w:r>
      <w:r w:rsidR="00F56D9E" w:rsidRPr="00954A6A">
        <w:t>ka</w:t>
      </w:r>
      <w:r w:rsidR="00934C94" w:rsidRPr="00954A6A">
        <w:t xml:space="preserve">. </w:t>
      </w:r>
      <w:r w:rsidR="00057BF6" w:rsidRPr="00954A6A">
        <w:t xml:space="preserve"> Privremeni </w:t>
      </w:r>
      <w:r w:rsidR="001D314B" w:rsidRPr="00954A6A">
        <w:t xml:space="preserve">stečajni upravitelj je naveo </w:t>
      </w:r>
      <w:r w:rsidRPr="00954A6A">
        <w:t xml:space="preserve">da </w:t>
      </w:r>
      <w:r w:rsidR="00691F42">
        <w:t>p</w:t>
      </w:r>
      <w:r w:rsidR="00691F42" w:rsidRPr="00FF515B">
        <w:t>rema pr</w:t>
      </w:r>
      <w:r w:rsidR="00691F42">
        <w:t>ikupljenim javno dostupnim poda</w:t>
      </w:r>
      <w:r w:rsidR="00691F42" w:rsidRPr="00FF515B">
        <w:t>cima stečajni dužnik nema uvjeta za nastavak poslovanja niti ne posjeduje imovinu iz koje bi se mogli namiriti</w:t>
      </w:r>
      <w:r w:rsidR="00691F42">
        <w:t xml:space="preserve"> troškovi pret</w:t>
      </w:r>
      <w:r w:rsidR="00691F42" w:rsidRPr="00FF515B">
        <w:t>hodnog i otvorenog stečajnog postupka.</w:t>
      </w:r>
      <w:r w:rsidR="00691F42">
        <w:t xml:space="preserve"> Dužnik je na dan 25. veljače </w:t>
      </w:r>
      <w:r w:rsidR="00691F42" w:rsidRPr="00FF515B">
        <w:t>2019</w:t>
      </w:r>
      <w:r w:rsidR="00691F42">
        <w:t xml:space="preserve">. godine u neprekidnoj </w:t>
      </w:r>
      <w:r w:rsidR="00691F42" w:rsidRPr="00FF515B">
        <w:t>blokadi 180 dana, a nepodmirene obveze iznose 104.259,39 kn.</w:t>
      </w:r>
      <w:r w:rsidR="00691F42">
        <w:t xml:space="preserve"> </w:t>
      </w:r>
      <w:r w:rsidR="00691F42" w:rsidRPr="00FF515B">
        <w:t>Iz pribavljene dokumentac</w:t>
      </w:r>
      <w:r w:rsidR="00691F42">
        <w:t xml:space="preserve">ije proizlazi da su kod dužnika </w:t>
      </w:r>
      <w:r w:rsidR="00691F42" w:rsidRPr="00FF515B">
        <w:t>ispunjeni stečajni razlozi nesposobnosti za plaćanje i prezaduženosti.</w:t>
      </w:r>
      <w:r w:rsidR="00691F42">
        <w:t xml:space="preserve"> </w:t>
      </w:r>
      <w:r w:rsidR="00691F42" w:rsidRPr="00FF515B">
        <w:t>Dužnik nema imovine iz koje bi se mogli namiriti  troškovi stečajnog postupka.</w:t>
      </w:r>
      <w:r w:rsidR="00691F42">
        <w:t xml:space="preserve"> </w:t>
      </w:r>
      <w:r w:rsidR="00691F42" w:rsidRPr="00FF515B">
        <w:t>Predvidivi troškovi stečajnog postupka za naredno šesto</w:t>
      </w:r>
      <w:r w:rsidR="00691F42">
        <w:t xml:space="preserve">mjesečno razdoblje iznosili bi: </w:t>
      </w:r>
      <w:r w:rsidR="00691F42" w:rsidRPr="00FF515B">
        <w:t xml:space="preserve">materijalni troškovi (uredski materijal poštarina, </w:t>
      </w:r>
      <w:r w:rsidR="00691F42">
        <w:t>f</w:t>
      </w:r>
      <w:r w:rsidR="00691F42" w:rsidRPr="00FF515B">
        <w:t>otokopiranje, telefon, izrada pečata, bankarske naknade, takse)</w:t>
      </w:r>
      <w:r w:rsidR="00691F42">
        <w:t xml:space="preserve"> u iznosu od 1.000,00</w:t>
      </w:r>
      <w:r w:rsidR="00691F42" w:rsidRPr="00FF515B">
        <w:t xml:space="preserve"> kn</w:t>
      </w:r>
      <w:r w:rsidR="00691F42">
        <w:t>, troškovi</w:t>
      </w:r>
      <w:r w:rsidR="00691F42" w:rsidRPr="00FF515B">
        <w:t xml:space="preserve"> knjigovodstva (1.000,00 kn mjesečno x 6 mj)</w:t>
      </w:r>
      <w:r w:rsidR="00691F42">
        <w:t xml:space="preserve"> u iznosu od </w:t>
      </w:r>
      <w:r w:rsidR="00691F42" w:rsidRPr="00FF515B">
        <w:t>6.000,00 kn</w:t>
      </w:r>
      <w:r w:rsidR="00691F42">
        <w:t xml:space="preserve">, </w:t>
      </w:r>
      <w:r w:rsidR="00691F42" w:rsidRPr="00FF515B">
        <w:t>nagrada stečajnom</w:t>
      </w:r>
      <w:r w:rsidR="00691F42">
        <w:t xml:space="preserve"> upravitelju (3.000,00 kn bru</w:t>
      </w:r>
      <w:r w:rsidR="00691F42" w:rsidRPr="00FF515B">
        <w:t>to x 6 mj)</w:t>
      </w:r>
      <w:r w:rsidR="00691F42">
        <w:t xml:space="preserve"> u iznosu od </w:t>
      </w:r>
      <w:r w:rsidR="00691F42" w:rsidRPr="00FF515B">
        <w:t>18.000,00 kn</w:t>
      </w:r>
      <w:r w:rsidR="00691F42">
        <w:t xml:space="preserve">, ukupno               </w:t>
      </w:r>
      <w:r w:rsidR="00691F42" w:rsidRPr="00FF515B">
        <w:t>25.000,00 kn</w:t>
      </w:r>
      <w:r w:rsidR="00691F42">
        <w:t>.</w:t>
      </w:r>
    </w:p>
    <w:p w:rsidRDefault="004A2BEE" w:rsidP="004A2BEE" w:rsidR="004A2BEE" w:rsidRPr="007B1F27">
      <w:pPr>
        <w:jc w:val="both"/>
      </w:pPr>
      <w:r>
        <w:tab/>
        <w:t xml:space="preserve">Nadalje, </w:t>
      </w:r>
      <w:r w:rsidRPr="007B1F27">
        <w:t>privremena stečajna upraviteljica nav</w:t>
      </w:r>
      <w:r>
        <w:t xml:space="preserve">ela je </w:t>
      </w:r>
      <w:r w:rsidRPr="007B1F27">
        <w:t>da je dužnik ostvario gubitak u iznosu 162.176,00 kn. Uvidom u bilancu vidljivo je da u 2016. godini nema dugotrajne materijalne imovina koja je u 2015. godini  iznosila 223.613,00 kn  i odnosila se na postrojenja i opremu koja je prodana. Kratkotrajna imovina u 2</w:t>
      </w:r>
      <w:r>
        <w:t xml:space="preserve">016. godini iznosi 3.969,00 kn </w:t>
      </w:r>
      <w:r w:rsidRPr="007B1F27">
        <w:t xml:space="preserve">dok je u 2015. godini iznosila 94.091,00 kn. Strojevi i oprema, te sirovine i materijali  prodani su trgovačkom društvu 1Klik dana 20.6.2016. godine  za ukupan iznos 58.000,00 kn iz kojeg iznosa su izmirene tekuće obveze. </w:t>
      </w:r>
    </w:p>
    <w:p w:rsidRDefault="004A2BEE" w:rsidP="00691F42" w:rsidR="004A2BEE" w:rsidRPr="00FF515B">
      <w:pPr>
        <w:jc w:val="both"/>
      </w:pPr>
      <w:r>
        <w:tab/>
        <w:t>Na održanom ročištu z</w:t>
      </w:r>
      <w:r w:rsidRPr="007B1F27">
        <w:t>astupnik po zakonu dužnika vezano za imovinu koju je</w:t>
      </w:r>
      <w:r>
        <w:t xml:space="preserve"> Republika Hrvatska navela u prijedlogu za otvaranje stečajnog postupka </w:t>
      </w:r>
      <w:r w:rsidRPr="007B1F27">
        <w:t xml:space="preserve"> </w:t>
      </w:r>
      <w:r>
        <w:t xml:space="preserve">je naveo  </w:t>
      </w:r>
      <w:r w:rsidRPr="007B1F27">
        <w:t>da je sve strojeve i postrojenja prodao te od naplaćenih iznosa vratio kredit banci, zatvorio dozvoljeni minus, isplatio plaće i doprinose, najamninu pri čemu je ostao samo dug prema par dobavljača i Poreznoj upravi.</w:t>
      </w:r>
    </w:p>
    <w:p w:rsidRDefault="00F802C1" w:rsidP="00F802C1" w:rsidR="00F802C1">
      <w:pPr>
        <w:pStyle w:val="Odlomakpopisa"/>
        <w:ind w:left="0"/>
        <w:jc w:val="both"/>
      </w:pPr>
      <w:r>
        <w:tab/>
      </w:r>
      <w:r w:rsidRPr="001500F1">
        <w:t xml:space="preserve">Utvrđuje se da spisu prileži  uvjerenje stanice za tehnički pregled vozila Euroagram TIS d.o.o. od </w:t>
      </w:r>
      <w:r>
        <w:t>14. prosinca 2018. (list 36</w:t>
      </w:r>
      <w:r w:rsidRPr="004F167D">
        <w:t xml:space="preserve"> spisa)</w:t>
      </w:r>
      <w:r w:rsidRPr="007B711B">
        <w:t xml:space="preserve"> </w:t>
      </w:r>
      <w:r w:rsidRPr="001500F1">
        <w:t>iz kojeg proizlazi da</w:t>
      </w:r>
      <w:r>
        <w:t xml:space="preserve"> dužnik nije</w:t>
      </w:r>
      <w:r w:rsidRPr="001500F1">
        <w:t xml:space="preserve"> vlasnik vozila</w:t>
      </w:r>
      <w:r>
        <w:t>.</w:t>
      </w:r>
    </w:p>
    <w:p w:rsidRDefault="00057BF6" w:rsidP="00057BF6" w:rsidR="00057BF6">
      <w:pPr>
        <w:pStyle w:val="Tijeloteksta"/>
        <w:ind w:firstLine="708"/>
      </w:pPr>
      <w:r w:rsidRPr="003A50F5">
        <w:t xml:space="preserve">Uvidom u </w:t>
      </w:r>
      <w:r w:rsidR="00954A6A">
        <w:t>potvrdu</w:t>
      </w:r>
      <w:r w:rsidRPr="003A50F5">
        <w:t xml:space="preserve"> FINE od </w:t>
      </w:r>
      <w:r w:rsidR="00691F42">
        <w:t>27</w:t>
      </w:r>
      <w:r w:rsidR="00F56D9E">
        <w:t xml:space="preserve">. </w:t>
      </w:r>
      <w:r w:rsidR="00691F42">
        <w:t>ožujka</w:t>
      </w:r>
      <w:r w:rsidR="00F56D9E">
        <w:t xml:space="preserve"> 201</w:t>
      </w:r>
      <w:r w:rsidR="00691F42">
        <w:t>9</w:t>
      </w:r>
      <w:r w:rsidR="00954A6A">
        <w:t xml:space="preserve">. </w:t>
      </w:r>
      <w:r w:rsidR="00691F42">
        <w:t>(list 59</w:t>
      </w:r>
      <w:r w:rsidRPr="003A50F5">
        <w:t xml:space="preserve"> spisa) sud je utvrdio da </w:t>
      </w:r>
      <w:r w:rsidR="0092492D">
        <w:t xml:space="preserve">je dužnik na dan </w:t>
      </w:r>
      <w:r w:rsidR="00691F42">
        <w:t>25. ožujka 2019. u Očevidniku redoslijeda osnova za plaćanje ima evidentirane neizvršene osnove za plaćanje u neprekinutom razdoblju od 956 dana u ukupnom iznosu od 104.665,04 kn.</w:t>
      </w:r>
    </w:p>
    <w:p w:rsidRDefault="00954A6A" w:rsidP="003A50F5" w:rsidR="00954A6A">
      <w:pPr>
        <w:pStyle w:val="Tijeloteksta"/>
        <w:ind w:firstLine="708"/>
      </w:pP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iznosu </w:t>
      </w:r>
      <w:r w:rsidR="00691F42">
        <w:t>25</w:t>
      </w:r>
      <w:r w:rsidR="00954A6A" w:rsidRPr="00954A6A">
        <w:t>.000,00 kn</w:t>
      </w:r>
      <w:r w:rsidR="00954A6A" w:rsidRPr="003A50F5">
        <w:t xml:space="preserve"> </w:t>
      </w:r>
      <w:r w:rsidRPr="003A50F5">
        <w:t xml:space="preserve">prema navedenoj specifikaciji troškova privremenog stečajnog upravitelja, a sve bazirano na trajanju postupka u vremenu od 6 mjeseci. </w:t>
      </w:r>
    </w:p>
    <w:p w:rsidRDefault="007F0AD5" w:rsidP="009B6DB8" w:rsidR="009B6DB8" w:rsidRPr="00B9015B">
      <w:pPr>
        <w:ind w:firstLine="708"/>
        <w:jc w:val="both"/>
      </w:pPr>
      <w:r>
        <w:t xml:space="preserve">Imajući u vidu izvješće privremenog stečajnog upravitelja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691F42" w:rsidRPr="00F72239">
        <w:t>CARD FOR YOU d.o.o., OIB: 52823993059, Zagreb, Vlade Gotovca 1</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2B5C0D">
      <w:pPr>
        <w:jc w:val="center"/>
      </w:pPr>
      <w:r w:rsidRPr="003A50F5">
        <w:t xml:space="preserve">U </w:t>
      </w:r>
      <w:r w:rsidR="00065B42" w:rsidRPr="00C0180C">
        <w:t>Zagreb</w:t>
      </w:r>
      <w:r w:rsidR="009B3D51" w:rsidRPr="00C0180C">
        <w:t>u</w:t>
      </w:r>
      <w:r w:rsidR="00F818EF" w:rsidRPr="002B5C0D">
        <w:t xml:space="preserve">, </w:t>
      </w:r>
      <w:r w:rsidR="00691F42">
        <w:t>12</w:t>
      </w:r>
      <w:r w:rsidR="00934C94" w:rsidRPr="002B5C0D">
        <w:t xml:space="preserve">. </w:t>
      </w:r>
      <w:r w:rsidR="00691F42">
        <w:t>travnja</w:t>
      </w:r>
      <w:r w:rsidR="002C3072" w:rsidRPr="002B5C0D">
        <w:t xml:space="preserve"> 201</w:t>
      </w:r>
      <w:r w:rsidR="00691F42">
        <w:t>9</w:t>
      </w:r>
      <w:r w:rsidR="00065B42" w:rsidRPr="002B5C0D">
        <w:t>.</w:t>
      </w:r>
    </w:p>
    <w:p w:rsidRDefault="00065B42" w:rsidP="00065B42" w:rsidR="00065B42" w:rsidRPr="002B5C0D">
      <w:r w:rsidRPr="002B5C0D">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9C7F1D">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0D1AD2" w:rsidP="00065B42" w:rsidR="000D1AD2"/>
    <w:p w:rsidRDefault="009C7F1D" w:rsidP="007B64C7" w:rsidR="009C7F1D">
      <w:pPr>
        <w:ind w:firstLine="708" w:left="3540"/>
        <w:jc w:val="right"/>
      </w:pPr>
    </w:p>
    <w:p w:rsidRDefault="009C7F1D" w:rsidP="007B64C7" w:rsidR="009C7F1D">
      <w:pPr>
        <w:ind w:firstLine="708" w:left="3540"/>
        <w:jc w:val="right"/>
      </w:pPr>
    </w:p>
    <w:p w:rsidRDefault="009C7F1D" w:rsidP="007B64C7" w:rsidR="009C7F1D">
      <w:pPr>
        <w:ind w:firstLine="708" w:left="3540"/>
        <w:jc w:val="right"/>
      </w:pPr>
      <w:r>
        <w:t>Za točnost otpravka-ovlašteni službenik:</w:t>
      </w:r>
    </w:p>
    <w:p w:rsidRDefault="009C7F1D" w:rsidP="007B64C7" w:rsidR="009C7F1D">
      <w:pPr>
        <w:ind w:firstLine="708" w:left="3540"/>
        <w:jc w:val="right"/>
      </w:pPr>
      <w:r>
        <w:t xml:space="preserve">                                       Valentina Gabud</w:t>
      </w:r>
    </w:p>
    <w:p w:rsidRDefault="009C7F1D" w:rsidP="00065B42" w:rsidR="009C7F1D" w:rsidRPr="003A50F5"/>
    <w:sectPr w:rsidSect="00691F42" w:rsidR="009C7F1D" w:rsidRPr="003A50F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9C7F1D">
          <w:rPr>
            <w:noProof/>
            <w:sz w:val="24"/>
            <w:szCs w:val="24"/>
          </w:rPr>
          <w:t>3</w:t>
        </w:r>
        <w:r w:rsidRPr="003A50F5">
          <w:rPr>
            <w:sz w:val="24"/>
            <w:szCs w:val="24"/>
          </w:rPr>
          <w:fldChar w:fldCharType="end"/>
        </w:r>
      </w:sdtContent>
    </w:sdt>
    <w:r w:rsidRPr="003A50F5">
      <w:rPr>
        <w:sz w:val="24"/>
        <w:szCs w:val="24"/>
      </w:rPr>
      <w:tab/>
      <w:t>89. St-</w:t>
    </w:r>
    <w:r w:rsidR="00691F42">
      <w:rPr>
        <w:sz w:val="24"/>
        <w:szCs w:val="24"/>
      </w:rPr>
      <w:t>2538/17</w:t>
    </w:r>
    <w:r w:rsidR="00954A6A">
      <w:rPr>
        <w:sz w:val="24"/>
        <w:szCs w:val="24"/>
      </w:rPr>
      <w:t>-</w:t>
    </w:r>
    <w:r w:rsidR="00705025">
      <w:rPr>
        <w:sz w:val="24"/>
        <w:szCs w:val="24"/>
      </w:rPr>
      <w:t>31</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2E7105"/>
    <w:multiLevelType w:val="hybridMultilevel"/>
    <w:tmpl w:val="0AC46D2E"/>
    <w:lvl w:tplc="1FCE643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09A029D"/>
    <w:multiLevelType w:val="hybridMultilevel"/>
    <w:tmpl w:val="EF2064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34F3A"/>
    <w:rsid w:val="001559F6"/>
    <w:rsid w:val="001823FF"/>
    <w:rsid w:val="001861A1"/>
    <w:rsid w:val="001A5635"/>
    <w:rsid w:val="001A762F"/>
    <w:rsid w:val="001D314B"/>
    <w:rsid w:val="001E09E6"/>
    <w:rsid w:val="0021298E"/>
    <w:rsid w:val="00260C00"/>
    <w:rsid w:val="002817DE"/>
    <w:rsid w:val="002B5C0D"/>
    <w:rsid w:val="002C3072"/>
    <w:rsid w:val="002D5087"/>
    <w:rsid w:val="002D60CE"/>
    <w:rsid w:val="0031111F"/>
    <w:rsid w:val="00341F35"/>
    <w:rsid w:val="003A0D3B"/>
    <w:rsid w:val="003A50F5"/>
    <w:rsid w:val="003D0115"/>
    <w:rsid w:val="003F3702"/>
    <w:rsid w:val="00412D47"/>
    <w:rsid w:val="00420FEA"/>
    <w:rsid w:val="0046518B"/>
    <w:rsid w:val="004A2BEE"/>
    <w:rsid w:val="004C14CD"/>
    <w:rsid w:val="004C428C"/>
    <w:rsid w:val="00501EBB"/>
    <w:rsid w:val="00531C19"/>
    <w:rsid w:val="0053370A"/>
    <w:rsid w:val="00535D8E"/>
    <w:rsid w:val="005543BD"/>
    <w:rsid w:val="0056179E"/>
    <w:rsid w:val="0059075B"/>
    <w:rsid w:val="00591F57"/>
    <w:rsid w:val="005C6039"/>
    <w:rsid w:val="006376B4"/>
    <w:rsid w:val="00662884"/>
    <w:rsid w:val="00691F42"/>
    <w:rsid w:val="006B293D"/>
    <w:rsid w:val="00704DD0"/>
    <w:rsid w:val="00705025"/>
    <w:rsid w:val="007150E9"/>
    <w:rsid w:val="00754CF2"/>
    <w:rsid w:val="007B068E"/>
    <w:rsid w:val="007E6A6F"/>
    <w:rsid w:val="007F0AD5"/>
    <w:rsid w:val="00846A5C"/>
    <w:rsid w:val="00857311"/>
    <w:rsid w:val="0087154C"/>
    <w:rsid w:val="008B2D26"/>
    <w:rsid w:val="008B669A"/>
    <w:rsid w:val="00901CFD"/>
    <w:rsid w:val="0092492D"/>
    <w:rsid w:val="00934C94"/>
    <w:rsid w:val="00947BCF"/>
    <w:rsid w:val="00954A6A"/>
    <w:rsid w:val="00973C2C"/>
    <w:rsid w:val="009B1748"/>
    <w:rsid w:val="009B3D51"/>
    <w:rsid w:val="009B6DB8"/>
    <w:rsid w:val="009C7F1D"/>
    <w:rsid w:val="009F136B"/>
    <w:rsid w:val="00A0793E"/>
    <w:rsid w:val="00A6064D"/>
    <w:rsid w:val="00A75EA1"/>
    <w:rsid w:val="00A75F17"/>
    <w:rsid w:val="00A851A3"/>
    <w:rsid w:val="00B4352B"/>
    <w:rsid w:val="00B62E90"/>
    <w:rsid w:val="00B87516"/>
    <w:rsid w:val="00B9015B"/>
    <w:rsid w:val="00BC67EF"/>
    <w:rsid w:val="00BE5577"/>
    <w:rsid w:val="00BF01D0"/>
    <w:rsid w:val="00BF0DDB"/>
    <w:rsid w:val="00C0143E"/>
    <w:rsid w:val="00C0180C"/>
    <w:rsid w:val="00C162AA"/>
    <w:rsid w:val="00C23ADD"/>
    <w:rsid w:val="00C40A44"/>
    <w:rsid w:val="00C90682"/>
    <w:rsid w:val="00CC0B95"/>
    <w:rsid w:val="00CC7AC0"/>
    <w:rsid w:val="00D229E0"/>
    <w:rsid w:val="00D24310"/>
    <w:rsid w:val="00D24405"/>
    <w:rsid w:val="00D2657D"/>
    <w:rsid w:val="00D677F7"/>
    <w:rsid w:val="00D803A5"/>
    <w:rsid w:val="00DE0F86"/>
    <w:rsid w:val="00E0682D"/>
    <w:rsid w:val="00E24B5E"/>
    <w:rsid w:val="00E76671"/>
    <w:rsid w:val="00E8346A"/>
    <w:rsid w:val="00EF3D26"/>
    <w:rsid w:val="00F324F6"/>
    <w:rsid w:val="00F4005B"/>
    <w:rsid w:val="00F56D9E"/>
    <w:rsid w:val="00F66C66"/>
    <w:rsid w:val="00F802C1"/>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Bezproreda" w:type="paragraph">
    <w:name w:val="No Spacing"/>
    <w:uiPriority w:val="1"/>
    <w:qFormat/>
    <w:rsid w:val="00954A6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9C7F1D"/>
    <w:rPr>
      <w:color w:val="808080"/>
      <w:bdr w:space="0" w:sz="0" w:color="auto" w:val="none"/>
      <w:shd w:fill="auto" w:color="auto" w:val="clear"/>
    </w:rPr>
  </w:style>
  <w:style w:customStyle="true" w:styleId="eSPISCCParagraphDefaultFont" w:type="character">
    <w:name w:val="eSPIS_CC_Paragraph Default Font"/>
    <w:basedOn w:val="Zadanifontodlomka"/>
    <w:rsid w:val="009C7F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F1D"/>
    <w:rPr>
      <w:bdr w:space="0" w:sz="0" w:color="auto" w:val="none"/>
      <w:shd w:fill="FFFFCC" w:color="auto" w:val="clear"/>
      <w:lang w:val="hr-HR"/>
    </w:rPr>
  </w:style>
  <w:style w:customStyle="true" w:styleId="PozadinaSvijetloCrvena" w:type="character">
    <w:name w:val="Pozadina_SvijetloCrvena"/>
    <w:basedOn w:val="eSPISCCParagraphDefaultFont"/>
    <w:rsid w:val="009C7F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F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2538</izvorni_sadrzaj>
    <derivirana_varijabla naziv="DomainObject.Predmet.Broj_1">2538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St-2538/2017</izvorni_sadrzaj>
    <derivirana_varijabla naziv="DomainObject.Predmet.OznakaBroj_1">St-2538/2017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CARD FOR YOU d.o.o. zastupanog po punomoćniku Davor Grubić</izvorni_sadrzaj>
    <derivirana_varijabla naziv="DomainObject.Predmet.ProtustrankaFormated_1">  CARD FOR YOU d.o.o. zastupanog po punomoćniku Davor Grubić</derivirana_varijabla>
  </DomainObject.Predmet.ProtustrankaFormated>
  <DomainObject.Predmet.ProtustrankaFormatedOIB>
    <izvorni_sadrzaj>  CARD FOR YOU d.o.o., OIB 52823993059 zastupanog po punomoćniku Davor Grubić</izvorni_sadrzaj>
    <derivirana_varijabla naziv="DomainObject.Predmet.ProtustrankaFormatedOIB_1">  CARD FOR YOU d.o.o., OIB 52823993059 zastupanog po punomoćniku Davor Grubić</derivirana_varijabla>
  </DomainObject.Predmet.ProtustrankaFormatedOIB>
  <DomainObject.Predmet.ProtustrankaFormatedWithAdress>
    <izvorni_sadrzaj> CARD FOR YOU d.o.o., Vlade Gotovca 1, 10000 Zagreb zastupanog po punomoćniku Davor Grubić</izvorni_sadrzaj>
    <derivirana_varijabla naziv="DomainObject.Predmet.ProtustrankaFormatedWithAdress_1"> CARD FOR YOU d.o.o., Vlade Gotovca 1, 10000 Zagreb zastupanog po punomoćniku Davor Grubić</derivirana_varijabla>
  </DomainObject.Predmet.ProtustrankaFormatedWithAdress>
  <DomainObject.Predmet.ProtustrankaFormatedWithAdressOIB>
    <izvorni_sadrzaj> CARD FOR YOU d.o.o., OIB 52823993059, Vlade Gotovca 1, 10000 Zagreb zastupanog po punomoćniku Davor Grubić</izvorni_sadrzaj>
    <derivirana_varijabla naziv="DomainObject.Predmet.ProtustrankaFormatedWithAdressOIB_1"> CARD FOR YOU d.o.o., OIB 52823993059, Vlade Gotovca 1, 10000 Zagreb zastupanog po punomoćniku Davor Grubić</derivirana_varijabla>
  </DomainObject.Predmet.ProtustrankaFormatedWithAdressOIB>
  <DomainObject.Predmet.ProtustrankaWithAdress>
    <izvorni_sadrzaj>CARD FOR YOU d.o.o. Vlade Gotovca 1, 10000 Zagreb</izvorni_sadrzaj>
    <derivirana_varijabla naziv="DomainObject.Predmet.ProtustrankaWithAdress_1">CARD FOR YOU d.o.o. Vlade Gotovca 1, 10000 Zagreb</derivirana_varijabla>
  </DomainObject.Predmet.ProtustrankaWithAdress>
  <DomainObject.Predmet.ProtustrankaWithAdressOIB>
    <izvorni_sadrzaj>CARD FOR YOU d.o.o., OIB 52823993059, Vlade Gotovca 1, 10000 Zagreb</izvorni_sadrzaj>
    <derivirana_varijabla naziv="DomainObject.Predmet.ProtustrankaWithAdressOIB_1">CARD FOR YOU d.o.o., OIB 52823993059, Vlade Gotovca 1, 10000 Zagreb</derivirana_varijabla>
  </DomainObject.Predmet.ProtustrankaWithAdressOIB>
  <DomainObject.Predmet.ProtustrankaNazivFormated>
    <izvorni_sadrzaj>CARD FOR YOU d.o.o.</izvorni_sadrzaj>
    <derivirana_varijabla naziv="DomainObject.Predmet.ProtustrankaNazivFormated_1">CARD FOR YOU d.o.o.</derivirana_varijabla>
  </DomainObject.Predmet.ProtustrankaNazivFormated>
  <DomainObject.Predmet.ProtustrankaNazivFormatedOIB>
    <izvorni_sadrzaj>CARD FOR YOU d.o.o., OIB 52823993059</izvorni_sadrzaj>
    <derivirana_varijabla naziv="DomainObject.Predmet.ProtustrankaNazivFormatedOIB_1">CARD FOR YOU d.o.o., OIB 52823993059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CARD FOR YOU d.o.o. zastupanog po punomoćniku Davor Grubić</item>
    </izvorni_sadrzaj>
    <derivirana_varijabla naziv="DomainObject.Predmet.ProtuStrankaListFormated_1">
      <item>CARD FOR YOU d.o.o. zastupanog po punomoćniku Davor Grubić</item>
    </derivirana_varijabla>
  </DomainObject.Predmet.ProtuStrankaListFormated>
  <DomainObject.Predmet.ProtuStrankaListFormatedOIB>
    <izvorni_sadrzaj>
      <item>CARD FOR YOU d.o.o., OIB 52823993059 zastupanog po punomoćniku Davor Grubić</item>
    </izvorni_sadrzaj>
    <derivirana_varijabla naziv="DomainObject.Predmet.ProtuStrankaListFormatedOIB_1">
      <item>CARD FOR YOU d.o.o., OIB 52823993059 zastupanog po punomoćniku Davor Grubić</item>
    </derivirana_varijabla>
  </DomainObject.Predmet.ProtuStrankaListFormatedOIB>
  <DomainObject.Predmet.ProtuStrankaListFormatedWithAdress>
    <izvorni_sadrzaj>
      <item>CARD FOR YOU d.o.o., Vlade Gotovca 1, 10000 Zagreb zastupanog po punomoćniku Davor Grubić</item>
    </izvorni_sadrzaj>
    <derivirana_varijabla naziv="DomainObject.Predmet.ProtuStrankaListFormatedWithAdress_1">
      <item>CARD FOR YOU d.o.o., Vlade Gotovca 1, 10000 Zagreb zastupanog po punomoćniku Davor Grubić</item>
    </derivirana_varijabla>
  </DomainObject.Predmet.ProtuStrankaListFormatedWithAdress>
  <DomainObject.Predmet.ProtuStrankaListFormatedWithAdressOIB>
    <izvorni_sadrzaj>
      <item>CARD FOR YOU d.o.o., OIB 52823993059, Vlade Gotovca 1, 10000 Zagreb zastupanog po punomoćniku Davor Grubić</item>
    </izvorni_sadrzaj>
    <derivirana_varijabla naziv="DomainObject.Predmet.ProtuStrankaListFormatedWithAdressOIB_1">
      <item>CARD FOR YOU d.o.o., OIB 52823993059, Vlade Gotovca 1, 10000 Zagreb zastupanog po punomoćniku Davor Grubić</item>
    </derivirana_varijabla>
  </DomainObject.Predmet.ProtuStrankaListFormatedWithAdressOIB>
  <DomainObject.Predmet.ProtuStrankaListNazivFormated>
    <izvorni_sadrzaj>
      <item>CARD FOR YOU d.o.o.</item>
    </izvorni_sadrzaj>
    <derivirana_varijabla naziv="DomainObject.Predmet.ProtuStrankaListNazivFormated_1">
      <item>CARD FOR YOU d.o.o.</item>
    </derivirana_varijabla>
  </DomainObject.Predmet.ProtuStrankaListNazivFormated>
  <DomainObject.Predmet.ProtuStrankaListNazivFormatedOIB>
    <izvorni_sadrzaj>
      <item>CARD FOR YOU d.o.o., OIB 52823993059</item>
    </izvorni_sadrzaj>
    <derivirana_varijabla naziv="DomainObject.Predmet.ProtuStrankaListNazivFormatedOIB_1">
      <item>CARD FOR YOU d.o.o., OIB 52823993059</item>
    </derivirana_varijabla>
  </DomainObject.Predmet.ProtuStrankaListNazivFormatedOIB>
  <DomainObject.Predmet.OstaliListFormated>
    <izvorni_sadrzaj>
      <item>Davor Grubić punomoćnik sudionika u postupku CARD FOR YOU d.o.o.</item>
      <item>ŽDO u Zagrebu punomoćnik sudionika u postupku RH MF Porezna uprava Zagreb</item>
    </izvorni_sadrzaj>
    <derivirana_varijabla naziv="DomainObject.Predmet.OstaliListFormated_1">
      <item>Davor Grubić punomoćnik sudionika u postupku CARD FOR YOU d.o.o.</item>
      <item>ŽDO u Zagrebu punomoćnik sudionika u postupku RH MF Porezna uprava Zagreb</item>
    </derivirana_varijabla>
  </DomainObject.Predmet.OstaliListFormated>
  <DomainObject.Predmet.OstaliListFormatedOIB>
    <izvorni_sadrzaj>
      <item>Davor Grubić, OIB 01731430346 punomoćnik sudionika u postupku CARD FOR YOU d.o.o.</item>
      <item>ŽDO u Zagrebu, OIB 16488001145 punomoćnik sudionika u postupku RH MF Porezna uprava Zagreb</item>
    </izvorni_sadrzaj>
    <derivirana_varijabla naziv="DomainObject.Predmet.OstaliListFormatedOIB_1">
      <item>Davor Grubić, OIB 01731430346 punomoćnik sudionika u postupku CARD FOR YOU d.o.o.</item>
      <item>ŽDO u Zagrebu, OIB 16488001145 punomoćnik sudionika u postupku RH MF Porezna uprava Zagreb</item>
    </derivirana_varijabla>
  </DomainObject.Predmet.OstaliListFormatedOIB>
  <DomainObject.Predmet.OstaliListFormatedWithAdress>
    <izvorni_sadrzaj>
      <item>Davor Grubić, Šestinski Dol 137 C, 10000 Zagreb punomoćnik sudionika u postupku CARD FOR YOU d.o.o.</item>
      <item>ŽDO u Zagrebu, Savska cesta 41, 10000 Zagreb punomoćnik sudionika u postupku RH MF Porezna uprava Zagreb</item>
    </izvorni_sadrzaj>
    <derivirana_varijabla naziv="DomainObject.Predmet.OstaliListFormatedWithAdress_1">
      <item>Davor Grubić, Šestinski Dol 137 C, 10000 Zagreb punomoćnik sudionika u postupku CARD FOR YOU d.o.o.</item>
      <item>ŽDO u Zagrebu, Savska cesta 41, 10000 Zagreb punomoćnik sudionika u postupku RH MF Porezna uprava Zagreb</item>
    </derivirana_varijabla>
  </DomainObject.Predmet.OstaliListFormatedWithAdress>
  <DomainObject.Predmet.OstaliListFormatedWithAdressOIB>
    <izvorni_sadrzaj>
      <item>Davor Grubić, OIB 01731430346, Šestinski Dol 137 C, 10000 Zagreb punomoćnik sudionika u postupku CARD FOR YOU d.o.o.</item>
      <item>ŽDO u Zagrebu, OIB 16488001145, Savska cesta 41, 10000 Zagreb punomoćnik sudionika u postupku RH MF Porezna uprava Zagreb</item>
    </izvorni_sadrzaj>
    <derivirana_varijabla naziv="DomainObject.Predmet.OstaliListFormatedWithAdressOIB_1">
      <item>Davor Grubić, OIB 01731430346, Šestinski Dol 137 C, 10000 Zagreb punomoćnik sudionika u postupku CARD FOR YOU d.o.o.</item>
      <item>ŽDO u Zagrebu, OIB 16488001145, Savska cesta 41, 10000 Zagreb punomoćnik sudionika u postupku RH MF Porezna uprava Zagreb</item>
    </derivirana_varijabla>
  </DomainObject.Predmet.OstaliListFormatedWithAdressOIB>
  <DomainObject.Predmet.OstaliListNazivFormated>
    <izvorni_sadrzaj>
      <item>Davor Grubić</item>
      <item>ŽDO u Zagrebu</item>
    </izvorni_sadrzaj>
    <derivirana_varijabla naziv="DomainObject.Predmet.OstaliListNazivFormated_1">
      <item>Davor Grubić</item>
      <item>ŽDO u Zagrebu</item>
    </derivirana_varijabla>
  </DomainObject.Predmet.OstaliListNazivFormated>
  <DomainObject.Predmet.OstaliListNazivFormatedOIB>
    <izvorni_sadrzaj>
      <item>Davor Grubić, OIB 01731430346</item>
      <item>ŽDO u Zagrebu, OIB 16488001145</item>
    </izvorni_sadrzaj>
    <derivirana_varijabla naziv="DomainObject.Predmet.OstaliListNazivFormatedOIB_1">
      <item>Davor Grubić, OIB 01731430346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CARD FOR YOU d.o.o.</izvorni_sadrzaj>
    <derivirana_varijabla naziv="DomainObject.Predmet.ProtustrankaIDrugi_1">CARD FOR YOU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CARD FOR YOU d.o.o., OIB 52823993059, Vlade Gotovca 1, 10000 Zagreb</izvorni_sadrzaj>
    <derivirana_varijabla naziv="DomainObject.Predmet.ProtustrankaIDrugiAdressOIB_1">CARD FOR YOU d.o.o., OIB 52823993059,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CARD FOR YOU d.o.o.</item>
      <item>FINA Regionalni centar Zagreb</item>
      <item>Davor Grubić</item>
      <item>RH MF Porezna uprava Zagreb</item>
      <item>ŽDO u Zagrebu</item>
    </izvorni_sadrzaj>
    <derivirana_varijabla naziv="DomainObject.Predmet.SudioniciListNaziv_1">
      <item>CARD FOR YOU d.o.o.</item>
      <item>FINA Regionalni centar Zagreb</item>
      <item>Davor Grubić</item>
      <item>RH MF Porezna uprava Zagreb</item>
      <item>ŽDO u Zagrebu</item>
    </derivirana_varijabla>
  </DomainObject.Predmet.SudioniciListNaziv>
  <DomainObject.Predmet.SudioniciListAdressOIB>
    <izvorni_sadrzaj>
      <item>CARD FOR YOU d.o.o., OIB 52823993059, Vlade Gotovca 1,10000 Zagreb</item>
      <item>FINA Regionalni centar Zagreb, OIB 85821130368, Trg svibanjskih žrtava 1995. 1,10000 Zagreb</item>
      <item>Davor Grubić, OIB 01731430346, Šestinski Dol 137 C,10000 Zagreb</item>
      <item>RH MF Porezna uprava Zagreb, OIB 18683136487</item>
      <item>ŽDO u Zagrebu, OIB 16488001145, Savska cesta 41,10000 Zagreb</item>
    </izvorni_sadrzaj>
    <derivirana_varijabla naziv="DomainObject.Predmet.SudioniciListAdressOIB_1">
      <item>CARD FOR YOU d.o.o., OIB 52823993059, Vlade Gotovca 1,10000 Zagreb</item>
      <item>FINA Regionalni centar Zagreb, OIB 85821130368, Trg svibanjskih žrtava 1995. 1,10000 Zagreb</item>
      <item>Davor Grubić, OIB 01731430346, Šestinski Dol 137 C,10000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52823993059</item>
      <item>, OIB 85821130368</item>
      <item>, OIB 01731430346</item>
      <item>, OIB 18683136487</item>
      <item>, OIB 16488001145</item>
    </izvorni_sadrzaj>
    <derivirana_varijabla naziv="DomainObject.Predmet.SudioniciListNazivOIB_1">
      <item>, OIB 52823993059</item>
      <item>, OIB 85821130368</item>
      <item>, OIB 01731430346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St-2538/2017-22</izvorni_sadrzaj>
    <derivirana_varijabla naziv="DomainObject.PredzadnjaOdlukaIzPredmeta.Oznaka_1">St-2538/2017-22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B1F762-1194-45DC-8FCE-6B9B890885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1286</properties:Words>
  <properties:Characters>7136</properties:Characters>
  <properties:Lines>131</properties:Lines>
  <properties:Paragraphs>32</properties:Paragraphs>
  <properties:TotalTime>171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2019-04-12T08:41:00Z</cp:lastPrinted>
  <dcterms:modified xmlns:xsi="http://www.w3.org/2001/XMLSchema-instance" xsi:type="dcterms:W3CDTF">2019-04-12T08:41:00Z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 rješenje - poziv vjerovnicima čl. 132-kad je privremeni.docx)</vt:lpwstr>
  </prop:property>
  <prop:property name="CC_coloring" pid="4" fmtid="{D5CDD505-2E9C-101B-9397-08002B2CF9AE}">
    <vt:bool>false</vt:bool>
  </prop:property>
  <prop:property name="BrojStranica" pid="5" fmtid="{D5CDD505-2E9C-101B-9397-08002B2CF9AE}">
    <vt:i4>3</vt:i4>
  </prop:property>
</prop:Properties>
</file>